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fa17" w14:paraId="dc7fa17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FC6271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 w:rsidRPr="00144658">
      <w:pPr>
        <w:jc w:val="center"/>
      </w:pPr>
    </w:p>
    <w:p w:rsidRDefault="00FC6271" w:rsidP="004B70F1" w:rsidR="004B70F1">
      <w:pPr>
        <w:jc w:val="both"/>
      </w:pPr>
      <w:r w:rsidRPr="00144658">
        <w:t xml:space="preserve">radi određivanja vrijednosti </w:t>
      </w:r>
      <w:r w:rsidR="004B70F1" w:rsidRPr="00144658">
        <w:t xml:space="preserve">nekretnina KO </w:t>
      </w:r>
      <w:proofErr w:type="spellStart"/>
      <w:r w:rsidR="006D0084">
        <w:t>Mrgani</w:t>
      </w:r>
      <w:proofErr w:type="spellEnd"/>
      <w:r w:rsidR="004B70F1" w:rsidRPr="00144658">
        <w:t xml:space="preserve">: </w:t>
      </w:r>
    </w:p>
    <w:p w:rsidRDefault="006D0084" w:rsidP="006D0084" w:rsidR="006D0084">
      <w:pPr>
        <w:jc w:val="both"/>
      </w:pPr>
    </w:p>
    <w:p w:rsidRDefault="006D0084" w:rsidP="006D0084" w:rsidR="006D008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k.č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br. 3018 i 3213, upisanih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ul. 962 k.o.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Mrgani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,</w:t>
      </w:r>
    </w:p>
    <w:p w:rsidRDefault="006D0084" w:rsidP="006D0084" w:rsidR="006D008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k.č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br. 3211, upisane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ul. 326 k.o.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Mrgani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i </w:t>
      </w:r>
    </w:p>
    <w:p w:rsidRDefault="006D0084" w:rsidP="006D0084" w:rsidR="004B70F1" w:rsidRPr="006D008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proofErr w:type="spellStart"/>
      <w:r w:rsidRPr="006D0084">
        <w:rPr>
          <w:rFonts w:hAnsi="Times New Roman" w:ascii="Times New Roman"/>
          <w:sz w:val="24"/>
          <w:szCs w:val="24"/>
        </w:rPr>
        <w:t>k.č</w:t>
      </w:r>
      <w:proofErr w:type="spellEnd"/>
      <w:r w:rsidRPr="006D0084">
        <w:rPr>
          <w:rFonts w:hAnsi="Times New Roman" w:ascii="Times New Roman"/>
          <w:sz w:val="24"/>
          <w:szCs w:val="24"/>
        </w:rPr>
        <w:t xml:space="preserve">. br. 3210, upisane u </w:t>
      </w:r>
      <w:proofErr w:type="spellStart"/>
      <w:r w:rsidRPr="006D0084">
        <w:rPr>
          <w:rFonts w:hAnsi="Times New Roman" w:ascii="Times New Roman"/>
          <w:sz w:val="24"/>
          <w:szCs w:val="24"/>
        </w:rPr>
        <w:t>z.k</w:t>
      </w:r>
      <w:proofErr w:type="spellEnd"/>
      <w:r w:rsidRPr="006D0084">
        <w:rPr>
          <w:rFonts w:hAnsi="Times New Roman" w:ascii="Times New Roman"/>
          <w:sz w:val="24"/>
          <w:szCs w:val="24"/>
        </w:rPr>
        <w:t xml:space="preserve">. ul. 946 k.o. </w:t>
      </w:r>
      <w:proofErr w:type="spellStart"/>
      <w:r w:rsidRPr="006D0084">
        <w:rPr>
          <w:rFonts w:hAnsi="Times New Roman" w:ascii="Times New Roman"/>
          <w:sz w:val="24"/>
          <w:szCs w:val="24"/>
        </w:rPr>
        <w:t>Mrgani</w:t>
      </w:r>
      <w:proofErr w:type="spellEnd"/>
      <w:r w:rsidRPr="006D0084">
        <w:rPr>
          <w:rFonts w:hAnsi="Times New Roman" w:ascii="Times New Roman"/>
          <w:sz w:val="24"/>
          <w:szCs w:val="24"/>
        </w:rPr>
        <w:t>.</w:t>
      </w:r>
    </w:p>
    <w:p w:rsidRDefault="004B70F1" w:rsidP="00D005E8" w:rsidR="004B70F1" w:rsidRPr="00144658">
      <w:pPr>
        <w:jc w:val="both"/>
      </w:pPr>
    </w:p>
    <w:p w:rsidRDefault="00FC6271" w:rsidP="00D005E8" w:rsidR="00FC6271" w:rsidRPr="00144658">
      <w:pPr>
        <w:jc w:val="both"/>
      </w:pPr>
      <w:r w:rsidRPr="00144658">
        <w:t xml:space="preserve">radi prodaje u stečajnom postupku nad dužnikom </w:t>
      </w:r>
      <w:r w:rsidR="00233E0B" w:rsidRPr="00233E0B">
        <w:t>stečajna masa iza VILA MERLOT d. o. o. u stečaju, Pula, Ravenska 8, OIB: 58854633500</w:t>
      </w:r>
      <w:r w:rsidR="0080537A" w:rsidRPr="00233E0B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r w:rsidR="00233E0B">
        <w:t>4</w:t>
      </w:r>
      <w:r w:rsidR="004B70F1">
        <w:t xml:space="preserve">. </w:t>
      </w:r>
      <w:r w:rsidR="00233E0B">
        <w:t>listopada</w:t>
      </w:r>
      <w:r w:rsidR="00D005E8">
        <w:t xml:space="preserve"> 2017. </w:t>
      </w:r>
      <w:r w:rsidR="004B70F1">
        <w:t xml:space="preserve">godine u </w:t>
      </w:r>
      <w:r w:rsidR="00233E0B">
        <w:t>10</w:t>
      </w:r>
      <w:r>
        <w:t>:</w:t>
      </w:r>
      <w:r w:rsidR="00233E0B">
        <w:t>45</w:t>
      </w:r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233E0B">
        <w:t>6</w:t>
      </w:r>
      <w:r w:rsidR="004B70F1">
        <w:t xml:space="preserve">. </w:t>
      </w:r>
      <w:r w:rsidR="00233E0B">
        <w:t>rujna</w:t>
      </w:r>
      <w:r w:rsidR="00D005E8">
        <w:t xml:space="preserve"> 2017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="00144658">
        <w:tab/>
      </w:r>
      <w:r w:rsidR="00144658">
        <w:tab/>
      </w:r>
      <w:r w:rsidR="0080537A">
        <w:t>Damir Rabar</w:t>
      </w:r>
      <w:r w:rsidR="00497E2C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6D0084" w:rsidR="00A56E33" w:rsidRPr="006D0084">
      <w:pPr>
        <w:jc w:val="both"/>
      </w:pPr>
      <w:r w:rsidRPr="006D0084">
        <w:t xml:space="preserve">- </w:t>
      </w:r>
      <w:r w:rsidR="006D0084" w:rsidRPr="006D0084">
        <w:t xml:space="preserve">stečajnom  upravitelju Jasmini </w:t>
      </w:r>
      <w:proofErr w:type="spellStart"/>
      <w:r w:rsidR="006D0084" w:rsidRPr="006D0084">
        <w:t>Lichtenberg</w:t>
      </w:r>
      <w:proofErr w:type="spellEnd"/>
    </w:p>
    <w:p w:rsidRDefault="006D0084" w:rsidP="00144658" w:rsidR="00144658" w:rsidRPr="006D0084">
      <w:pPr>
        <w:jc w:val="both"/>
      </w:pPr>
      <w:r w:rsidRPr="006D0084">
        <w:t xml:space="preserve">- </w:t>
      </w:r>
      <w:proofErr w:type="spellStart"/>
      <w:r w:rsidRPr="006D0084">
        <w:t>razlučnom</w:t>
      </w:r>
      <w:proofErr w:type="spellEnd"/>
      <w:r w:rsidRPr="006D0084">
        <w:t xml:space="preserve"> vjerovniku</w:t>
      </w:r>
      <w:r w:rsidR="00144658" w:rsidRPr="006D0084">
        <w:t>:</w:t>
      </w:r>
    </w:p>
    <w:p w:rsidRDefault="00144658" w:rsidP="006D0084" w:rsidR="006D0084" w:rsidRPr="006D0084">
      <w:pPr>
        <w:jc w:val="both"/>
      </w:pPr>
      <w:r w:rsidRPr="006D0084">
        <w:t xml:space="preserve">- </w:t>
      </w:r>
      <w:proofErr w:type="spellStart"/>
      <w:r w:rsidR="006D0084" w:rsidRPr="006D0084">
        <w:rPr>
          <w:bCs w:val="false"/>
          <w:color w:val="000000"/>
        </w:rPr>
        <w:t>Kemp</w:t>
      </w:r>
      <w:proofErr w:type="spellEnd"/>
      <w:r w:rsidR="006D0084" w:rsidRPr="006D0084">
        <w:rPr>
          <w:bCs w:val="false"/>
          <w:color w:val="000000"/>
        </w:rPr>
        <w:t xml:space="preserve"> </w:t>
      </w:r>
      <w:proofErr w:type="spellStart"/>
      <w:r w:rsidR="006D0084" w:rsidRPr="006D0084">
        <w:rPr>
          <w:bCs w:val="false"/>
          <w:color w:val="000000"/>
        </w:rPr>
        <w:t>Stephen</w:t>
      </w:r>
      <w:proofErr w:type="spellEnd"/>
      <w:r w:rsidR="006D0084" w:rsidRPr="006D0084">
        <w:rPr>
          <w:bCs w:val="false"/>
          <w:color w:val="000000"/>
        </w:rPr>
        <w:t xml:space="preserve">, UK, </w:t>
      </w:r>
      <w:proofErr w:type="spellStart"/>
      <w:r w:rsidR="006D0084" w:rsidRPr="006D0084">
        <w:rPr>
          <w:bCs w:val="false"/>
          <w:color w:val="000000"/>
        </w:rPr>
        <w:t>There</w:t>
      </w:r>
      <w:proofErr w:type="spellEnd"/>
      <w:r w:rsidR="006D0084" w:rsidRPr="006D0084">
        <w:rPr>
          <w:bCs w:val="false"/>
          <w:color w:val="000000"/>
        </w:rPr>
        <w:t xml:space="preserve"> </w:t>
      </w:r>
      <w:proofErr w:type="spellStart"/>
      <w:r w:rsidR="006D0084" w:rsidRPr="006D0084">
        <w:rPr>
          <w:bCs w:val="false"/>
          <w:color w:val="000000"/>
        </w:rPr>
        <w:t>Cottages</w:t>
      </w:r>
      <w:proofErr w:type="spellEnd"/>
      <w:r w:rsidR="006D0084" w:rsidRPr="006D0084">
        <w:rPr>
          <w:bCs w:val="false"/>
          <w:color w:val="000000"/>
        </w:rPr>
        <w:t xml:space="preserve">, </w:t>
      </w:r>
      <w:proofErr w:type="spellStart"/>
      <w:r w:rsidR="006D0084" w:rsidRPr="006D0084">
        <w:rPr>
          <w:bCs w:val="false"/>
          <w:color w:val="000000"/>
        </w:rPr>
        <w:t>Loddington</w:t>
      </w:r>
      <w:proofErr w:type="spellEnd"/>
      <w:r w:rsidR="006D0084" w:rsidRPr="006D0084">
        <w:rPr>
          <w:bCs w:val="false"/>
          <w:color w:val="000000"/>
        </w:rPr>
        <w:t xml:space="preserve"> </w:t>
      </w:r>
      <w:proofErr w:type="spellStart"/>
      <w:r w:rsidR="006D0084" w:rsidRPr="006D0084">
        <w:rPr>
          <w:bCs w:val="false"/>
          <w:color w:val="000000"/>
        </w:rPr>
        <w:t>Road</w:t>
      </w:r>
      <w:proofErr w:type="spellEnd"/>
      <w:r w:rsidR="006D0084" w:rsidRPr="006D0084">
        <w:rPr>
          <w:bCs w:val="false"/>
          <w:color w:val="000000"/>
        </w:rPr>
        <w:t xml:space="preserve">, </w:t>
      </w:r>
      <w:proofErr w:type="spellStart"/>
      <w:r w:rsidR="006D0084" w:rsidRPr="006D0084">
        <w:rPr>
          <w:bCs w:val="false"/>
          <w:color w:val="000000"/>
        </w:rPr>
        <w:t>Tilton</w:t>
      </w:r>
      <w:proofErr w:type="spellEnd"/>
      <w:r w:rsidR="006D0084" w:rsidRPr="006D0084">
        <w:rPr>
          <w:bCs w:val="false"/>
          <w:color w:val="000000"/>
        </w:rPr>
        <w:t xml:space="preserve"> On </w:t>
      </w:r>
      <w:proofErr w:type="spellStart"/>
      <w:r w:rsidR="006D0084" w:rsidRPr="006D0084">
        <w:rPr>
          <w:bCs w:val="false"/>
          <w:color w:val="000000"/>
        </w:rPr>
        <w:t>The</w:t>
      </w:r>
      <w:proofErr w:type="spellEnd"/>
      <w:r w:rsidR="006D0084" w:rsidRPr="006D0084">
        <w:rPr>
          <w:bCs w:val="false"/>
          <w:color w:val="000000"/>
        </w:rPr>
        <w:t xml:space="preserve"> </w:t>
      </w:r>
      <w:proofErr w:type="spellStart"/>
      <w:r w:rsidR="006D0084" w:rsidRPr="006D0084">
        <w:rPr>
          <w:bCs w:val="false"/>
          <w:color w:val="000000"/>
        </w:rPr>
        <w:t>Hill</w:t>
      </w:r>
      <w:proofErr w:type="spellEnd"/>
      <w:r w:rsidR="006D0084" w:rsidRPr="006D0084">
        <w:rPr>
          <w:bCs w:val="false"/>
          <w:color w:val="000000"/>
        </w:rPr>
        <w:t xml:space="preserve"> </w:t>
      </w:r>
      <w:proofErr w:type="spellStart"/>
      <w:r w:rsidR="006D0084" w:rsidRPr="006D0084">
        <w:rPr>
          <w:bCs w:val="false"/>
          <w:color w:val="000000"/>
        </w:rPr>
        <w:t>Leicester</w:t>
      </w:r>
      <w:proofErr w:type="spellEnd"/>
      <w:r w:rsidR="006D0084" w:rsidRPr="006D0084">
        <w:rPr>
          <w:bCs w:val="false"/>
          <w:color w:val="000000"/>
        </w:rPr>
        <w:t xml:space="preserve"> LE7 9DE, p</w:t>
      </w:r>
      <w:r w:rsidR="006D0084" w:rsidRPr="006D0084">
        <w:t>o pun. Branimiru Iveković, Zagreb, Strossmayerov trg 8,</w:t>
      </w:r>
    </w:p>
    <w:p w:rsidRDefault="00D005E8" w:rsidP="006D0084" w:rsidR="006D0084" w:rsidRPr="006D0084">
      <w:pPr>
        <w:jc w:val="both"/>
      </w:pPr>
      <w:r w:rsidRPr="006D0084">
        <w:t>- e-oglasna ploča suda (8</w:t>
      </w:r>
      <w:r w:rsidR="004B70F1" w:rsidRPr="006D0084">
        <w:t xml:space="preserve"> </w:t>
      </w:r>
      <w:r w:rsidRPr="006D0084">
        <w:t>dana)</w:t>
      </w:r>
      <w:r w:rsidR="004B70F1" w:rsidRPr="006D0084">
        <w:t>.</w:t>
      </w:r>
    </w:p>
    <w:sectPr w:rsidSect="006D0084" w:rsidR="006D0084" w:rsidRPr="006D008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084" w:rsidR="006D0084">
      <w:r>
        <w:separator/>
      </w:r>
    </w:p>
  </w:endnote>
  <w:endnote w:id="0" w:type="continuationSeparator">
    <w:p w:rsidRDefault="006D0084" w:rsidR="006D0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084" w:rsidR="006D0084">
      <w:r>
        <w:separator/>
      </w:r>
    </w:p>
  </w:footnote>
  <w:footnote w:id="0" w:type="continuationSeparator">
    <w:p w:rsidRDefault="006D0084" w:rsidR="006D00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084" w:rsidP="006D0084" w:rsidR="006D00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0084" w:rsidR="006D00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084" w:rsidP="006D0084" w:rsidR="006D00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0084" w:rsidP="000C3DB3" w:rsidR="006D0084">
    <w:pPr>
      <w:pStyle w:val="Zaglavlje"/>
      <w:jc w:val="right"/>
    </w:pPr>
    <w:proofErr w:type="spellStart"/>
    <w:r>
      <w:t>Posl</w:t>
    </w:r>
    <w:proofErr w:type="spellEnd"/>
    <w:r>
      <w:t>. br.: 1 St-15/</w:t>
    </w:r>
    <w:proofErr w:type="spellStart"/>
    <w:r>
      <w:t>15</w:t>
    </w:r>
    <w:proofErr w:type="spellEnd"/>
    <w:r>
      <w:t>-378</w:t>
    </w:r>
  </w:p>
  <w:p w:rsidRDefault="006D0084" w:rsidP="000C3DB3" w:rsidR="006D008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084" w:rsidP="000C3DB3" w:rsidR="006D0084">
    <w:pPr>
      <w:pStyle w:val="Zaglavlje"/>
      <w:jc w:val="right"/>
    </w:pPr>
    <w:proofErr w:type="spellStart"/>
    <w:r>
      <w:t>Posl</w:t>
    </w:r>
    <w:proofErr w:type="spellEnd"/>
    <w:r>
      <w:t>. br.: 1 St-</w:t>
    </w:r>
    <w:r w:rsidR="00233E0B">
      <w:t>920</w:t>
    </w:r>
    <w:r>
      <w:t>/</w:t>
    </w:r>
    <w:r w:rsidR="00233E0B">
      <w:t>16</w:t>
    </w:r>
    <w:r>
      <w:t>-</w:t>
    </w:r>
    <w:r w:rsidR="00233E0B">
      <w:t>36</w:t>
    </w:r>
  </w:p>
  <w:p w:rsidRDefault="006D0084" w:rsidR="006D00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144658"/>
    <w:rsid w:val="00233E0B"/>
    <w:rsid w:val="00497E2C"/>
    <w:rsid w:val="004B70F1"/>
    <w:rsid w:val="00554328"/>
    <w:rsid w:val="005930DA"/>
    <w:rsid w:val="006D0084"/>
    <w:rsid w:val="006D5896"/>
    <w:rsid w:val="007C0336"/>
    <w:rsid w:val="0080537A"/>
    <w:rsid w:val="008E65FF"/>
    <w:rsid w:val="00985388"/>
    <w:rsid w:val="00A56E33"/>
    <w:rsid w:val="00A60AAE"/>
    <w:rsid w:val="00B61222"/>
    <w:rsid w:val="00CD186F"/>
    <w:rsid w:val="00D005E8"/>
    <w:rsid w:val="00D04E26"/>
    <w:rsid w:val="00E32C15"/>
    <w:rsid w:val="00EF65C5"/>
    <w:rsid w:val="00F35FB5"/>
    <w:rsid w:val="00FC3563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D0084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Cs w:val="false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E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E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E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E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D0084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Cs w:val="0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E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E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E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E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1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09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943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263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140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DF5C4-073A-4FEA-9964-0F222027CB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145</properties:Words>
  <properties:Characters>707</properties:Characters>
  <properties:Lines>45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2017-07-17T07:39:00Z</dcterms:created>
  <dc:creator>Jasmina Matika</dc:creator>
  <cp:lastModifiedBy>wsadmin</cp:lastModifiedBy>
  <cp:lastPrinted>2017-09-06T06:40:00Z</cp:lastPrinted>
  <dcterms:modified xmlns:xsi="http://www.w3.org/2001/XMLSchema-instance" xsi:type="dcterms:W3CDTF">2017-09-06T06:40:00Z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