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bc51" w14:paraId="44ebc51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761DEA">
        <w:t>112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F740C3">
        <w:t xml:space="preserve">UDRUGA ZA OČUVANJE TRADICIJE I PRIRODNOG OKOLIŠA ZELENI PLETER, Zagreb, </w:t>
      </w:r>
      <w:proofErr w:type="spellStart"/>
      <w:r w:rsidR="00F740C3">
        <w:t>Varićakova</w:t>
      </w:r>
      <w:proofErr w:type="spellEnd"/>
      <w:r w:rsidR="00F740C3">
        <w:t xml:space="preserve"> 3, Registarski broj: 21010777, OIB: 69989578280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740C3">
        <w:t xml:space="preserve">UDRUGA ZA OČUVANJE TRADICIJE I PRIRODNOG OKOLIŠA ZELENI PLETER, Zagreb, </w:t>
      </w:r>
      <w:proofErr w:type="spellStart"/>
      <w:r w:rsidR="00F740C3">
        <w:t>Varićakova</w:t>
      </w:r>
      <w:proofErr w:type="spellEnd"/>
      <w:r w:rsidR="00F740C3">
        <w:t xml:space="preserve"> 3, Registarski broj: 21010777, OIB: 69989578280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 w:rsidRPr="00761DEA">
      <w:pPr>
        <w:tabs>
          <w:tab w:pos="6195" w:val="left"/>
        </w:tabs>
        <w:ind w:hanging="1080"/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F740C3" w:rsidRPr="00761DEA">
        <w:t xml:space="preserve">Krešimir </w:t>
      </w:r>
      <w:proofErr w:type="spellStart"/>
      <w:r w:rsidR="00F740C3" w:rsidRPr="00761DEA">
        <w:t>Fućkar</w:t>
      </w:r>
      <w:proofErr w:type="spellEnd"/>
      <w:r w:rsidR="00F740C3" w:rsidRPr="00761DEA">
        <w:t xml:space="preserve">,  </w:t>
      </w:r>
      <w:proofErr w:type="spellStart"/>
      <w:r w:rsidR="00F740C3" w:rsidRPr="00761DEA">
        <w:t>Sladojevci</w:t>
      </w:r>
      <w:proofErr w:type="spellEnd"/>
      <w:r w:rsidR="00F740C3" w:rsidRPr="00761DEA">
        <w:t>, Braće Radića 63</w:t>
      </w:r>
      <w:r w:rsidR="00863951" w:rsidRPr="00761DEA">
        <w:t xml:space="preserve">, OIB: </w:t>
      </w:r>
      <w:r w:rsidR="00F740C3">
        <w:t>0</w:t>
      </w:r>
      <w:r w:rsidR="002C3ABA" w:rsidRPr="00761DEA">
        <w:t>11</w:t>
      </w:r>
      <w:r w:rsidR="00F740C3">
        <w:t>95634741</w:t>
      </w:r>
      <w:r w:rsidR="00C9205E"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F740C3">
        <w:t xml:space="preserve">UDRUGA ZA OČUVANJE TRADICIJE I PRIRODNOG OKOLIŠA ZELENI PLETER, Zagreb, </w:t>
      </w:r>
      <w:proofErr w:type="spellStart"/>
      <w:r w:rsidR="00F740C3">
        <w:t>Varićakova</w:t>
      </w:r>
      <w:proofErr w:type="spellEnd"/>
      <w:r w:rsidR="00F740C3">
        <w:t xml:space="preserve"> 3, Registarski broj: 21010777, OIB: 69989578280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0239F5">
        <w:t>3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F740C3">
        <w:t xml:space="preserve">UDRUGA ZA OČUVANJE TRADICIJE I PRIRODNOG OKOLIŠA ZELENI PLETER, Zagreb, </w:t>
      </w:r>
      <w:proofErr w:type="spellStart"/>
      <w:r w:rsidR="00F740C3">
        <w:t>Varićakova</w:t>
      </w:r>
      <w:proofErr w:type="spellEnd"/>
      <w:r w:rsidR="00F740C3">
        <w:t xml:space="preserve"> 3, Registarski broj: 21010777, OIB: 69989578280</w:t>
      </w:r>
      <w:r w:rsidR="00F92EDB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761DEA">
        <w:t>112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0239F5">
        <w:t>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863951" w:rsidR="00863951" w:rsidRPr="00761DEA">
      <w:pPr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761DEA" w:rsidRPr="00761DEA">
        <w:t xml:space="preserve">Krešimir </w:t>
      </w:r>
      <w:proofErr w:type="spellStart"/>
      <w:r w:rsidR="00761DEA" w:rsidRPr="00761DEA">
        <w:t>Fućkar</w:t>
      </w:r>
      <w:proofErr w:type="spellEnd"/>
      <w:r w:rsidR="00415295" w:rsidRPr="00761DEA">
        <w:t>,</w:t>
      </w:r>
      <w:r w:rsidR="00761DEA" w:rsidRPr="00761DEA">
        <w:t xml:space="preserve"> </w:t>
      </w:r>
      <w:r w:rsidR="00415295" w:rsidRPr="00761DEA">
        <w:t xml:space="preserve"> </w:t>
      </w:r>
      <w:proofErr w:type="spellStart"/>
      <w:r w:rsidR="00761DEA" w:rsidRPr="00761DEA">
        <w:t>Sladojevci</w:t>
      </w:r>
      <w:proofErr w:type="spellEnd"/>
      <w:r w:rsidR="00761DEA" w:rsidRPr="00761DEA">
        <w:t>, Braće Radića 63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0D2" w:rsidP="00E5585D" w:rsidR="00D760D2">
      <w:r>
        <w:separator/>
      </w:r>
    </w:p>
  </w:endnote>
  <w:endnote w:id="0" w:type="continuationSeparator">
    <w:p w:rsidRDefault="00D760D2" w:rsidP="00E5585D" w:rsidR="00D76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0D2" w:rsidP="00E5585D" w:rsidR="00D760D2">
      <w:r>
        <w:separator/>
      </w:r>
    </w:p>
  </w:footnote>
  <w:footnote w:id="0" w:type="continuationSeparator">
    <w:p w:rsidRDefault="00D760D2" w:rsidP="00E5585D" w:rsidR="00D76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7943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67943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97AD2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7645"/>
    <w:rsid w:val="00D760D2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679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679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ZA OČUVANJE TRADICIJE I PRIRODNOG OKOLIŠA ZELENI PLETER</izvorni_sadrzaj>
    <derivirana_varijabla naziv="DomainObject.Predmet.ProtustrankaFormated_1">  UDRUGA ZA OČUVANJE TRADICIJE I PRIRODNOG OKOLIŠA ZELENI PLETER</derivirana_varijabla>
  </DomainObject.Predmet.ProtustrankaFormated>
  <DomainObject.Predmet.ProtustrankaFormatedOIB>
    <izvorni_sadrzaj>  UDRUGA ZA OČUVANJE TRADICIJE I PRIRODNOG OKOLIŠA ZELENI PLETER, OIB 69989578280</izvorni_sadrzaj>
    <derivirana_varijabla naziv="DomainObject.Predmet.ProtustrankaFormatedOIB_1">  UDRUGA ZA OČUVANJE TRADICIJE I PRIRODNOG OKOLIŠA ZELENI PLETER, OIB 69989578280</derivirana_varijabla>
  </DomainObject.Predmet.ProtustrankaFormatedOIB>
  <DomainObject.Predmet.ProtustrankaFormatedWithAdress>
    <izvorni_sadrzaj> UDRUGA ZA OČUVANJE TRADICIJE I PRIRODNOG OKOLIŠA ZELENI PLETER, Varićakova 3, 10000 Zagreb</izvorni_sadrzaj>
    <derivirana_varijabla naziv="DomainObject.Predmet.ProtustrankaFormatedWithAdress_1"> UDRUGA ZA OČUVANJE TRADICIJE I PRIRODNOG OKOLIŠA ZELENI PLETER, Varićakova 3, 10000 Zagreb</derivirana_varijabla>
  </DomainObject.Predmet.ProtustrankaFormatedWithAdress>
  <DomainObject.Predmet.ProtustrankaFormatedWithAdressOIB>
    <izvorni_sadrzaj> UDRUGA ZA OČUVANJE TRADICIJE I PRIRODNOG OKOLIŠA ZELENI PLETER, OIB 69989578280, Varićakova 3, 10000 Zagreb</izvorni_sadrzaj>
    <derivirana_varijabla naziv="DomainObject.Predmet.ProtustrankaFormatedWithAdressOIB_1"> UDRUGA ZA OČUVANJE TRADICIJE I PRIRODNOG OKOLIŠA ZELENI PLETER, OIB 69989578280, Varićakova 3, 10000 Zagreb</derivirana_varijabla>
  </DomainObject.Predmet.ProtustrankaFormatedWithAdressOIB>
  <DomainObject.Predmet.ProtustrankaWithAdress>
    <izvorni_sadrzaj>UDRUGA ZA OČUVANJE TRADICIJE I PRIRODNOG OKOLIŠA ZELENI PLETER Varićakova 3, 10000 Zagreb</izvorni_sadrzaj>
    <derivirana_varijabla naziv="DomainObject.Predmet.ProtustrankaWithAdress_1">UDRUGA ZA OČUVANJE TRADICIJE I PRIRODNOG OKOLIŠA ZELENI PLETER Varićakova 3, 10000 Zagreb</derivirana_varijabla>
  </DomainObject.Predmet.ProtustrankaWithAdress>
  <DomainObject.Predmet.ProtustrankaWithAdressOIB>
    <izvorni_sadrzaj>UDRUGA ZA OČUVANJE TRADICIJE I PRIRODNOG OKOLIŠA ZELENI PLETER, OIB 69989578280, Varićakova 3, 10000 Zagreb</izvorni_sadrzaj>
    <derivirana_varijabla naziv="DomainObject.Predmet.ProtustrankaWithAdressOIB_1">UDRUGA ZA OČUVANJE TRADICIJE I PRIRODNOG OKOLIŠA ZELENI PLETER, OIB 69989578280, Varićakova 3, 10000 Zagreb</derivirana_varijabla>
  </DomainObject.Predmet.ProtustrankaWithAdressOIB>
  <DomainObject.Predmet.ProtustrankaNazivFormated>
    <izvorni_sadrzaj>UDRUGA ZA OČUVANJE TRADICIJE I PRIRODNOG OKOLIŠA ZELENI PLETER</izvorni_sadrzaj>
    <derivirana_varijabla naziv="DomainObject.Predmet.ProtustrankaNazivFormated_1">UDRUGA ZA OČUVANJE TRADICIJE I PRIRODNOG OKOLIŠA ZELENI PLETER</derivirana_varijabla>
  </DomainObject.Predmet.ProtustrankaNazivFormated>
  <DomainObject.Predmet.ProtustrankaNazivFormatedOIB>
    <izvorni_sadrzaj>UDRUGA ZA OČUVANJE TRADICIJE I PRIRODNOG OKOLIŠA ZELENI PLETER, OIB 69989578280</izvorni_sadrzaj>
    <derivirana_varijabla naziv="DomainObject.Predmet.ProtustrankaNazivFormatedOIB_1">UDRUGA ZA OČUVANJE TRADICIJE I PRIRODNOG OKOLIŠA ZELENI PLETER, OIB 69989578280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TRADICIJE I PRIRODNOG OKOLIŠA ZELENI PLETER</item>
    </izvorni_sadrzaj>
    <derivirana_varijabla naziv="DomainObject.Predmet.ProtuStrankaListFormated_1">
      <item>UDRUGA ZA OČUVANJE TRADICIJE I PRIRODNOG OKOLIŠA ZELENI PLETER</item>
    </derivirana_varijabla>
  </DomainObject.Predmet.ProtuStrankaListFormated>
  <DomainObject.Predmet.ProtuStrankaListFormatedOIB>
    <izvorni_sadrzaj>
      <item>UDRUGA ZA OČUVANJE TRADICIJE I PRIRODNOG OKOLIŠA ZELENI PLETER, OIB 69989578280</item>
    </izvorni_sadrzaj>
    <derivirana_varijabla naziv="DomainObject.Predmet.ProtuStrankaListFormatedOIB_1">
      <item>UDRUGA ZA OČUVANJE TRADICIJE I PRIRODNOG OKOLIŠA ZELENI PLETER, OIB 69989578280</item>
    </derivirana_varijabla>
  </DomainObject.Predmet.ProtuStrankaListFormatedOIB>
  <DomainObject.Predmet.ProtuStrankaListFormatedWithAdress>
    <izvorni_sadrzaj>
      <item>UDRUGA ZA OČUVANJE TRADICIJE I PRIRODNOG OKOLIŠA ZELENI PLETER, Varićakova 3, 10000 Zagreb</item>
    </izvorni_sadrzaj>
    <derivirana_varijabla naziv="DomainObject.Predmet.ProtuStrankaListFormatedWithAdress_1">
      <item>UDRUGA ZA OČUVANJE TRADICIJE I PRIRODNOG OKOLIŠA ZELENI PLETER, Varićakova 3, 10000 Zagreb</item>
    </derivirana_varijabla>
  </DomainObject.Predmet.ProtuStrankaListFormatedWithAdress>
  <DomainObject.Predmet.ProtuStrankaListFormatedWithAdressOIB>
    <izvorni_sadrzaj>
      <item>UDRUGA ZA OČUVANJE TRADICIJE I PRIRODNOG OKOLIŠA ZELENI PLETER, OIB 69989578280, Varićakova 3, 10000 Zagreb</item>
    </izvorni_sadrzaj>
    <derivirana_varijabla naziv="DomainObject.Predmet.ProtuStrankaListFormatedWithAdressOIB_1">
      <item>UDRUGA ZA OČUVANJE TRADICIJE I PRIRODNOG OKOLIŠA ZELENI PLETER, OIB 69989578280, Varićakova 3, 10000 Zagreb</item>
    </derivirana_varijabla>
  </DomainObject.Predmet.ProtuStrankaListFormatedWithAdressOIB>
  <DomainObject.Predmet.ProtuStrankaListNazivFormated>
    <izvorni_sadrzaj>
      <item>UDRUGA ZA OČUVANJE TRADICIJE I PRIRODNOG OKOLIŠA ZELENI PLETER</item>
    </izvorni_sadrzaj>
    <derivirana_varijabla naziv="DomainObject.Predmet.ProtuStrankaListNazivFormated_1">
      <item>UDRUGA ZA OČUVANJE TRADICIJE I PRIRODNOG OKOLIŠA ZELENI PLETER</item>
    </derivirana_varijabla>
  </DomainObject.Predmet.ProtuStrankaListNazivFormated>
  <DomainObject.Predmet.ProtuStrankaListNazivFormatedOIB>
    <izvorni_sadrzaj>
      <item>UDRUGA ZA OČUVANJE TRADICIJE I PRIRODNOG OKOLIŠA ZELENI PLETER, OIB 69989578280</item>
    </izvorni_sadrzaj>
    <derivirana_varijabla naziv="DomainObject.Predmet.ProtuStrankaListNazivFormatedOIB_1">
      <item>UDRUGA ZA OČUVANJE TRADICIJE I PRIRODNOG OKOLIŠA ZELENI PLETER, OIB 69989578280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TRADICIJE I PRIRODNOG OKOLIŠA ZELENI PLETER</izvorni_sadrzaj>
    <derivirana_varijabla naziv="DomainObject.Predmet.ProtustrankaIDrugi_1">UDRUGA ZA OČUVANJE TRADICIJE I PRIRODNOG OKOLIŠA ZELENI PLETER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OČUVANJE TRADICIJE I PRIRODNOG OKOLIŠA ZELENI PLETER, OIB 69989578280, Varićakova 3, 10000 Zagreb</izvorni_sadrzaj>
    <derivirana_varijabla naziv="DomainObject.Predmet.ProtustrankaIDrugiAdressOIB_1">UDRUGA ZA OČUVANJE TRADICIJE I PRIRODNOG OKOLIŠA ZELENI PLETER, OIB 69989578280, Varićakova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TRADICIJE I PRIRODNOG OKOLIŠA ZELENI PLETER</item>
      <item>FINA Regionalni centar Zagreb</item>
    </izvorni_sadrzaj>
    <derivirana_varijabla naziv="DomainObject.Predmet.SudioniciListNaziv_1">
      <item>UDRUGA ZA OČUVANJE TRADICIJE I PRIRODNOG OKOLIŠA ZELENI PLETER</item>
      <item>FINA Regionalni centar Zagreb</item>
    </derivirana_varijabla>
  </DomainObject.Predmet.SudioniciListNaziv>
  <DomainObject.Predmet.SudioniciListAdressOIB>
    <izvorni_sadrzaj>
      <item>UDRUGA ZA OČUVANJE TRADICIJE I PRIRODNOG OKOLIŠA ZELENI PLETER, OIB 69989578280, Varićakova 3,10000 Zagreb</item>
      <item>FINA Regionalni centar Zagreb, OIB 85821130368, Trg svibanjskih žrtava 1995. br. 1,10000 Zagreb</item>
    </izvorni_sadrzaj>
    <derivirana_varijabla naziv="DomainObject.Predmet.SudioniciListAdressOIB_1">
      <item>UDRUGA ZA OČUVANJE TRADICIJE I PRIRODNOG OKOLIŠA ZELENI PLETER, OIB 69989578280, Varićakova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69989578280</item>
      <item>, OIB 85821130368</item>
    </izvorni_sadrzaj>
    <derivirana_varijabla naziv="DomainObject.Predmet.SudioniciListNazivOIB_1">
      <item>, OIB 69989578280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518F9-5762-4AE3-A22B-98B5F96B1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2150</properties:Characters>
  <properties:Lines>96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2017-04-13T07:58:00Z</cp:lastPrinted>
  <dcterms:modified xmlns:xsi="http://www.w3.org/2001/XMLSchema-instance" xsi:type="dcterms:W3CDTF">2017-04-13T08:00:00Z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