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41c5a" w14:paraId="8f41c5a" w:rsidRDefault="00032955" w:rsidP="00CE0168" w:rsidR="00CE0168" w:rsidRPr="00CE0168">
      <w:pPr>
        <w15:collapsed w:val="false"/>
      </w:pPr>
      <w:bookmarkStart w:name="_GoBack" w:id="0"/>
      <w:bookmarkEnd w:id="0"/>
      <w:r>
        <w:t xml:space="preserve">           </w:t>
      </w:r>
      <w:r w:rsidR="00CE0168" w:rsidRPr="00CE016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E0168" w:rsidP="00032955" w:rsidR="00CE0168" w:rsidRPr="00CE0168">
      <w:pPr>
        <w:tabs>
          <w:tab w:pos="1830" w:val="left"/>
        </w:tabs>
        <w:spacing w:before="40"/>
      </w:pPr>
      <w:r w:rsidRPr="00CE0168">
        <w:t>REPUBLIKA HRVATSKA</w:t>
      </w:r>
      <w:r w:rsidRPr="00CE0168">
        <w:tab/>
      </w:r>
      <w:r w:rsidRPr="00CE0168">
        <w:tab/>
      </w:r>
      <w:r w:rsidRPr="00CE0168">
        <w:tab/>
      </w:r>
      <w:r w:rsidRPr="00CE0168">
        <w:tab/>
      </w:r>
      <w:r w:rsidRPr="00CE0168">
        <w:tab/>
      </w:r>
      <w:r w:rsidRPr="00CE0168">
        <w:tab/>
      </w:r>
    </w:p>
    <w:p w:rsidRDefault="00CE0168" w:rsidP="00CE0168" w:rsidR="009652AC" w:rsidRPr="00344575">
      <w:pPr>
        <w:tabs>
          <w:tab w:pos="720" w:val="left"/>
          <w:tab w:pos="1440" w:val="left"/>
          <w:tab w:pos="2160" w:val="left"/>
          <w:tab w:pos="2880" w:val="left"/>
          <w:tab w:pos="3600" w:val="left"/>
          <w:tab w:pos="4320" w:val="center"/>
        </w:tabs>
      </w:pPr>
      <w:r w:rsidRPr="00CE0168">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6B361B" w:rsidR="00FF05FA" w:rsidRPr="00FF05FA">
      <w:pPr>
        <w:spacing w:after="200" w:before="200"/>
        <w:jc w:val="center"/>
        <w:rPr>
          <w:spacing w:val="60"/>
        </w:rPr>
      </w:pPr>
      <w:r w:rsidRPr="00FF05FA">
        <w:rPr>
          <w:spacing w:val="60"/>
        </w:rPr>
        <w:t>REPUBLIKA HRVATSKA</w:t>
      </w:r>
    </w:p>
    <w:p w:rsidRDefault="00FF05FA" w:rsidP="006B361B" w:rsidR="00FF05FA" w:rsidRPr="00FF05FA">
      <w:pPr>
        <w:jc w:val="center"/>
        <w:rPr>
          <w:rFonts w:eastAsia="Calibri"/>
          <w:lang w:eastAsia="en-US"/>
        </w:rPr>
      </w:pPr>
      <w:r>
        <w:rPr>
          <w:rFonts w:eastAsia="Calibri"/>
          <w:lang w:eastAsia="en-US"/>
        </w:rPr>
        <w:t>R J E Š E N J E</w:t>
      </w:r>
    </w:p>
    <w:p w:rsidRDefault="0058272A" w:rsidP="006B361B" w:rsidR="0058272A"/>
    <w:p w:rsidRDefault="0058272A" w:rsidP="006B361B" w:rsidR="005B3C1C">
      <w:pPr>
        <w:pStyle w:val="Tijeloteksta"/>
        <w:ind w:hanging="180"/>
        <w:rPr>
          <w:b/>
          <w:bCs/>
        </w:rPr>
      </w:pPr>
      <w:r>
        <w:tab/>
      </w:r>
      <w:r>
        <w:tab/>
        <w:t>Trgovački sud u Splitu,</w:t>
      </w:r>
      <w:r w:rsidR="00E7102F">
        <w:t xml:space="preserve"> po</w:t>
      </w:r>
      <w:r w:rsidR="00421738">
        <w:t xml:space="preserve"> sutkinji An</w:t>
      </w:r>
      <w:r w:rsidR="00421738" w:rsidRPr="00BE3146">
        <w:t>i Golub Gruić,</w:t>
      </w:r>
      <w:r w:rsidR="00421738">
        <w:t xml:space="preserve"> u </w:t>
      </w:r>
      <w:r w:rsidR="00421738" w:rsidRPr="00B15E7C">
        <w:t>stečajnom postupku</w:t>
      </w:r>
      <w:r w:rsidR="00421738">
        <w:t xml:space="preserve"> nad </w:t>
      </w:r>
      <w:r w:rsidR="00E7102F">
        <w:t xml:space="preserve">dužnikom </w:t>
      </w:r>
      <w:r w:rsidR="00CE0168" w:rsidRPr="00CE0168">
        <w:rPr>
          <w:bCs/>
        </w:rPr>
        <w:t>KASTELI d.o.o. u stečaju Split, Augusta Cesarca 4, OIB: 11142315939</w:t>
      </w:r>
      <w:r w:rsidR="00E7102F" w:rsidRPr="006C37D8">
        <w:t>,</w:t>
      </w:r>
      <w:r w:rsidR="00405C46">
        <w:t xml:space="preserve"> </w:t>
      </w:r>
      <w:r w:rsidRPr="006C37D8">
        <w:t>nakon</w:t>
      </w:r>
      <w:r w:rsidR="00405C46">
        <w:t xml:space="preserve"> </w:t>
      </w:r>
      <w:r w:rsidRPr="006C37D8">
        <w:t>ispitn</w:t>
      </w:r>
      <w:r w:rsidR="00CE0168">
        <w:t>ih</w:t>
      </w:r>
      <w:r w:rsidR="00405C46">
        <w:t xml:space="preserve"> </w:t>
      </w:r>
      <w:r w:rsidRPr="006C37D8">
        <w:t>ročišta održan</w:t>
      </w:r>
      <w:r w:rsidR="00CE0168">
        <w:t>ih</w:t>
      </w:r>
      <w:r w:rsidRPr="006C37D8">
        <w:t xml:space="preserve"> kod ovog suda </w:t>
      </w:r>
      <w:r w:rsidR="00CE0168" w:rsidRPr="00CE0168">
        <w:rPr>
          <w:bCs/>
        </w:rPr>
        <w:t>7. studenog 2011. godine, 21. prosinca 2011. godine i 7. ožujka 2012</w:t>
      </w:r>
      <w:r w:rsidR="000F16DB" w:rsidRPr="006C37D8">
        <w:t xml:space="preserve">. godine, dana </w:t>
      </w:r>
      <w:r w:rsidR="00032955">
        <w:t>4. rujna</w:t>
      </w:r>
      <w:r w:rsidR="000F16DB" w:rsidRPr="006C37D8">
        <w:t xml:space="preserve"> 2015. godine</w:t>
      </w:r>
    </w:p>
    <w:p w:rsidRDefault="00E7102F" w:rsidP="00CE0168" w:rsidR="00912B79">
      <w:pPr>
        <w:spacing w:after="300" w:before="300"/>
        <w:jc w:val="center"/>
        <w:rPr>
          <w:rFonts w:eastAsia="Calibri"/>
          <w:lang w:eastAsia="en-US"/>
        </w:rPr>
      </w:pPr>
      <w:r w:rsidRPr="00E7102F">
        <w:rPr>
          <w:rFonts w:eastAsia="Calibri"/>
          <w:lang w:eastAsia="en-US"/>
        </w:rPr>
        <w:t xml:space="preserve">r i j e š i o    j e         </w:t>
      </w:r>
    </w:p>
    <w:p w:rsidRDefault="004233FF" w:rsidP="00CE0168" w:rsidR="00912B79" w:rsidRPr="004233FF">
      <w:pPr>
        <w:spacing w:after="300" w:before="200"/>
        <w:ind w:firstLine="709"/>
        <w:rPr>
          <w:rFonts w:eastAsia="Arial Unicode MS"/>
          <w:lang w:eastAsia="en-US"/>
        </w:rPr>
      </w:pPr>
      <w:r>
        <w:rPr>
          <w:rFonts w:eastAsia="Arial Unicode MS"/>
          <w:lang w:eastAsia="en-US"/>
        </w:rPr>
        <w:t xml:space="preserve">I. </w:t>
      </w:r>
      <w:r w:rsidR="00912B79" w:rsidRPr="004233FF">
        <w:rPr>
          <w:rFonts w:eastAsia="Arial Unicode MS"/>
          <w:lang w:eastAsia="en-US"/>
        </w:rPr>
        <w:t>Utvrđuju se slijedeće tražbine vjerovnika I. višeg isplatnog reda:</w:t>
      </w:r>
    </w:p>
    <w:p w:rsidRDefault="00032955" w:rsidP="00912B79" w:rsidR="00912B79">
      <w:pPr>
        <w:spacing w:after="200" w:before="200"/>
        <w:jc w:val="center"/>
        <w:rPr>
          <w:rFonts w:eastAsia="Arial Unicode MS"/>
        </w:rPr>
      </w:pPr>
      <w:r w:rsidRPr="00032955">
        <w:rPr>
          <w:rFonts w:eastAsia="Arial Unicode MS"/>
          <w:noProof/>
        </w:rPr>
        <w:drawing>
          <wp:inline distR="0" distL="0" distB="0" distT="0">
            <wp:extent cy="4876800" cx="5162550"/>
            <wp:effectExtent b="0" r="0" t="0" l="0"/>
            <wp:docPr name="Slika 7" id="7"/>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876800" cx="5162550"/>
                    </a:xfrm>
                    <a:prstGeom prst="rect">
                      <a:avLst/>
                    </a:prstGeom>
                    <a:noFill/>
                    <a:ln>
                      <a:noFill/>
                    </a:ln>
                  </pic:spPr>
                </pic:pic>
              </a:graphicData>
            </a:graphic>
          </wp:inline>
        </w:drawing>
      </w:r>
    </w:p>
    <w:p w:rsidRDefault="00032955" w:rsidP="00912B79" w:rsidR="00032955">
      <w:pPr>
        <w:spacing w:after="200" w:before="200"/>
        <w:jc w:val="center"/>
        <w:rPr>
          <w:rFonts w:eastAsia="Arial Unicode MS"/>
        </w:rPr>
      </w:pPr>
      <w:r w:rsidRPr="00032955">
        <w:rPr>
          <w:rFonts w:eastAsia="Arial Unicode MS"/>
          <w:noProof/>
        </w:rPr>
        <w:lastRenderedPageBreak/>
        <w:drawing>
          <wp:inline distR="0" distL="0" distB="0" distT="0">
            <wp:extent cy="3486150" cx="5162550"/>
            <wp:effectExtent b="0" r="0" t="0" l="0"/>
            <wp:docPr name="Slika 8" id="8"/>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486150" cx="5162550"/>
                    </a:xfrm>
                    <a:prstGeom prst="rect">
                      <a:avLst/>
                    </a:prstGeom>
                    <a:noFill/>
                    <a:ln>
                      <a:noFill/>
                    </a:ln>
                  </pic:spPr>
                </pic:pic>
              </a:graphicData>
            </a:graphic>
          </wp:inline>
        </w:drawing>
      </w:r>
    </w:p>
    <w:p w:rsidRDefault="00944D30" w:rsidP="00944D30" w:rsidR="00944D30">
      <w:pPr>
        <w:rPr>
          <w:rFonts w:eastAsia="Arial Unicode MS"/>
        </w:rPr>
      </w:pPr>
    </w:p>
    <w:p w:rsidRDefault="00944D30" w:rsidP="00944D30" w:rsidR="00944D30" w:rsidRPr="00944D30">
      <w:pPr>
        <w:tabs>
          <w:tab w:pos="709" w:val="left"/>
        </w:tabs>
        <w:rPr>
          <w:rFonts w:eastAsia="Arial Unicode MS"/>
        </w:rPr>
      </w:pPr>
      <w:r>
        <w:rPr>
          <w:rFonts w:eastAsia="Arial Unicode MS"/>
        </w:rPr>
        <w:tab/>
      </w:r>
      <w:r w:rsidRPr="00944D30">
        <w:rPr>
          <w:rFonts w:eastAsia="Arial Unicode MS"/>
        </w:rPr>
        <w:t xml:space="preserve">II. Utvrđuju se slijedeće tražbine </w:t>
      </w:r>
      <w:bookmarkStart w:name="OLE_LINK1" w:id="1"/>
      <w:bookmarkStart w:name="OLE_LINK2" w:id="2"/>
      <w:r w:rsidRPr="00944D30">
        <w:rPr>
          <w:rFonts w:eastAsia="Arial Unicode MS"/>
        </w:rPr>
        <w:t>vjerovnika II. višeg isplatnog reda</w:t>
      </w:r>
      <w:bookmarkEnd w:id="1"/>
      <w:bookmarkEnd w:id="2"/>
      <w:r w:rsidRPr="00944D30">
        <w:rPr>
          <w:rFonts w:eastAsia="Arial Unicode MS"/>
        </w:rPr>
        <w:t>:</w:t>
      </w:r>
    </w:p>
    <w:p w:rsidRDefault="00944D30" w:rsidP="00944D30" w:rsidR="00944D30">
      <w:pPr>
        <w:tabs>
          <w:tab w:pos="1155" w:val="left"/>
        </w:tabs>
        <w:rPr>
          <w:rFonts w:eastAsia="Arial Unicode MS"/>
        </w:rPr>
      </w:pPr>
    </w:p>
    <w:p w:rsidRDefault="00032955" w:rsidP="00944D30" w:rsidR="00944D30">
      <w:pPr>
        <w:jc w:val="center"/>
        <w:rPr>
          <w:rFonts w:eastAsia="Arial Unicode MS"/>
        </w:rPr>
      </w:pPr>
      <w:r w:rsidRPr="00032955">
        <w:rPr>
          <w:rFonts w:eastAsia="Arial Unicode MS"/>
          <w:noProof/>
        </w:rPr>
        <w:drawing>
          <wp:inline distR="0" distL="0" distB="0" distT="0">
            <wp:extent cy="3962400" cx="5372100"/>
            <wp:effectExtent b="0" r="0" t="0" l="0"/>
            <wp:docPr name="Slika 10" id="10"/>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962400" cx="5372100"/>
                    </a:xfrm>
                    <a:prstGeom prst="rect">
                      <a:avLst/>
                    </a:prstGeom>
                    <a:noFill/>
                    <a:ln>
                      <a:noFill/>
                    </a:ln>
                  </pic:spPr>
                </pic:pic>
              </a:graphicData>
            </a:graphic>
          </wp:inline>
        </w:drawing>
      </w:r>
    </w:p>
    <w:p w:rsidRDefault="00032955" w:rsidP="00944D30" w:rsidR="00032955">
      <w:pPr>
        <w:jc w:val="center"/>
        <w:rPr>
          <w:rFonts w:eastAsia="Arial Unicode MS"/>
        </w:rPr>
      </w:pPr>
    </w:p>
    <w:p w:rsidRDefault="00032955" w:rsidP="00944D30" w:rsidR="00032955">
      <w:pPr>
        <w:jc w:val="center"/>
        <w:rPr>
          <w:rFonts w:eastAsia="Arial Unicode MS"/>
        </w:rPr>
      </w:pPr>
    </w:p>
    <w:p w:rsidRDefault="00032955" w:rsidP="00944D30" w:rsidR="00032955">
      <w:pPr>
        <w:jc w:val="center"/>
        <w:rPr>
          <w:rFonts w:eastAsia="Arial Unicode MS"/>
        </w:rPr>
      </w:pPr>
    </w:p>
    <w:p w:rsidRDefault="00032955" w:rsidP="00944D30" w:rsidR="00032955">
      <w:pPr>
        <w:jc w:val="center"/>
        <w:rPr>
          <w:rFonts w:eastAsia="Arial Unicode MS"/>
        </w:rPr>
      </w:pPr>
    </w:p>
    <w:p w:rsidRDefault="00032955" w:rsidP="00944D30" w:rsidR="00032955">
      <w:pPr>
        <w:jc w:val="center"/>
        <w:rPr>
          <w:rFonts w:eastAsia="Arial Unicode MS"/>
        </w:rPr>
      </w:pPr>
      <w:r w:rsidRPr="00032955">
        <w:rPr>
          <w:rFonts w:eastAsia="Arial Unicode MS"/>
          <w:noProof/>
        </w:rPr>
        <w:lastRenderedPageBreak/>
        <w:drawing>
          <wp:inline distR="0" distL="0" distB="0" distT="0">
            <wp:extent cy="8201025" cx="5372100"/>
            <wp:effectExtent b="9525" r="0" t="0" l="0"/>
            <wp:docPr name="Slika 11" id="11"/>
            <wp:cNvGraphicFramePr>
              <a:graphicFrameLocks noChangeAspect="true"/>
            </wp:cNvGraphicFramePr>
            <a:graphic>
              <a:graphicData uri="http://schemas.openxmlformats.org/drawingml/2006/picture">
                <pic:pic>
                  <pic:nvPicPr>
                    <pic:cNvPr name="Picture 7"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01025" cx="5372100"/>
                    </a:xfrm>
                    <a:prstGeom prst="rect">
                      <a:avLst/>
                    </a:prstGeom>
                    <a:noFill/>
                    <a:ln>
                      <a:noFill/>
                    </a:ln>
                  </pic:spPr>
                </pic:pic>
              </a:graphicData>
            </a:graphic>
          </wp:inline>
        </w:drawing>
      </w:r>
    </w:p>
    <w:p w:rsidRDefault="00032955" w:rsidP="00944D30" w:rsidR="00032955">
      <w:pPr>
        <w:jc w:val="center"/>
        <w:rPr>
          <w:rFonts w:eastAsia="Arial Unicode MS"/>
        </w:rPr>
      </w:pPr>
    </w:p>
    <w:p w:rsidRDefault="00032955" w:rsidP="00944D30" w:rsidR="00032955">
      <w:pPr>
        <w:jc w:val="center"/>
        <w:rPr>
          <w:rFonts w:eastAsia="Arial Unicode MS"/>
        </w:rPr>
      </w:pPr>
    </w:p>
    <w:p w:rsidRDefault="00032955" w:rsidP="00944D30" w:rsidR="00032955">
      <w:pPr>
        <w:jc w:val="center"/>
        <w:rPr>
          <w:rFonts w:eastAsia="Arial Unicode MS"/>
        </w:rPr>
      </w:pPr>
    </w:p>
    <w:p w:rsidRDefault="00032955" w:rsidP="00944D30" w:rsidR="00032955">
      <w:pPr>
        <w:jc w:val="center"/>
        <w:rPr>
          <w:rFonts w:eastAsia="Arial Unicode MS"/>
        </w:rPr>
      </w:pPr>
      <w:r w:rsidRPr="00032955">
        <w:rPr>
          <w:rFonts w:eastAsia="Arial Unicode MS"/>
          <w:noProof/>
        </w:rPr>
        <w:lastRenderedPageBreak/>
        <w:drawing>
          <wp:inline distR="0" distL="0" distB="0" distT="0">
            <wp:extent cy="8201025" cx="5372100"/>
            <wp:effectExtent b="9525" r="0" t="0" l="0"/>
            <wp:docPr name="Slika 12" id="12"/>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01025" cx="5372100"/>
                    </a:xfrm>
                    <a:prstGeom prst="rect">
                      <a:avLst/>
                    </a:prstGeom>
                    <a:noFill/>
                    <a:ln>
                      <a:noFill/>
                    </a:ln>
                  </pic:spPr>
                </pic:pic>
              </a:graphicData>
            </a:graphic>
          </wp:inline>
        </w:drawing>
      </w:r>
    </w:p>
    <w:p w:rsidRDefault="00032955" w:rsidP="00944D30" w:rsidR="00032955">
      <w:pPr>
        <w:jc w:val="center"/>
        <w:rPr>
          <w:rFonts w:eastAsia="Arial Unicode MS"/>
        </w:rPr>
      </w:pPr>
    </w:p>
    <w:p w:rsidRDefault="00032955" w:rsidP="00944D30" w:rsidR="00032955">
      <w:pPr>
        <w:jc w:val="center"/>
        <w:rPr>
          <w:rFonts w:eastAsia="Arial Unicode MS"/>
        </w:rPr>
      </w:pPr>
    </w:p>
    <w:p w:rsidRDefault="00032955" w:rsidP="00944D30" w:rsidR="00032955">
      <w:pPr>
        <w:jc w:val="center"/>
        <w:rPr>
          <w:rFonts w:eastAsia="Arial Unicode MS"/>
        </w:rPr>
      </w:pPr>
    </w:p>
    <w:p w:rsidRDefault="00032955" w:rsidP="00944D30" w:rsidR="00032955">
      <w:pPr>
        <w:jc w:val="center"/>
        <w:rPr>
          <w:rFonts w:eastAsia="Arial Unicode MS"/>
        </w:rPr>
      </w:pPr>
      <w:r w:rsidRPr="00032955">
        <w:rPr>
          <w:rFonts w:eastAsia="Arial Unicode MS"/>
          <w:noProof/>
        </w:rPr>
        <w:lastRenderedPageBreak/>
        <w:drawing>
          <wp:inline distR="0" distL="0" distB="0" distT="0">
            <wp:extent cy="8401050" cx="5372100"/>
            <wp:effectExtent b="0" r="0" t="0" l="0"/>
            <wp:docPr name="Slika 13" id="13"/>
            <wp:cNvGraphicFramePr>
              <a:graphicFrameLocks noChangeAspect="true"/>
            </wp:cNvGraphicFramePr>
            <a:graphic>
              <a:graphicData uri="http://schemas.openxmlformats.org/drawingml/2006/picture">
                <pic:pic>
                  <pic:nvPicPr>
                    <pic:cNvPr name="Picture 9" id="0"/>
                    <pic:cNvPicPr>
                      <a:picLocks noChangeArrowheads="true" noChangeAspect="true"/>
                    </pic:cNvPicPr>
                  </pic:nvPicPr>
                  <pic:blipFill>
                    <a:blip r:embed="rId1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401050" cx="5372100"/>
                    </a:xfrm>
                    <a:prstGeom prst="rect">
                      <a:avLst/>
                    </a:prstGeom>
                    <a:noFill/>
                    <a:ln>
                      <a:noFill/>
                    </a:ln>
                  </pic:spPr>
                </pic:pic>
              </a:graphicData>
            </a:graphic>
          </wp:inline>
        </w:drawing>
      </w:r>
    </w:p>
    <w:p w:rsidRDefault="00032955" w:rsidP="00944D30" w:rsidR="00032955">
      <w:pPr>
        <w:jc w:val="center"/>
        <w:rPr>
          <w:rFonts w:eastAsia="Arial Unicode MS"/>
        </w:rPr>
      </w:pPr>
    </w:p>
    <w:p w:rsidRDefault="00032955" w:rsidP="00944D30" w:rsidR="00032955">
      <w:pPr>
        <w:jc w:val="center"/>
        <w:rPr>
          <w:rFonts w:eastAsia="Arial Unicode MS"/>
        </w:rPr>
      </w:pPr>
    </w:p>
    <w:p w:rsidRDefault="00032955" w:rsidP="00944D30" w:rsidR="00032955">
      <w:pPr>
        <w:jc w:val="center"/>
        <w:rPr>
          <w:rFonts w:eastAsia="Arial Unicode MS"/>
        </w:rPr>
      </w:pPr>
      <w:r w:rsidRPr="00032955">
        <w:rPr>
          <w:rFonts w:eastAsia="Arial Unicode MS"/>
          <w:noProof/>
        </w:rPr>
        <w:lastRenderedPageBreak/>
        <w:drawing>
          <wp:inline distR="0" distL="0" distB="0" distT="0">
            <wp:extent cy="8201025" cx="5372100"/>
            <wp:effectExtent b="9525" r="0" t="0" l="0"/>
            <wp:docPr name="Slika 14" id="14"/>
            <wp:cNvGraphicFramePr>
              <a:graphicFrameLocks noChangeAspect="true"/>
            </wp:cNvGraphicFramePr>
            <a:graphic>
              <a:graphicData uri="http://schemas.openxmlformats.org/drawingml/2006/picture">
                <pic:pic>
                  <pic:nvPicPr>
                    <pic:cNvPr name="Picture 10"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01025" cx="5372100"/>
                    </a:xfrm>
                    <a:prstGeom prst="rect">
                      <a:avLst/>
                    </a:prstGeom>
                    <a:noFill/>
                    <a:ln>
                      <a:noFill/>
                    </a:ln>
                  </pic:spPr>
                </pic:pic>
              </a:graphicData>
            </a:graphic>
          </wp:inline>
        </w:drawing>
      </w:r>
    </w:p>
    <w:p w:rsidRDefault="00032955" w:rsidP="00944D30" w:rsidR="00032955">
      <w:pPr>
        <w:jc w:val="center"/>
        <w:rPr>
          <w:rFonts w:eastAsia="Arial Unicode MS"/>
        </w:rPr>
      </w:pPr>
    </w:p>
    <w:p w:rsidRDefault="00032955" w:rsidP="00944D30" w:rsidR="00032955">
      <w:pPr>
        <w:jc w:val="center"/>
        <w:rPr>
          <w:rFonts w:eastAsia="Arial Unicode MS"/>
        </w:rPr>
      </w:pPr>
    </w:p>
    <w:p w:rsidRDefault="00032955" w:rsidP="00944D30" w:rsidR="00032955">
      <w:pPr>
        <w:jc w:val="center"/>
        <w:rPr>
          <w:rFonts w:eastAsia="Arial Unicode MS"/>
        </w:rPr>
      </w:pPr>
    </w:p>
    <w:p w:rsidRDefault="00032955" w:rsidP="00944D30" w:rsidR="00032955">
      <w:pPr>
        <w:jc w:val="center"/>
        <w:rPr>
          <w:rFonts w:eastAsia="Arial Unicode MS"/>
        </w:rPr>
      </w:pPr>
      <w:r w:rsidRPr="00032955">
        <w:rPr>
          <w:rFonts w:eastAsia="Arial Unicode MS"/>
          <w:noProof/>
        </w:rPr>
        <w:lastRenderedPageBreak/>
        <w:drawing>
          <wp:inline distR="0" distL="0" distB="0" distT="0">
            <wp:extent cy="8201025" cx="5372100"/>
            <wp:effectExtent b="9525" r="0" t="0" l="0"/>
            <wp:docPr name="Slika 15" id="15"/>
            <wp:cNvGraphicFramePr>
              <a:graphicFrameLocks noChangeAspect="true"/>
            </wp:cNvGraphicFramePr>
            <a:graphic>
              <a:graphicData uri="http://schemas.openxmlformats.org/drawingml/2006/picture">
                <pic:pic>
                  <pic:nvPicPr>
                    <pic:cNvPr name="Picture 11" id="0"/>
                    <pic:cNvPicPr>
                      <a:picLocks noChangeArrowheads="true" noChangeAspect="true"/>
                    </pic:cNvPicPr>
                  </pic:nvPicPr>
                  <pic:blipFill>
                    <a:blip r:embed="rId1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01025" cx="5372100"/>
                    </a:xfrm>
                    <a:prstGeom prst="rect">
                      <a:avLst/>
                    </a:prstGeom>
                    <a:noFill/>
                    <a:ln>
                      <a:noFill/>
                    </a:ln>
                  </pic:spPr>
                </pic:pic>
              </a:graphicData>
            </a:graphic>
          </wp:inline>
        </w:drawing>
      </w:r>
    </w:p>
    <w:p w:rsidRDefault="00032955" w:rsidP="00944D30" w:rsidR="00032955">
      <w:pPr>
        <w:jc w:val="center"/>
        <w:rPr>
          <w:rFonts w:eastAsia="Arial Unicode MS"/>
        </w:rPr>
      </w:pPr>
    </w:p>
    <w:p w:rsidRDefault="00032955" w:rsidP="00944D30" w:rsidR="00032955">
      <w:pPr>
        <w:jc w:val="center"/>
        <w:rPr>
          <w:rFonts w:eastAsia="Arial Unicode MS"/>
        </w:rPr>
      </w:pPr>
    </w:p>
    <w:p w:rsidRDefault="00032955" w:rsidP="00944D30" w:rsidR="00032955">
      <w:pPr>
        <w:jc w:val="center"/>
        <w:rPr>
          <w:rFonts w:eastAsia="Arial Unicode MS"/>
        </w:rPr>
      </w:pPr>
    </w:p>
    <w:p w:rsidRDefault="00032955" w:rsidP="00944D30" w:rsidR="00032955">
      <w:pPr>
        <w:jc w:val="center"/>
        <w:rPr>
          <w:rFonts w:eastAsia="Arial Unicode MS"/>
        </w:rPr>
      </w:pPr>
      <w:r w:rsidRPr="00032955">
        <w:rPr>
          <w:rFonts w:eastAsia="Arial Unicode MS"/>
          <w:noProof/>
        </w:rPr>
        <w:lastRenderedPageBreak/>
        <w:drawing>
          <wp:inline distR="0" distL="0" distB="0" distT="0">
            <wp:extent cy="8572500" cx="5372100"/>
            <wp:effectExtent b="0" r="0" t="0" l="0"/>
            <wp:docPr name="Slika 16" id="16"/>
            <wp:cNvGraphicFramePr>
              <a:graphicFrameLocks noChangeAspect="true"/>
            </wp:cNvGraphicFramePr>
            <a:graphic>
              <a:graphicData uri="http://schemas.openxmlformats.org/drawingml/2006/picture">
                <pic:pic>
                  <pic:nvPicPr>
                    <pic:cNvPr name="Picture 12" id="0"/>
                    <pic:cNvPicPr>
                      <a:picLocks noChangeArrowheads="true" noChangeAspect="true"/>
                    </pic:cNvPicPr>
                  </pic:nvPicPr>
                  <pic:blipFill>
                    <a:blip r:embed="rId1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72500" cx="5372100"/>
                    </a:xfrm>
                    <a:prstGeom prst="rect">
                      <a:avLst/>
                    </a:prstGeom>
                    <a:noFill/>
                    <a:ln>
                      <a:noFill/>
                    </a:ln>
                  </pic:spPr>
                </pic:pic>
              </a:graphicData>
            </a:graphic>
          </wp:inline>
        </w:drawing>
      </w:r>
    </w:p>
    <w:p w:rsidRDefault="00032955" w:rsidP="00944D30" w:rsidR="00032955">
      <w:pPr>
        <w:jc w:val="center"/>
        <w:rPr>
          <w:rFonts w:eastAsia="Arial Unicode MS"/>
        </w:rPr>
      </w:pPr>
    </w:p>
    <w:p w:rsidRDefault="00032955" w:rsidP="00944D30" w:rsidR="00032955">
      <w:pPr>
        <w:jc w:val="center"/>
        <w:rPr>
          <w:rFonts w:eastAsia="Arial Unicode MS"/>
        </w:rPr>
      </w:pPr>
      <w:r w:rsidRPr="00032955">
        <w:rPr>
          <w:rFonts w:eastAsia="Arial Unicode MS"/>
          <w:noProof/>
        </w:rPr>
        <w:lastRenderedPageBreak/>
        <w:drawing>
          <wp:inline distR="0" distL="0" distB="0" distT="0">
            <wp:extent cy="4105275" cx="5372100"/>
            <wp:effectExtent b="9525" r="0" t="0" l="0"/>
            <wp:docPr name="Slika 27" id="27"/>
            <wp:cNvGraphicFramePr>
              <a:graphicFrameLocks noChangeAspect="true"/>
            </wp:cNvGraphicFramePr>
            <a:graphic>
              <a:graphicData uri="http://schemas.openxmlformats.org/drawingml/2006/picture">
                <pic:pic>
                  <pic:nvPicPr>
                    <pic:cNvPr name="Picture 17" id="0"/>
                    <pic:cNvPicPr>
                      <a:picLocks noChangeArrowheads="true" noChangeAspect="true"/>
                    </pic:cNvPicPr>
                  </pic:nvPicPr>
                  <pic:blipFill>
                    <a:blip r:embed="rId2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105275" cx="5372100"/>
                    </a:xfrm>
                    <a:prstGeom prst="rect">
                      <a:avLst/>
                    </a:prstGeom>
                    <a:noFill/>
                    <a:ln>
                      <a:noFill/>
                    </a:ln>
                  </pic:spPr>
                </pic:pic>
              </a:graphicData>
            </a:graphic>
          </wp:inline>
        </w:drawing>
      </w:r>
    </w:p>
    <w:p w:rsidRDefault="00032955" w:rsidP="00944D30" w:rsidR="00032955">
      <w:pPr>
        <w:jc w:val="center"/>
        <w:rPr>
          <w:rFonts w:eastAsia="Arial Unicode MS"/>
        </w:rPr>
      </w:pPr>
    </w:p>
    <w:p w:rsidRDefault="007F6441" w:rsidP="00A4002F" w:rsidR="007F6441">
      <w:pPr>
        <w:tabs>
          <w:tab w:pos="-567" w:val="left"/>
        </w:tabs>
        <w:ind w:right="-428"/>
        <w:jc w:val="center"/>
        <w:rPr>
          <w:rFonts w:eastAsia="Calibri"/>
          <w:sz w:val="12"/>
          <w:szCs w:val="12"/>
          <w:lang w:eastAsia="en-US"/>
        </w:rPr>
      </w:pPr>
    </w:p>
    <w:p w:rsidRDefault="004233FF" w:rsidP="004233FF" w:rsidR="004233FF">
      <w:pPr>
        <w:ind w:firstLine="851"/>
        <w:jc w:val="both"/>
        <w:rPr>
          <w:rFonts w:eastAsia="Calibri"/>
          <w:lang w:eastAsia="en-US"/>
        </w:rPr>
      </w:pPr>
      <w:r w:rsidRPr="004233FF">
        <w:rPr>
          <w:rFonts w:eastAsia="Calibri"/>
          <w:lang w:eastAsia="en-US"/>
        </w:rPr>
        <w:t>III</w:t>
      </w:r>
      <w:r>
        <w:rPr>
          <w:rFonts w:eastAsia="Calibri"/>
          <w:lang w:eastAsia="en-US"/>
        </w:rPr>
        <w:t xml:space="preserve">. </w:t>
      </w:r>
      <w:r w:rsidR="007F6441" w:rsidRPr="004233FF">
        <w:rPr>
          <w:rFonts w:eastAsia="Calibri"/>
          <w:lang w:eastAsia="en-US"/>
        </w:rPr>
        <w:t xml:space="preserve">Osporavaju se tražbine vjerovnika </w:t>
      </w:r>
      <w:r w:rsidR="0019091D" w:rsidRPr="004233FF">
        <w:rPr>
          <w:rFonts w:eastAsia="Calibri"/>
          <w:lang w:eastAsia="en-US"/>
        </w:rPr>
        <w:t>II</w:t>
      </w:r>
      <w:r w:rsidR="000D7107" w:rsidRPr="004233FF">
        <w:rPr>
          <w:rFonts w:eastAsia="Calibri"/>
          <w:lang w:eastAsia="en-US"/>
        </w:rPr>
        <w:t>.</w:t>
      </w:r>
      <w:r w:rsidR="007F6441" w:rsidRPr="004233FF">
        <w:rPr>
          <w:rFonts w:eastAsia="Calibri"/>
          <w:lang w:eastAsia="en-US"/>
        </w:rPr>
        <w:t>višeg isplatnog reda:</w:t>
      </w:r>
    </w:p>
    <w:p w:rsidRDefault="007F7E9C" w:rsidP="00937E62" w:rsidR="007F7E9C">
      <w:pPr>
        <w:spacing w:before="50"/>
        <w:ind w:firstLine="851"/>
        <w:jc w:val="both"/>
        <w:rPr>
          <w:rFonts w:eastAsia="Calibri"/>
        </w:rPr>
      </w:pPr>
    </w:p>
    <w:p w:rsidRDefault="00032955" w:rsidP="007F7E9C" w:rsidR="007F7E9C">
      <w:pPr>
        <w:spacing w:before="50"/>
        <w:jc w:val="center"/>
        <w:rPr>
          <w:rFonts w:eastAsia="Calibri"/>
        </w:rPr>
      </w:pPr>
      <w:r w:rsidRPr="00032955">
        <w:rPr>
          <w:rFonts w:eastAsia="Calibri"/>
          <w:noProof/>
        </w:rPr>
        <w:drawing>
          <wp:inline distR="0" distL="0" distB="0" distT="0">
            <wp:extent cy="3767757" cx="5362575"/>
            <wp:effectExtent b="4445" r="0" t="0" l="0"/>
            <wp:docPr name="Slika 21" id="21"/>
            <wp:cNvGraphicFramePr>
              <a:graphicFrameLocks noChangeAspect="true"/>
            </wp:cNvGraphicFramePr>
            <a:graphic>
              <a:graphicData uri="http://schemas.openxmlformats.org/drawingml/2006/picture">
                <pic:pic>
                  <pic:nvPicPr>
                    <pic:cNvPr name="Picture 14" id="0"/>
                    <pic:cNvPicPr>
                      <a:picLocks noChangeArrowheads="true" noChangeAspect="true"/>
                    </pic:cNvPicPr>
                  </pic:nvPicPr>
                  <pic:blipFill>
                    <a:blip r:embed="rId2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767757" cx="5362575"/>
                    </a:xfrm>
                    <a:prstGeom prst="rect">
                      <a:avLst/>
                    </a:prstGeom>
                    <a:noFill/>
                    <a:ln>
                      <a:noFill/>
                    </a:ln>
                  </pic:spPr>
                </pic:pic>
              </a:graphicData>
            </a:graphic>
          </wp:inline>
        </w:drawing>
      </w:r>
    </w:p>
    <w:p w:rsidRDefault="00032955" w:rsidP="007F7E9C" w:rsidR="00032955">
      <w:pPr>
        <w:spacing w:before="50"/>
        <w:jc w:val="center"/>
        <w:rPr>
          <w:rFonts w:eastAsia="Calibri"/>
        </w:rPr>
      </w:pPr>
    </w:p>
    <w:p w:rsidRDefault="00032955" w:rsidP="007F7E9C" w:rsidR="007F7E9C">
      <w:pPr>
        <w:spacing w:before="50"/>
        <w:jc w:val="center"/>
        <w:rPr>
          <w:rFonts w:eastAsia="Calibri"/>
        </w:rPr>
      </w:pPr>
      <w:r w:rsidRPr="00032955">
        <w:rPr>
          <w:rFonts w:eastAsia="Calibri"/>
          <w:noProof/>
        </w:rPr>
        <w:lastRenderedPageBreak/>
        <w:drawing>
          <wp:inline distR="0" distL="0" distB="0" distT="0">
            <wp:extent cy="6710132" cx="5486400"/>
            <wp:effectExtent b="0" r="0" t="0" l="0"/>
            <wp:docPr name="Slika 28" id="28"/>
            <wp:cNvGraphicFramePr>
              <a:graphicFrameLocks noChangeAspect="true"/>
            </wp:cNvGraphicFramePr>
            <a:graphic>
              <a:graphicData uri="http://schemas.openxmlformats.org/drawingml/2006/picture">
                <pic:pic>
                  <pic:nvPicPr>
                    <pic:cNvPr name="Picture 18"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10132" cx="5486400"/>
                    </a:xfrm>
                    <a:prstGeom prst="rect">
                      <a:avLst/>
                    </a:prstGeom>
                    <a:noFill/>
                    <a:ln>
                      <a:noFill/>
                    </a:ln>
                  </pic:spPr>
                </pic:pic>
              </a:graphicData>
            </a:graphic>
          </wp:inline>
        </w:drawing>
      </w:r>
    </w:p>
    <w:p w:rsidRDefault="007F7E9C" w:rsidP="007F7E9C" w:rsidR="007F7E9C">
      <w:pPr>
        <w:spacing w:before="50"/>
        <w:jc w:val="center"/>
        <w:rPr>
          <w:rFonts w:eastAsia="Calibri"/>
        </w:rPr>
      </w:pPr>
    </w:p>
    <w:p w:rsidRDefault="000407F6" w:rsidP="000407F6" w:rsidR="000407F6" w:rsidRPr="002E02EA">
      <w:pPr>
        <w:pStyle w:val="Odlomakpopisa"/>
        <w:jc w:val="both"/>
        <w:rPr>
          <w:rFonts w:eastAsia="Calibri"/>
          <w:lang w:eastAsia="en-US"/>
        </w:rPr>
      </w:pPr>
    </w:p>
    <w:p w:rsidRDefault="004233FF" w:rsidP="004233FF" w:rsidR="004233FF" w:rsidRPr="00884248">
      <w:pPr>
        <w:ind w:firstLine="708"/>
        <w:jc w:val="both"/>
        <w:rPr>
          <w:rFonts w:eastAsia="Calibri"/>
          <w:lang w:eastAsia="en-US"/>
        </w:rPr>
      </w:pPr>
      <w:r w:rsidRPr="00884248">
        <w:rPr>
          <w:rFonts w:eastAsia="Calibri"/>
          <w:lang w:eastAsia="en-US"/>
        </w:rPr>
        <w:t xml:space="preserve">IV. </w:t>
      </w:r>
      <w:r w:rsidR="000407F6" w:rsidRPr="00884248">
        <w:rPr>
          <w:rFonts w:eastAsia="Calibri"/>
          <w:lang w:eastAsia="en-US"/>
        </w:rPr>
        <w:t xml:space="preserve">Upućuju se stečajni vjerovnici čije su tražbine osporene i to </w:t>
      </w:r>
      <w:r w:rsidRPr="00884248">
        <w:rPr>
          <w:rFonts w:eastAsia="Calibri"/>
          <w:lang w:eastAsia="en-US"/>
        </w:rPr>
        <w:t>:</w:t>
      </w:r>
    </w:p>
    <w:p w:rsidRDefault="004233FF" w:rsidP="00F31A8F" w:rsidR="00F31A8F" w:rsidRPr="00884248">
      <w:pPr>
        <w:spacing w:before="80"/>
        <w:ind w:firstLine="851"/>
        <w:jc w:val="both"/>
        <w:rPr>
          <w:rFonts w:eastAsia="Calibri"/>
          <w:lang w:eastAsia="en-US"/>
        </w:rPr>
      </w:pPr>
      <w:r w:rsidRPr="00884248">
        <w:rPr>
          <w:rFonts w:eastAsia="Calibri"/>
          <w:lang w:eastAsia="en-US"/>
        </w:rPr>
        <w:t xml:space="preserve">    1. </w:t>
      </w:r>
      <w:r w:rsidR="00F31A8F" w:rsidRPr="00884248">
        <w:rPr>
          <w:rFonts w:eastAsia="Calibri"/>
          <w:lang w:eastAsia="en-US"/>
        </w:rPr>
        <w:t xml:space="preserve">GRAĐA d.d. Solin, Vranjički put 2, OIB: 75628884500, </w:t>
      </w:r>
      <w:r w:rsidR="00702B11" w:rsidRPr="00884248">
        <w:rPr>
          <w:rFonts w:eastAsia="Calibri"/>
          <w:lang w:eastAsia="en-US"/>
        </w:rPr>
        <w:t>za osporenu tražbinu</w:t>
      </w:r>
      <w:r w:rsidR="00F31A8F" w:rsidRPr="00884248">
        <w:rPr>
          <w:rFonts w:eastAsia="Calibri"/>
          <w:lang w:eastAsia="en-US"/>
        </w:rPr>
        <w:t xml:space="preserve"> u iznosu od </w:t>
      </w:r>
      <w:r w:rsidR="00F31A8F" w:rsidRPr="00884248">
        <w:t xml:space="preserve">103.450,59 </w:t>
      </w:r>
      <w:r w:rsidR="00F31A8F" w:rsidRPr="00884248">
        <w:rPr>
          <w:rFonts w:eastAsia="Calibri"/>
          <w:lang w:eastAsia="en-US"/>
        </w:rPr>
        <w:t>kn,</w:t>
      </w:r>
    </w:p>
    <w:p w:rsidRDefault="00F31A8F" w:rsidP="00F31A8F" w:rsidR="00F31A8F" w:rsidRPr="00884248">
      <w:pPr>
        <w:spacing w:before="80"/>
        <w:ind w:firstLine="851"/>
        <w:jc w:val="both"/>
        <w:rPr>
          <w:rFonts w:eastAsia="Calibri"/>
          <w:lang w:eastAsia="en-US"/>
        </w:rPr>
      </w:pPr>
      <w:r w:rsidRPr="00884248">
        <w:rPr>
          <w:rFonts w:eastAsia="Calibri"/>
          <w:lang w:eastAsia="en-US"/>
        </w:rPr>
        <w:t xml:space="preserve">   2. MERCATOR - H d.o.o. Sesvete, Ljudevita Posavskog 5, OIB: 10045107278, za osporenu tražbinu u iznosu od 75.675,17 kn</w:t>
      </w:r>
    </w:p>
    <w:p w:rsidRDefault="00F31A8F" w:rsidP="00F31A8F" w:rsidR="00F31A8F" w:rsidRPr="00884248">
      <w:pPr>
        <w:spacing w:before="80"/>
        <w:ind w:firstLine="851"/>
        <w:jc w:val="both"/>
        <w:rPr>
          <w:rFonts w:eastAsia="Calibri"/>
          <w:lang w:eastAsia="en-US"/>
        </w:rPr>
      </w:pPr>
      <w:r w:rsidRPr="00884248">
        <w:rPr>
          <w:rFonts w:eastAsia="Calibri"/>
          <w:lang w:eastAsia="en-US"/>
        </w:rPr>
        <w:t xml:space="preserve">   3. TRGOVAČKI CENTAR ZAGREB d.o.o. Jablanovec, Zaprešićka 2, OIB: 57136792631, za osporenu tražbinu u iznosu od 405.552,09 kn,</w:t>
      </w:r>
    </w:p>
    <w:p w:rsidRDefault="00F31A8F" w:rsidP="00F31A8F" w:rsidR="00F31A8F" w:rsidRPr="00884248">
      <w:pPr>
        <w:spacing w:before="80"/>
        <w:ind w:firstLine="851"/>
        <w:jc w:val="both"/>
        <w:rPr>
          <w:rFonts w:eastAsia="Calibri"/>
          <w:lang w:eastAsia="en-US"/>
        </w:rPr>
      </w:pPr>
      <w:r w:rsidRPr="00884248">
        <w:rPr>
          <w:rFonts w:eastAsia="Calibri"/>
          <w:lang w:eastAsia="en-US"/>
        </w:rPr>
        <w:lastRenderedPageBreak/>
        <w:t xml:space="preserve">   4. BONAČIĆ SECURITY d.o.o. Split, D. Šimunovića 2A, OIB: 63135369237, za osporenu tražbinu u iznosu od 2.000,00 kn,</w:t>
      </w:r>
    </w:p>
    <w:p w:rsidRDefault="00F31A8F" w:rsidP="00F31A8F" w:rsidR="00F31A8F" w:rsidRPr="00884248">
      <w:pPr>
        <w:spacing w:before="80"/>
        <w:ind w:firstLine="993"/>
        <w:jc w:val="both"/>
        <w:rPr>
          <w:rFonts w:eastAsia="Calibri"/>
          <w:lang w:eastAsia="en-US"/>
        </w:rPr>
      </w:pPr>
      <w:r w:rsidRPr="00884248">
        <w:rPr>
          <w:rFonts w:eastAsia="Calibri"/>
          <w:lang w:eastAsia="en-US"/>
        </w:rPr>
        <w:t xml:space="preserve"> 5. MARKO MIHOVILOVIĆ, Cesarčeva 4, Split, OIB:5481546487, za osporenu tražbinu u iznosu od9.016.644,97 kn,</w:t>
      </w:r>
    </w:p>
    <w:p w:rsidRDefault="00F31A8F" w:rsidP="00F31A8F" w:rsidR="00F31A8F" w:rsidRPr="00884248">
      <w:pPr>
        <w:spacing w:before="80"/>
        <w:ind w:firstLine="993"/>
        <w:jc w:val="both"/>
        <w:rPr>
          <w:rFonts w:eastAsia="Calibri"/>
          <w:lang w:eastAsia="en-US"/>
        </w:rPr>
      </w:pPr>
      <w:r w:rsidRPr="00884248">
        <w:rPr>
          <w:rFonts w:eastAsia="Calibri"/>
          <w:lang w:eastAsia="en-US"/>
        </w:rPr>
        <w:t xml:space="preserve"> 6. SIMILIS d.o.o. Split,Cesarčeva 4, OIB: 35016480287, za osporenu tražbinu u iznosu od1.621.425,20 kn,</w:t>
      </w:r>
    </w:p>
    <w:p w:rsidRDefault="00F31A8F" w:rsidP="00F31A8F" w:rsidR="00F31A8F" w:rsidRPr="00884248">
      <w:pPr>
        <w:spacing w:before="80"/>
        <w:ind w:firstLine="993"/>
        <w:jc w:val="both"/>
        <w:rPr>
          <w:rFonts w:eastAsia="Calibri"/>
          <w:lang w:eastAsia="en-US"/>
        </w:rPr>
      </w:pPr>
      <w:r w:rsidRPr="00884248">
        <w:rPr>
          <w:rFonts w:eastAsia="Calibri"/>
          <w:lang w:eastAsia="en-US"/>
        </w:rPr>
        <w:t xml:space="preserve"> 7. FLIBA d.o.o. Donji Stupnik, Gospodarska 5, OIB:30777725033, za osporenu tražbinu u iznosu od 231.117,93 kn,</w:t>
      </w:r>
    </w:p>
    <w:p w:rsidRDefault="0078012D" w:rsidP="00F31A8F" w:rsidR="00F31A8F" w:rsidRPr="00884248">
      <w:pPr>
        <w:spacing w:before="80"/>
        <w:ind w:firstLine="993"/>
        <w:jc w:val="both"/>
        <w:rPr>
          <w:rFonts w:eastAsia="Calibri"/>
          <w:lang w:eastAsia="en-US"/>
        </w:rPr>
      </w:pPr>
      <w:r>
        <w:rPr>
          <w:rFonts w:eastAsia="Calibri"/>
          <w:lang w:eastAsia="en-US"/>
        </w:rPr>
        <w:t xml:space="preserve"> 8.</w:t>
      </w:r>
      <w:r w:rsidR="00F31A8F" w:rsidRPr="00884248">
        <w:rPr>
          <w:rFonts w:eastAsia="Calibri"/>
          <w:lang w:eastAsia="en-US"/>
        </w:rPr>
        <w:t>TOWER CENTER  RIJEKA d.o.o. Rijeka, Strossmayerova 16, OIB:84184387126, za osporenu tražbinu u iznosu od 29.755,37 kn,</w:t>
      </w:r>
    </w:p>
    <w:p w:rsidRDefault="00F31A8F" w:rsidP="00F31A8F" w:rsidR="00F31A8F" w:rsidRPr="00884248">
      <w:pPr>
        <w:spacing w:before="80"/>
        <w:ind w:firstLine="993"/>
        <w:jc w:val="both"/>
        <w:rPr>
          <w:rFonts w:eastAsia="Calibri"/>
          <w:lang w:eastAsia="en-US"/>
        </w:rPr>
      </w:pPr>
      <w:r w:rsidRPr="00884248">
        <w:rPr>
          <w:rFonts w:eastAsia="Calibri"/>
          <w:lang w:eastAsia="en-US"/>
        </w:rPr>
        <w:t xml:space="preserve"> 9. OPTIMA LEASING d.o.o. Zagreb, Ivana Lučića 2A, OIB:71463153978, za osporenu tražbinu u iznosu od 84.750,00 kn,</w:t>
      </w:r>
    </w:p>
    <w:p w:rsidRDefault="00F31A8F" w:rsidP="00F31A8F" w:rsidR="00F31A8F" w:rsidRPr="00884248">
      <w:pPr>
        <w:spacing w:before="80"/>
        <w:ind w:firstLine="993"/>
        <w:jc w:val="both"/>
        <w:rPr>
          <w:rFonts w:eastAsia="Calibri"/>
          <w:lang w:eastAsia="en-US"/>
        </w:rPr>
      </w:pPr>
      <w:r w:rsidRPr="00884248">
        <w:rPr>
          <w:rFonts w:eastAsia="Calibri"/>
          <w:lang w:eastAsia="en-US"/>
        </w:rPr>
        <w:t>10. MICRONIC d.o.o. Split, Gotovčeva 8, OIB:89489773101, za osporenu tražbinu u iznosu od6.387,59 kn,</w:t>
      </w:r>
    </w:p>
    <w:p w:rsidRDefault="00F31A8F" w:rsidP="00F31A8F" w:rsidR="00F31A8F" w:rsidRPr="00884248">
      <w:pPr>
        <w:spacing w:before="80"/>
        <w:ind w:firstLine="993"/>
        <w:jc w:val="both"/>
        <w:rPr>
          <w:rFonts w:eastAsia="Calibri"/>
          <w:lang w:eastAsia="en-US"/>
        </w:rPr>
      </w:pPr>
      <w:r w:rsidRPr="00884248">
        <w:rPr>
          <w:rFonts w:eastAsia="Calibri"/>
          <w:lang w:eastAsia="en-US"/>
        </w:rPr>
        <w:t>11. VARTEKS d.d. Varaždin, Zagrebačka 94, OIB:872098033, za osporenu tražbinu u iznosu od164.857,21 kn,</w:t>
      </w:r>
    </w:p>
    <w:p w:rsidRDefault="00F31A8F" w:rsidP="00F31A8F" w:rsidR="00F31A8F" w:rsidRPr="00884248">
      <w:pPr>
        <w:spacing w:before="80"/>
        <w:ind w:firstLine="993"/>
        <w:jc w:val="both"/>
        <w:rPr>
          <w:rFonts w:eastAsia="Calibri"/>
          <w:lang w:eastAsia="en-US"/>
        </w:rPr>
      </w:pPr>
      <w:r w:rsidRPr="00884248">
        <w:rPr>
          <w:rFonts w:eastAsia="Calibri"/>
          <w:lang w:eastAsia="en-US"/>
        </w:rPr>
        <w:t>12. MARINKO ŠANDRO, Svetice 32, Zagreb, OIB: 72219897614, za osporenu tražbinu u iznosu od 23.388,55 kn,</w:t>
      </w:r>
    </w:p>
    <w:p w:rsidRDefault="00F31A8F" w:rsidP="00884248" w:rsidR="00F72436">
      <w:pPr>
        <w:spacing w:before="80"/>
        <w:ind w:firstLine="993"/>
        <w:jc w:val="both"/>
        <w:rPr>
          <w:rFonts w:eastAsia="Calibri"/>
          <w:lang w:eastAsia="en-US"/>
        </w:rPr>
      </w:pPr>
      <w:r w:rsidRPr="00884248">
        <w:rPr>
          <w:rFonts w:eastAsia="Calibri"/>
          <w:lang w:eastAsia="en-US"/>
        </w:rPr>
        <w:t>13. ILIJA  ŠANDRO, Svetice 32, Zagreb, OIB: 63805555639, za osporenu tražbinu u iznosu od 23.388,55 kn</w:t>
      </w:r>
      <w:r w:rsidR="002F5F89" w:rsidRPr="002F5F89">
        <w:rPr>
          <w:rFonts w:eastAsia="Calibri"/>
          <w:color w:val="FF0000"/>
          <w:lang w:eastAsia="en-US"/>
        </w:rPr>
        <w:t>,</w:t>
      </w:r>
      <w:r w:rsidR="00A720CC">
        <w:rPr>
          <w:rFonts w:eastAsia="Calibri"/>
          <w:lang w:eastAsia="en-US"/>
        </w:rPr>
        <w:tab/>
      </w:r>
    </w:p>
    <w:p w:rsidRDefault="00F72436" w:rsidP="00FB5FFD" w:rsidR="00F72436">
      <w:pPr>
        <w:spacing w:before="40"/>
        <w:ind w:firstLine="708"/>
        <w:jc w:val="both"/>
        <w:rPr>
          <w:rFonts w:eastAsia="Calibri"/>
          <w:lang w:eastAsia="en-US"/>
        </w:rPr>
      </w:pPr>
      <w:r w:rsidRPr="00F72436">
        <w:rPr>
          <w:rFonts w:eastAsia="Calibri"/>
          <w:lang w:eastAsia="en-US"/>
        </w:rPr>
        <w:t>da u roku od 8 dana, računajući od primitka ovog rješenja,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na vođenje parnice.</w:t>
      </w:r>
    </w:p>
    <w:p w:rsidRDefault="00F72436" w:rsidP="00F31A8F" w:rsidR="00F72436">
      <w:pPr>
        <w:spacing w:before="80"/>
        <w:ind w:firstLine="993"/>
        <w:jc w:val="both"/>
        <w:rPr>
          <w:rFonts w:eastAsia="Calibri"/>
          <w:lang w:eastAsia="en-US"/>
        </w:rPr>
      </w:pPr>
    </w:p>
    <w:p w:rsidRDefault="004233FF" w:rsidP="007F6441" w:rsidR="007F6441">
      <w:pPr>
        <w:jc w:val="both"/>
        <w:rPr>
          <w:rFonts w:eastAsia="Calibri"/>
          <w:lang w:eastAsia="en-US"/>
        </w:rPr>
      </w:pPr>
      <w:r w:rsidRPr="00B572A6">
        <w:rPr>
          <w:rFonts w:eastAsia="Calibri"/>
          <w:lang w:eastAsia="en-US"/>
        </w:rPr>
        <w:tab/>
      </w:r>
      <w:r w:rsidR="00601817">
        <w:rPr>
          <w:rFonts w:eastAsia="Calibri"/>
          <w:lang w:eastAsia="en-US"/>
        </w:rPr>
        <w:t>V. Utvrđuje se da je stečajni vjerovnik GIUPEL</w:t>
      </w:r>
      <w:r w:rsidR="00F72436">
        <w:rPr>
          <w:rFonts w:eastAsia="Calibri"/>
          <w:lang w:eastAsia="en-US"/>
        </w:rPr>
        <w:t xml:space="preserve"> S.P.A., Via R. Degli Innocenti 42/F, Prato (PEO), Republika Italija, p</w:t>
      </w:r>
      <w:r w:rsidR="00601817">
        <w:rPr>
          <w:rFonts w:eastAsia="Calibri"/>
          <w:lang w:eastAsia="en-US"/>
        </w:rPr>
        <w:t xml:space="preserve">ovukao prijavu </w:t>
      </w:r>
      <w:r w:rsidR="00F72436">
        <w:rPr>
          <w:rFonts w:eastAsia="Calibri"/>
          <w:lang w:eastAsia="en-US"/>
        </w:rPr>
        <w:t xml:space="preserve">tražbine </w:t>
      </w:r>
      <w:r w:rsidR="00601817">
        <w:rPr>
          <w:rFonts w:eastAsia="Calibri"/>
          <w:lang w:eastAsia="en-US"/>
        </w:rPr>
        <w:t xml:space="preserve">u </w:t>
      </w:r>
      <w:r w:rsidR="00F72436">
        <w:rPr>
          <w:rFonts w:eastAsia="Calibri"/>
          <w:lang w:eastAsia="en-US"/>
        </w:rPr>
        <w:t>ukupnom iznosu od 296.813,74 kn, koju je podnio kao tražbinu II. višeg isplatnog reda.</w:t>
      </w:r>
    </w:p>
    <w:p w:rsidRDefault="00E7102F" w:rsidP="00884248" w:rsidR="00E7102F" w:rsidRPr="00E7102F">
      <w:pPr>
        <w:spacing w:after="200" w:before="300"/>
        <w:jc w:val="center"/>
        <w:rPr>
          <w:rFonts w:eastAsia="Calibri"/>
          <w:lang w:eastAsia="en-US"/>
        </w:rPr>
      </w:pPr>
      <w:r w:rsidRPr="00E7102F">
        <w:rPr>
          <w:rFonts w:eastAsia="Calibri"/>
          <w:lang w:eastAsia="en-US"/>
        </w:rPr>
        <w:t>Obrazloženje</w:t>
      </w:r>
    </w:p>
    <w:p w:rsidRDefault="00E7102F" w:rsidP="00A4002F" w:rsidR="00E7102F" w:rsidRPr="00E7102F">
      <w:pPr>
        <w:ind w:firstLine="708"/>
        <w:jc w:val="both"/>
        <w:rPr>
          <w:rFonts w:eastAsia="Calibri"/>
          <w:lang w:eastAsia="en-US"/>
        </w:rPr>
      </w:pPr>
      <w:r w:rsidRPr="00E7102F">
        <w:rPr>
          <w:rFonts w:eastAsia="Calibri"/>
          <w:lang w:eastAsia="en-US"/>
        </w:rPr>
        <w:t xml:space="preserve">Rješenjem ovog suda </w:t>
      </w:r>
      <w:r>
        <w:rPr>
          <w:rFonts w:eastAsia="Calibri"/>
          <w:lang w:eastAsia="en-US"/>
        </w:rPr>
        <w:t>poslovni broj St-</w:t>
      </w:r>
      <w:r w:rsidR="00F31A8F">
        <w:rPr>
          <w:rFonts w:eastAsia="Calibri"/>
          <w:lang w:eastAsia="en-US"/>
        </w:rPr>
        <w:t>42/2010</w:t>
      </w:r>
      <w:r>
        <w:rPr>
          <w:rFonts w:eastAsia="Calibri"/>
          <w:lang w:eastAsia="en-US"/>
        </w:rPr>
        <w:t xml:space="preserve">od </w:t>
      </w:r>
      <w:r w:rsidR="00F31A8F">
        <w:rPr>
          <w:rFonts w:eastAsia="Calibri"/>
          <w:lang w:eastAsia="en-US"/>
        </w:rPr>
        <w:t>25</w:t>
      </w:r>
      <w:r w:rsidR="00A4002F">
        <w:rPr>
          <w:rFonts w:eastAsia="Calibri"/>
          <w:lang w:eastAsia="en-US"/>
        </w:rPr>
        <w:t>. listopada 20</w:t>
      </w:r>
      <w:r w:rsidR="00F31A8F">
        <w:rPr>
          <w:rFonts w:eastAsia="Calibri"/>
          <w:lang w:eastAsia="en-US"/>
        </w:rPr>
        <w:t>10</w:t>
      </w:r>
      <w:r w:rsidRPr="00E7102F">
        <w:rPr>
          <w:rFonts w:eastAsia="Calibri"/>
          <w:lang w:eastAsia="en-US"/>
        </w:rPr>
        <w:t>. god</w:t>
      </w:r>
      <w:r>
        <w:rPr>
          <w:rFonts w:eastAsia="Calibri"/>
          <w:lang w:eastAsia="en-US"/>
        </w:rPr>
        <w:t>ine</w:t>
      </w:r>
      <w:r w:rsidRPr="00E7102F">
        <w:rPr>
          <w:rFonts w:eastAsia="Calibri"/>
          <w:lang w:eastAsia="en-US"/>
        </w:rPr>
        <w:t xml:space="preserve"> otvoren je stečajni postupak nad dužnikom </w:t>
      </w:r>
      <w:r w:rsidR="00F31A8F" w:rsidRPr="00CE0168">
        <w:rPr>
          <w:bCs/>
        </w:rPr>
        <w:t>KASTELI d.o.o. Split, Augusta Cesarca 4, OIB: 11142315939</w:t>
      </w:r>
      <w:r w:rsidR="006B361B">
        <w:rPr>
          <w:rFonts w:eastAsia="Calibri"/>
          <w:lang w:eastAsia="en-US"/>
        </w:rPr>
        <w:t>.</w:t>
      </w:r>
    </w:p>
    <w:p w:rsidRDefault="004610C8" w:rsidP="004233FF" w:rsidR="00E7102F" w:rsidRPr="00A44A61">
      <w:pPr>
        <w:spacing w:before="200"/>
        <w:ind w:firstLine="709"/>
        <w:jc w:val="both"/>
        <w:rPr>
          <w:rFonts w:eastAsia="Calibri"/>
          <w:lang w:eastAsia="en-US"/>
        </w:rPr>
      </w:pPr>
      <w:r>
        <w:rPr>
          <w:rFonts w:eastAsia="Calibri"/>
          <w:lang w:eastAsia="en-US"/>
        </w:rPr>
        <w:t>Navedenim rješenjem za stečajn</w:t>
      </w:r>
      <w:r w:rsidR="00A4002F">
        <w:rPr>
          <w:rFonts w:eastAsia="Calibri"/>
          <w:lang w:eastAsia="en-US"/>
        </w:rPr>
        <w:t>og</w:t>
      </w:r>
      <w:r>
        <w:rPr>
          <w:rFonts w:eastAsia="Calibri"/>
          <w:lang w:eastAsia="en-US"/>
        </w:rPr>
        <w:t xml:space="preserve"> upravitelj</w:t>
      </w:r>
      <w:r w:rsidR="00A4002F">
        <w:rPr>
          <w:rFonts w:eastAsia="Calibri"/>
          <w:lang w:eastAsia="en-US"/>
        </w:rPr>
        <w:t>a</w:t>
      </w:r>
      <w:r w:rsidR="00E7102F" w:rsidRPr="00E7102F">
        <w:rPr>
          <w:rFonts w:eastAsia="Calibri"/>
          <w:lang w:eastAsia="en-US"/>
        </w:rPr>
        <w:t xml:space="preserve"> imenovan</w:t>
      </w:r>
      <w:r w:rsidR="00F31A8F">
        <w:rPr>
          <w:rFonts w:eastAsia="Calibri"/>
          <w:lang w:eastAsia="en-US"/>
        </w:rPr>
        <w:t>a</w:t>
      </w:r>
      <w:r w:rsidR="00E7102F" w:rsidRPr="00E7102F">
        <w:rPr>
          <w:rFonts w:eastAsia="Calibri"/>
          <w:lang w:eastAsia="en-US"/>
        </w:rPr>
        <w:t xml:space="preserve"> je</w:t>
      </w:r>
      <w:r w:rsidR="00F31A8F">
        <w:t xml:space="preserve">Meri Šitić dipl. oec., iz Splita, </w:t>
      </w:r>
      <w:r w:rsidR="00F31A8F" w:rsidRPr="00A44A61">
        <w:t>Šime Ljubića 7, OIB:617234260980.</w:t>
      </w:r>
    </w:p>
    <w:p w:rsidRDefault="00F72436" w:rsidP="004460FD" w:rsidR="00A4002F" w:rsidRPr="00A44A61">
      <w:pPr>
        <w:spacing w:before="200"/>
        <w:ind w:firstLine="709"/>
        <w:jc w:val="both"/>
      </w:pPr>
      <w:r w:rsidRPr="00A44A61">
        <w:rPr>
          <w:rFonts w:eastAsia="Calibri"/>
          <w:lang w:eastAsia="en-US"/>
        </w:rPr>
        <w:t>Dana 7. studenog 2011. godine, 21. prosinca 2011. godine i 7. ožujka 2012. godine održana su ispitna ročište, na kojima su</w:t>
      </w:r>
      <w:r w:rsidR="00B07212" w:rsidRPr="00A44A61">
        <w:rPr>
          <w:rFonts w:eastAsia="Calibri"/>
          <w:lang w:eastAsia="en-US"/>
        </w:rPr>
        <w:t xml:space="preserve"> </w:t>
      </w:r>
      <w:r w:rsidRPr="00A44A61">
        <w:t xml:space="preserve">ispitane </w:t>
      </w:r>
      <w:r w:rsidR="00B572A6" w:rsidRPr="00A44A61">
        <w:t xml:space="preserve">tražbine stečajnih vjerovnika koje suprijavljene u roku iz oglasa o otvaranju stečajnog postupka, objavljenog u </w:t>
      </w:r>
      <w:r w:rsidRPr="00A44A61">
        <w:t xml:space="preserve">˝Narodnim novinama˝ </w:t>
      </w:r>
      <w:r w:rsidR="00B572A6" w:rsidRPr="00A44A61">
        <w:t xml:space="preserve">broj </w:t>
      </w:r>
      <w:r w:rsidRPr="00A44A61">
        <w:t>122/10</w:t>
      </w:r>
      <w:r w:rsidR="00B572A6" w:rsidRPr="00A44A61">
        <w:t xml:space="preserve">, </w:t>
      </w:r>
      <w:r w:rsidR="00A4002F" w:rsidRPr="00A44A61">
        <w:rPr>
          <w:rFonts w:eastAsia="Calibri"/>
          <w:lang w:eastAsia="en-US"/>
        </w:rPr>
        <w:t xml:space="preserve">a sukladno odredbi čl. 175. </w:t>
      </w:r>
      <w:r w:rsidR="006B361B" w:rsidRPr="00A44A61">
        <w:t>Stečajnog zakona (˝Narodne novine˝ 44/96, 29/99, 129/00, 123/03, 82/06, 116/10, 25/12, 133/12 i 45/13; dalje SZ)</w:t>
      </w:r>
      <w:r w:rsidR="004460FD" w:rsidRPr="00A44A61">
        <w:t>.</w:t>
      </w:r>
    </w:p>
    <w:p w:rsidRDefault="00F72436" w:rsidP="000955CD" w:rsidR="00B07212">
      <w:pPr>
        <w:spacing w:before="200"/>
        <w:ind w:firstLine="709"/>
        <w:jc w:val="both"/>
      </w:pPr>
      <w:r w:rsidRPr="00A44A61">
        <w:t>Na općem ispitnom ročištu, održanom 7. studenog 2011. godine, ispitano je 11 prijava tražbina vjerovnika I. višeg isplatnog reda (10 prijava tražbina radnika i 1 prijava tražbine Republike Hrvatske – Ministarstva financija). U odnosu na navedene prijave tražbina stečajna upraviteljica izjasnila se da te tražbine priznaje u cijelosti. Kako nitko od vjerovnika</w:t>
      </w:r>
      <w:r>
        <w:t xml:space="preserve"> prisutnih </w:t>
      </w:r>
      <w:r>
        <w:lastRenderedPageBreak/>
        <w:t>na tom ročištu nije osporio prijave tražbina vjerovnika I. višeg isplatnog reda koje je priznala stečajna upraviteljica, one se smatraju utvrđenima u smislu odredbe čl. 177. st. 1. SZ-a, radi čega je odlučeno kao u izreci ovog rješenja pod točkom I.</w:t>
      </w:r>
    </w:p>
    <w:p w:rsidRDefault="00F72436" w:rsidP="00A93A7D" w:rsidR="00940DBD">
      <w:pPr>
        <w:spacing w:before="200"/>
        <w:ind w:firstLine="709"/>
        <w:jc w:val="both"/>
      </w:pPr>
      <w:r>
        <w:t>Na istom ročištu ispitane su tražbine vjerovnika II. višeg isplatnog reda i to:</w:t>
      </w:r>
      <w:r w:rsidR="00940DBD">
        <w:t xml:space="preserve"> BR-EMA d.o.o. Repušnica, u iznosu od  110.941,40 kn, Javni bilježnik ZOJA PULJIZ, Split, u iznosu od   3.312,50 kn, GRAD SOLIN, u iznosu od 92.807,39 kn, HYPO ALPE – ADRIA – BANK d.d. Zagreb, u iznosu od 118.753,05 kn, HRVATSKE VODE, Zagreb, u iznosu od 1.284,41 kn, GRAD ZADAR, u iznosu od 3.344,80 kn, MAKARSKI KOMUNALAC d.o.o. Makarska, u iznosu od 5.192,33 kn, VODOVOD I KANALIZACIJA d.o.o. Split, u iznosu od 3.309,45 kn, GRAD SPLIT, u iznosu od 1.160,99 kn, DHL INTERNATIONAL d.o.o. Zagreb, u iznosu od 39.663,06 kn, GRAD PULA, u iznosu od 10.018,64 kn, GLOBALNI SERVISI d.o.o. Zagreb, u iznosu od 24.274,39 kn, REPUBLIKA HRVATSKA, Ministarstvo financija, u iznosu od 2.193.503,94 kn, HRVATSKI TELEKOM d.d. Zagreb, u iznosu od 14.879,95 kn, RAIFFEISENBANK AUSTRIA d.d. Zagreb, u iznosu od 95.533,96 kn, HARDO d.o.o. Zagreb, u iznosu od 140.757,38 kn, BONAČIĆ-SECURITY d.o.o. Split, u iznosu od  48.948,18 kn, VENETO BANKA d.d. Zagreb, u iznosu od 2.466.687,52 kn, ČISTOĆA d.o.o. Split, u iznosu od 64.564,84 kn, CITY EX d.o.o. Zagreb, u iznosu od 6.611,91 kn, SOCIETE GENERALE – SPLITSKA BANKA d.d. Split, u iznosu od 30.939,57 kn, HRVATSKE VODE, Vodnogospodarski odjel za slivno područje Grada Zagreba, Zagreb, u iznosu od  18.090,76 kn, HEP OPSKRBA d.o.o. Zagreb, u iznosu od 139.428,92 kn, VODOVOD OSIJEK d.o.o. Osijek, u iznosu od 1.281,94 kn, ZAGREBAČKI HOLDING, Podružnica Čistoća, Zagreb,u iznosu od 2.446,47 kn, KERUM d.o.o. Split, u iznosu od 396.523,98 kn,  SHOOPING CENTAR d.o.o. Zagreb, u iznosu od 1.233.625,10 kn, IGOR VISKOVIĆ vlasnik obrta Fotokopirnica Akvarij, Split, u iznosu od 16.857,12 kn, HRVATSKA RADIOTELEVIZIJA, Zagreb, u iznosu od 6.841,11 kn, HEP – OPERETOR DISTRIBUCIJSKOG SUSTAVA d.d. ELEKTRA ŠIBENIK, Šibenik, u iznosu od 8.408,73 kn, HEP d.o.o. Split, Elektrodalmacija Split, u iznosu od 5.274,90 kn, GRAD MAKARSKA, u iznosu od 9.763,49 kn, TOWER CENTAR RIJEKA, u iznosu od 29.755,37 kn,  INKASATOR d.o.o. Karlovac, u iznosu od 82.197,70 kn, MARANA d.o.o. Split, u iznosu od   11.660,00 kn, FINANCIJSKA AGENCIJA ZAGREB, u iznosu od 2.187,64 kn, KONTINETAL PAKIRANJE d.o.o. Kaštel Novi, u iznosu od 51.587,13 kn, HEP – ELEKTROISTRA PULA, Pula, u iznosu od 6.498,89 kn i HRVATSKE ŠUME d.o.o. Zagreb, u iznosu od 142.456,83 kn.</w:t>
      </w:r>
    </w:p>
    <w:p w:rsidRDefault="00940DBD" w:rsidP="00A93A7D" w:rsidR="00FB5FFD">
      <w:pPr>
        <w:spacing w:before="200"/>
        <w:ind w:firstLine="709"/>
        <w:jc w:val="both"/>
      </w:pPr>
      <w:r>
        <w:t>U odnosu na navedene tražbine stečajna upraviteljica se izjasnila na način da te tražbine priznaje u cijelosti, izuzev dijela prijave tražbine stečajnog vjerovnika BONAČIĆ – SECURITY d.o.o. Split i prijave tražbine stečajnog</w:t>
      </w:r>
      <w:r w:rsidR="00FB5FFD">
        <w:t xml:space="preserve"> vjerovnika TOWER CENTAR RIJEKA, </w:t>
      </w:r>
      <w:r w:rsidR="00FB5FFD" w:rsidRPr="00FB5FFD">
        <w:t>obrazlažući osporavanja kako slijedi:</w:t>
      </w:r>
    </w:p>
    <w:p w:rsidRDefault="00FB5FFD" w:rsidP="00A93A7D" w:rsidR="00FB5FFD">
      <w:pPr>
        <w:spacing w:before="200"/>
        <w:ind w:firstLine="709"/>
        <w:jc w:val="both"/>
      </w:pPr>
      <w:r>
        <w:t>U odnosu na</w:t>
      </w:r>
      <w:r w:rsidR="00B07212">
        <w:t xml:space="preserve"> </w:t>
      </w:r>
      <w:r>
        <w:t>prijav</w:t>
      </w:r>
      <w:r w:rsidR="00236FCB">
        <w:t>e</w:t>
      </w:r>
      <w:r>
        <w:t xml:space="preserve"> tražbin</w:t>
      </w:r>
      <w:r w:rsidR="00236FCB">
        <w:t>a</w:t>
      </w:r>
      <w:r w:rsidR="00B07212">
        <w:t xml:space="preserve"> </w:t>
      </w:r>
      <w:r w:rsidR="00940DBD">
        <w:t>stečajn</w:t>
      </w:r>
      <w:r w:rsidR="000E67AD">
        <w:t>ih</w:t>
      </w:r>
      <w:r w:rsidR="00940DBD">
        <w:t xml:space="preserve"> vjerovnika</w:t>
      </w:r>
      <w:r>
        <w:t>:</w:t>
      </w:r>
    </w:p>
    <w:p w:rsidRDefault="00FB5FFD" w:rsidP="00FB5FFD" w:rsidR="00FB5FFD">
      <w:pPr>
        <w:ind w:firstLine="709"/>
        <w:jc w:val="both"/>
      </w:pPr>
      <w:r>
        <w:t xml:space="preserve">- </w:t>
      </w:r>
      <w:r w:rsidR="00940DBD">
        <w:t>BONAČIĆ – SEC</w:t>
      </w:r>
      <w:r>
        <w:t xml:space="preserve">URITY d.o.o. Split u iznosu od </w:t>
      </w:r>
      <w:r w:rsidRPr="00FB5FFD">
        <w:t>48.948,18 kn</w:t>
      </w:r>
      <w:r>
        <w:t xml:space="preserve"> stečajna upraviteljica navela je </w:t>
      </w:r>
      <w:r w:rsidR="00940DBD">
        <w:t xml:space="preserve">da </w:t>
      </w:r>
      <w:r>
        <w:t xml:space="preserve">prijavljenu tražbinu </w:t>
      </w:r>
      <w:r w:rsidR="00940DBD">
        <w:t xml:space="preserve">priznaje za iznos od 46.948,18 kn, dok ju je osporila u preostalom dijelu za iznos od 2.000,00 kn jer da je ta prijava tražbine u tom osporenom dijelu namirena i to cesijom. </w:t>
      </w:r>
    </w:p>
    <w:p w:rsidRDefault="00FB5FFD" w:rsidP="00FB5FFD" w:rsidR="00940DBD">
      <w:pPr>
        <w:ind w:firstLine="709"/>
        <w:jc w:val="both"/>
      </w:pPr>
      <w:r>
        <w:t xml:space="preserve">- </w:t>
      </w:r>
      <w:r w:rsidR="00940DBD">
        <w:t xml:space="preserve">TOWER CENTAR RIJEKA </w:t>
      </w:r>
      <w:r w:rsidR="00051112">
        <w:t>d.o.o. Rijeka</w:t>
      </w:r>
      <w:r>
        <w:t xml:space="preserve"> u iznosu od </w:t>
      </w:r>
      <w:r w:rsidRPr="00FB5FFD">
        <w:t xml:space="preserve">u iznosu od 29.755,37 knstečajna upraviteljica navela je da </w:t>
      </w:r>
      <w:r>
        <w:t xml:space="preserve">tu tražbinu osporava </w:t>
      </w:r>
      <w:r w:rsidR="00940DBD">
        <w:t xml:space="preserve">u cijelosti jer da se radi o potraživanjima koja bi nastala nakon donošenja rješenja o otvaranju stečajnog postupka. </w:t>
      </w:r>
    </w:p>
    <w:p w:rsidRDefault="00940DBD" w:rsidP="00940DBD" w:rsidR="00940DBD">
      <w:pPr>
        <w:spacing w:before="200"/>
        <w:ind w:firstLine="709"/>
        <w:jc w:val="both"/>
      </w:pPr>
      <w:r>
        <w:t>N</w:t>
      </w:r>
      <w:r w:rsidRPr="00940DBD">
        <w:t>itko od vjerovnika prisutnih na tom ročištu nije osporio prijave tražbina vjerovnika I</w:t>
      </w:r>
      <w:r>
        <w:t>I</w:t>
      </w:r>
      <w:r w:rsidRPr="00940DBD">
        <w:t>. višeg isplatnog reda koje je priznala stečajna upraviteljica</w:t>
      </w:r>
      <w:r w:rsidR="00965912">
        <w:t>.</w:t>
      </w:r>
    </w:p>
    <w:p w:rsidRDefault="00940DBD" w:rsidP="00940DBD" w:rsidR="00940DBD" w:rsidRPr="00183256">
      <w:pPr>
        <w:spacing w:before="200"/>
        <w:ind w:firstLine="709"/>
        <w:jc w:val="both"/>
      </w:pPr>
      <w:r>
        <w:lastRenderedPageBreak/>
        <w:t xml:space="preserve">Na ispitnom ročištu održanom </w:t>
      </w:r>
      <w:r w:rsidRPr="00A44A61">
        <w:t>dana 21. prosinca 2011. godine ispitane su tražbine stečajnih vjerovnika II. višeg isplatnog reda i to: GRAD RIJEKA, u iznosu od 747.884,25 kn, GRAĐA d.d. Solin, u iznosu od 221.763,56 kn, 3.</w:t>
      </w:r>
      <w:r w:rsidRPr="00A44A61">
        <w:tab/>
        <w:t>MERCATOR – H d.o.o. Sesvete</w:t>
      </w:r>
      <w:r>
        <w:t xml:space="preserve">, u iznosu od 3.394.619,21 kn, CARGO PARTNER d.o.o. Zagreb, u iznosu od 680.077,67 kn,GENERALI OSIGURANJE d.d. Zagreb, u iznosu od 20.716,65 kn, GRAD ZAGREB, u iznosu od 156.263,52 kn, TRGOVAČKI CENTAR ZAGREB d.o.o. Donja Bistra, u iznosu od 1.433.708,47 kn, FLIO d.o.o. Zagreb, u iznosu od 1.005.119,82 kn, HRVATSKA POŠTANSKA BANKA d.d. Zagreb, u iznosu od 1.529.823,89 kn, MARKO MIHOVILOVIĆ iz Splita, u iznosu od 9.016.644,97 kn, SIMILIS d.o.o. Split, u iznosu od 1.621.425,20 kn, IMEX BANKA d.d. Split, u iznosu od 556.197,30 kn, FLIBA  d.o.o. Zagreb, u iznosu od 857.805,25 kn, GRIP GRADNJA d.o.o. Solin, u iznosu od 488.751,62 kn, DPD CROATIA d.o.o. Zagreb, u iznosu od 321.992,59 kn, RH, CARINSKA UPRAVA,  CARINARNICA SPLIT, u iznosu od 1.487.220,28 kn, AFIRMACIJA MARSONIA d.o.o. Zagreb, u iznosu od 1.182.418,88 kn, OT – OPTIMA TELEKOM d.d. Zagreb, u iznosu od 19.396,25 kn, UHY HB ECONOM d.o.o. Split, u iznosu od 19.988,10 kn, VIPnet d.o.o. Zagreb, u iznosu od </w:t>
      </w:r>
      <w:r w:rsidRPr="00183256">
        <w:t xml:space="preserve">8.926,63 kn, HYPO LEASING KROATIEN d.o.o. Podružnica Split, u iznosu od 1.679.149,55 kn, OTP BANKA d.d. Zadar, u iznosu od 4.421.510,40 kn, HRVATSKO DRUŠTVO SKLADATELJA, Zagreb, u iznosu od 80.095,74 kn, </w:t>
      </w:r>
      <w:r w:rsidRPr="00183256">
        <w:tab/>
        <w:t>KABRIO d.o.o. Zagreb, u iznosu od 1.479.692,17 kn, MICRONIC d.o.o. Split, u iznosu od 52.815,60 kn,STUDENTSKI CENTAR SPLIT, u iznosu od 8.246,51 kn i MARIO, M</w:t>
      </w:r>
      <w:r w:rsidR="00A069AE" w:rsidRPr="00183256">
        <w:t xml:space="preserve">ANUEL I ĐANI MUŠE iz Srinjina, </w:t>
      </w:r>
      <w:r w:rsidRPr="00183256">
        <w:t>u iznosu od 299.602,00 kn.</w:t>
      </w:r>
    </w:p>
    <w:p w:rsidRDefault="005E311C" w:rsidP="005E311C" w:rsidR="00F72436" w:rsidRPr="00183256">
      <w:pPr>
        <w:spacing w:before="200"/>
        <w:ind w:firstLine="709"/>
        <w:jc w:val="both"/>
      </w:pPr>
      <w:r w:rsidRPr="00183256">
        <w:t>Na tom ročištu stečajna upraviteljica priznala je u cijelosti tražbine vjerovnika</w:t>
      </w:r>
      <w:r w:rsidR="000C5BDC" w:rsidRPr="00183256">
        <w:t>:</w:t>
      </w:r>
      <w:r w:rsidRPr="00183256">
        <w:t xml:space="preserve"> GRAD RIJEKA, CARGO PARTNER d.o.o. Zagreb, GENERALI OSIGURANJE d.d. Zagreb, GRAD ZAGREB, FLIO d.o.o. Zagreb, HRVATSKA POŠTANSKA BANKA d.d. Zagreb, IMEX BANKA d.d., GRIP GRADNJA d.o.o. Solin, DPD CROATIA d.o.o. Zagreb, AFIRMACIJA MARSONIA d.o.o. Zagreb, OT – OPTIMA TELEKOM d.d. Zagreb, UHY HB ECONOM d.o.o. Split, VIPnet d.o.o. Zagreb, HYPO LEASING CROATIEN d.o.o. Zagreb, OTP BANKA d.d. Zadar, HRVATSKO DRUŠTVO SKLADATELJA, KABRIO d.o.o. Zagreb, STUDENTSKI CENTAR SPLIT te MARIO MUŠE, MANUEL MUŠE I ĐANI MUŠE, dok je djelomično priznala tražbine vjerovnika GRAĐA d.d. Solin, MERCATOR – H d.o.o. Sesvete, TRGOVAČKI CENTAR ZAGREB d.o.o., FLIBA d.o.o., REPUBLIKA HRVATSKA</w:t>
      </w:r>
      <w:r w:rsidR="00A44A61">
        <w:t xml:space="preserve">, </w:t>
      </w:r>
      <w:r w:rsidRPr="00183256">
        <w:t>CARINSKA UPRAVA, CARINARNICA SPLIT i MICRONIC d.o.o. Split, a u cijelosti je osporila tražbine vjerovnika MARKA MIHOVILOVIĆA i SIMILIS d.o.o. Split, obrazlažući osporavanja kako slijedi:</w:t>
      </w:r>
    </w:p>
    <w:p w:rsidRDefault="0069168F" w:rsidP="00A93A7D" w:rsidR="0069168F" w:rsidRPr="00183256">
      <w:pPr>
        <w:spacing w:before="200"/>
        <w:ind w:firstLine="709"/>
        <w:jc w:val="both"/>
      </w:pPr>
      <w:r w:rsidRPr="00183256">
        <w:t>U odnosu na prijav</w:t>
      </w:r>
      <w:r w:rsidR="00236FCB">
        <w:t>e</w:t>
      </w:r>
      <w:r w:rsidRPr="00183256">
        <w:t xml:space="preserve"> tražbin</w:t>
      </w:r>
      <w:r w:rsidR="00236FCB">
        <w:t>a</w:t>
      </w:r>
      <w:r w:rsidRPr="00183256">
        <w:t xml:space="preserve"> stečajn</w:t>
      </w:r>
      <w:r w:rsidR="000E67AD" w:rsidRPr="00183256">
        <w:t>ih</w:t>
      </w:r>
      <w:r w:rsidRPr="00183256">
        <w:t xml:space="preserve"> vjerovnika:</w:t>
      </w:r>
    </w:p>
    <w:p w:rsidRDefault="009A6E4C" w:rsidP="00CD72E1" w:rsidR="005E311C" w:rsidRPr="00183256">
      <w:pPr>
        <w:ind w:firstLine="709"/>
        <w:jc w:val="both"/>
      </w:pPr>
      <w:r w:rsidRPr="00183256">
        <w:t xml:space="preserve">- </w:t>
      </w:r>
      <w:r w:rsidR="005E311C" w:rsidRPr="00183256">
        <w:t xml:space="preserve">GRAĐA d.d. Solin stečajna upraviteljica navela je da </w:t>
      </w:r>
      <w:r w:rsidR="003B29E3" w:rsidRPr="00183256">
        <w:t xml:space="preserve">prijavljenu tražbinu </w:t>
      </w:r>
      <w:r w:rsidR="0069168F" w:rsidRPr="00183256">
        <w:t xml:space="preserve"> u iznosu od 221.763,56 kn </w:t>
      </w:r>
      <w:r w:rsidR="005E311C" w:rsidRPr="00183256">
        <w:t xml:space="preserve">priznaje za iznos od 118.312,97kn, dok je osporava u preostalom dijelu za iznos 103.450,59 kn, jer da je potraživanje u tom dijelu  neosnovano, s obzirom da je izvršena kompenzacija u tom dijelu. Kompenzacija da je izvršena pod brojem 543/08. Na strani dužnika da se radilo o potraživanju u iznosu od 70.000,00 kn. Na taj iznos da su obračunate kamate u iznosu od 33.450,59 kn, tako da je tražbina osporena iz tog razloga u navedenom iznosu. </w:t>
      </w:r>
    </w:p>
    <w:p w:rsidRDefault="009A6E4C" w:rsidP="00CD72E1" w:rsidR="005E311C" w:rsidRPr="00183256">
      <w:pPr>
        <w:ind w:firstLine="709"/>
        <w:jc w:val="both"/>
      </w:pPr>
      <w:r w:rsidRPr="00183256">
        <w:t xml:space="preserve">- </w:t>
      </w:r>
      <w:r w:rsidR="005E311C" w:rsidRPr="00183256">
        <w:t xml:space="preserve">MERCATOR – H d.o.o. Sesvete stečajna upraviteljica navela je da </w:t>
      </w:r>
      <w:r w:rsidR="003B29E3" w:rsidRPr="00183256">
        <w:t>prijavljenu tražbinu</w:t>
      </w:r>
      <w:r w:rsidR="0069168F" w:rsidRPr="00183256">
        <w:t xml:space="preserve"> u iznosu od 3.394.619,21 kn</w:t>
      </w:r>
      <w:r w:rsidR="0077537A">
        <w:t xml:space="preserve"> </w:t>
      </w:r>
      <w:r w:rsidR="005E311C" w:rsidRPr="00183256">
        <w:t xml:space="preserve">priznaje za iznos od 3.318.944,04 kn, dok je osporava u preostalom dijelu za iznos od 75.675,17 kn, jer da se u tom osporenom dijelu tražbina odnosi natrošak same prijave tražbine i račun za razdoblje nakon otvaranja stečajnog postupka, tako da bi se u tom dijelu radilo o tražbini nižeg isplatnog reda, odnosno potraživanju s osnova ostalih obveza stečajne mase. </w:t>
      </w:r>
    </w:p>
    <w:p w:rsidRDefault="009A6E4C" w:rsidP="00CD72E1" w:rsidR="00A069AE" w:rsidRPr="00183256">
      <w:pPr>
        <w:ind w:firstLine="709"/>
        <w:jc w:val="both"/>
      </w:pPr>
      <w:r w:rsidRPr="00183256">
        <w:lastRenderedPageBreak/>
        <w:t xml:space="preserve">- </w:t>
      </w:r>
      <w:r w:rsidR="005E311C" w:rsidRPr="00183256">
        <w:t xml:space="preserve">TRGOVAČKI CENTAR ZAGREB d.o.o. </w:t>
      </w:r>
      <w:r w:rsidR="00CA2E9B" w:rsidRPr="00183256">
        <w:t xml:space="preserve">Jablanovec </w:t>
      </w:r>
      <w:r w:rsidR="005E311C" w:rsidRPr="00183256">
        <w:t xml:space="preserve">stečajna upraviteljica navela je da </w:t>
      </w:r>
      <w:r w:rsidR="003B29E3" w:rsidRPr="00183256">
        <w:t>prijavljenu tražbinu</w:t>
      </w:r>
      <w:r w:rsidR="00CA2E9B" w:rsidRPr="00183256">
        <w:t xml:space="preserve">u iznosu od 1.433.708,47 kn </w:t>
      </w:r>
      <w:r w:rsidR="005E311C" w:rsidRPr="00183256">
        <w:t>priznaje za iznos od 1.028.156,38 kn, dok osporava u preostalom dijelu za iznos od 405.552,09 kn, uz obrazloženje da tražbina u osporenom dijelu nije evidentirana u poslovnim knjigama stečajnog dužnika koje su bile dostupne stečajnoj upraviteljici. Ovom stečajnom vjerovniku da je priznato potraživanje u navedenom iznosu, koje je evidentirano kao neplaćeno u poslovnim knjigama stečajnog dužnika te da se radi o potraživanju s osnova  najma.</w:t>
      </w:r>
    </w:p>
    <w:p w:rsidRDefault="009A6E4C" w:rsidP="00CD72E1" w:rsidR="00173A74" w:rsidRPr="00183256">
      <w:pPr>
        <w:ind w:firstLine="709"/>
        <w:jc w:val="both"/>
      </w:pPr>
      <w:r w:rsidRPr="00183256">
        <w:t xml:space="preserve">- </w:t>
      </w:r>
      <w:r w:rsidR="00173A74" w:rsidRPr="00183256">
        <w:t xml:space="preserve">FLIBA d.o.o. stečajna upraviteljica navela je da </w:t>
      </w:r>
      <w:r w:rsidR="005F06EC" w:rsidRPr="00183256">
        <w:t>prijavljenu tražbinu</w:t>
      </w:r>
      <w:r w:rsidR="00CA2E9B" w:rsidRPr="00183256">
        <w:t xml:space="preserve"> u iznosu od 857.805,25 kn</w:t>
      </w:r>
      <w:r w:rsidR="00173A74" w:rsidRPr="00183256">
        <w:t xml:space="preserve"> priznaje za iznos od 626.687,32 kn, dok osporava u preostalom dijelu za iznos od 231.117,93 kn, jer da  se tražbina u tom dijelu odnosi na  potraživanje s osnova kamata koje su osporene i u parničnom postupku koji je vođen kod ovog suda te da u poslovnim knjigama stečajnog dužnika ne postoje dokazi da bi potraživanje s osnova kamata u tom dijelu bilo osnovano.</w:t>
      </w:r>
    </w:p>
    <w:p w:rsidRDefault="009A6E4C" w:rsidP="00CD72E1" w:rsidR="00711D20" w:rsidRPr="00183256">
      <w:pPr>
        <w:ind w:firstLine="709"/>
        <w:jc w:val="both"/>
      </w:pPr>
      <w:r w:rsidRPr="009107B6">
        <w:t xml:space="preserve">- </w:t>
      </w:r>
      <w:r w:rsidR="00711D20" w:rsidRPr="009107B6">
        <w:t>REPUBLIKA HRVATSKA, CARINSKA  UPRAVA, CARINARNICA SPLIT</w:t>
      </w:r>
      <w:r w:rsidR="00931CAE" w:rsidRPr="009107B6">
        <w:t xml:space="preserve"> </w:t>
      </w:r>
      <w:r w:rsidR="00E21036" w:rsidRPr="009107B6">
        <w:t xml:space="preserve">stečajna upraviteljica navela je da </w:t>
      </w:r>
      <w:r w:rsidR="005F06EC" w:rsidRPr="009107B6">
        <w:t>prijavljenu tražbinu</w:t>
      </w:r>
      <w:r w:rsidR="0077537A" w:rsidRPr="009107B6">
        <w:t xml:space="preserve"> </w:t>
      </w:r>
      <w:r w:rsidR="00CA2E9B" w:rsidRPr="009107B6">
        <w:t xml:space="preserve">u iznosu od 1.487.220,28 kn </w:t>
      </w:r>
      <w:r w:rsidR="00711D20" w:rsidRPr="009107B6">
        <w:t>priznaje</w:t>
      </w:r>
      <w:r w:rsidR="00711D20" w:rsidRPr="00183256">
        <w:t xml:space="preserve"> za iznos 10.305,77 kn, dok osporava  u preostalom dijelu za iznos od 1.476.914,51 kn, jer da se  tražbina u tom osporenom dijelu temelji na Rješenju Carine donijetom nakon otvaranja stečajnog postupka. Stečajna upraviteljica da nema nikakav u uvid na stanje u carinskom skladištu s obzirom da do danas nije stupila u posjed tog skladišta. Ukol</w:t>
      </w:r>
      <w:r w:rsidR="004D69A1" w:rsidRPr="00183256">
        <w:t>iko ovaj stečajni vjerovnik ima</w:t>
      </w:r>
      <w:r w:rsidR="00711D20" w:rsidRPr="00183256">
        <w:t xml:space="preserve"> neka dodatna obrazloženja, odnosno dokaze za osnovanost osporenog dijela tražbine, da ih može iznijeti kako bi  osporavanje  bilo otklonjeno tako da će svoje konačno očitovanje u odnosu na   osporeni dio ove tražbine</w:t>
      </w:r>
      <w:r w:rsidR="00236FCB">
        <w:t>.</w:t>
      </w:r>
    </w:p>
    <w:p w:rsidRDefault="009A6E4C" w:rsidP="00CD72E1" w:rsidR="00E21036" w:rsidRPr="00183256">
      <w:pPr>
        <w:ind w:firstLine="709"/>
        <w:jc w:val="both"/>
      </w:pPr>
      <w:r w:rsidRPr="00183256">
        <w:t xml:space="preserve">- </w:t>
      </w:r>
      <w:r w:rsidR="00E21036" w:rsidRPr="00183256">
        <w:t>MICRONIC  d.o.o. S</w:t>
      </w:r>
      <w:r w:rsidR="00CA2E9B" w:rsidRPr="00183256">
        <w:t>p</w:t>
      </w:r>
      <w:r w:rsidR="00E21036" w:rsidRPr="00183256">
        <w:t xml:space="preserve">lit </w:t>
      </w:r>
      <w:r w:rsidR="00CA2E9B" w:rsidRPr="00183256">
        <w:t xml:space="preserve">u iznosu od 52.815,60 kn </w:t>
      </w:r>
      <w:r w:rsidR="00E21036" w:rsidRPr="00183256">
        <w:t>stečajna upraviteljica je navela priznaje za iznos od 46.428,01 kn, dok ju osporava u preostalom dijelu za iznos od 6.387,59 kn, jer da je  tražbina u tom dijelu plaćena cesijom</w:t>
      </w:r>
      <w:r w:rsidRPr="00183256">
        <w:t>.</w:t>
      </w:r>
    </w:p>
    <w:p w:rsidRDefault="009A6E4C" w:rsidP="0069168F" w:rsidR="005E311C" w:rsidRPr="00183256">
      <w:pPr>
        <w:ind w:firstLine="708"/>
        <w:jc w:val="both"/>
      </w:pPr>
      <w:r w:rsidRPr="00183256">
        <w:t xml:space="preserve">- </w:t>
      </w:r>
      <w:r w:rsidR="005E311C" w:rsidRPr="00183256">
        <w:t>stečajnog vjerovnika MARKA MIHOVILOVIĆ</w:t>
      </w:r>
      <w:r w:rsidR="00A069AE" w:rsidRPr="00183256">
        <w:t>A</w:t>
      </w:r>
      <w:r w:rsidR="005E311C" w:rsidRPr="00183256">
        <w:t xml:space="preserve"> iz Splita</w:t>
      </w:r>
      <w:r w:rsidR="00CA2E9B" w:rsidRPr="00183256">
        <w:t xml:space="preserve"> u iznosu od 9.016.644,97 kn</w:t>
      </w:r>
      <w:r w:rsidR="00D778E6">
        <w:t>,</w:t>
      </w:r>
      <w:r w:rsidR="00A069AE" w:rsidRPr="00183256">
        <w:t xml:space="preserve">stečajna upraviteljica navela je da </w:t>
      </w:r>
      <w:r w:rsidR="005E311C" w:rsidRPr="00183256">
        <w:t xml:space="preserve">osporava u </w:t>
      </w:r>
      <w:r w:rsidR="00A069AE" w:rsidRPr="00183256">
        <w:t xml:space="preserve">cijelosti jer </w:t>
      </w:r>
      <w:r w:rsidR="005E311C" w:rsidRPr="00183256">
        <w:t>da osim priloženog Ugovora nema nikakvog drugog dokaza o osnovanosti ove prijave tražbine. Stečajni vjerovnik Marko Mihovilović iz Splita da</w:t>
      </w:r>
      <w:r w:rsidR="00A069AE" w:rsidRPr="00183256">
        <w:t xml:space="preserve"> je prijavio tražbinu temeljem U</w:t>
      </w:r>
      <w:r w:rsidR="005E311C" w:rsidRPr="00183256">
        <w:t>govora o korištenju robne marke odno</w:t>
      </w:r>
      <w:r w:rsidR="00A069AE" w:rsidRPr="00183256">
        <w:t>sno naziva ˝Skan</w:t>
      </w:r>
      <w:r w:rsidR="005E311C" w:rsidRPr="00183256">
        <w:t>dal</w:t>
      </w:r>
      <w:r w:rsidR="00A069AE" w:rsidRPr="00183256">
        <w:t>˝</w:t>
      </w:r>
      <w:r w:rsidR="005E311C" w:rsidRPr="00183256">
        <w:t xml:space="preserve">. </w:t>
      </w:r>
    </w:p>
    <w:p w:rsidRDefault="009A6E4C" w:rsidP="00CD72E1" w:rsidR="00E52558" w:rsidRPr="00183256">
      <w:pPr>
        <w:ind w:firstLine="709"/>
        <w:jc w:val="both"/>
      </w:pPr>
      <w:r w:rsidRPr="00183256">
        <w:t xml:space="preserve">- </w:t>
      </w:r>
      <w:r w:rsidR="005E311C" w:rsidRPr="00183256">
        <w:t>stečajnog v</w:t>
      </w:r>
      <w:r w:rsidR="00A069AE" w:rsidRPr="00183256">
        <w:t xml:space="preserve">jerovnika SIMILIS d.o.o. Split </w:t>
      </w:r>
      <w:r w:rsidR="00CA2E9B" w:rsidRPr="00183256">
        <w:t xml:space="preserve"> u iznosu od 1.621.425,20 kn</w:t>
      </w:r>
      <w:r w:rsidR="00D778E6">
        <w:t>,</w:t>
      </w:r>
      <w:r w:rsidR="00A069AE" w:rsidRPr="00183256">
        <w:t xml:space="preserve">navela je da </w:t>
      </w:r>
      <w:r w:rsidR="00173A74" w:rsidRPr="00183256">
        <w:t>prijavljenu tražbinu</w:t>
      </w:r>
      <w:r w:rsidR="005E311C" w:rsidRPr="00183256">
        <w:t xml:space="preserve"> osporava u cijelosti jer da je stečajni vjerovnik SIMILIS d.o.o. Split bio najveći kupac robe stečajnog dužnika. U poslovnim knjigama stečajnog dužnika da je bilo iskazano potraživanje prema ovom stečajnom vjerovniku u iznosu od oko 7 milijuna kuna na dan 31. prosinca 2009. godine. </w:t>
      </w:r>
    </w:p>
    <w:p w:rsidRDefault="00A069AE" w:rsidP="00A069AE" w:rsidR="008F421F">
      <w:pPr>
        <w:spacing w:before="200"/>
        <w:ind w:firstLine="709"/>
        <w:jc w:val="both"/>
      </w:pPr>
      <w:r w:rsidRPr="00183256">
        <w:t>Nitko od vjerovnika prisutnih na</w:t>
      </w:r>
      <w:r w:rsidRPr="00940DBD">
        <w:t xml:space="preserve"> tom ročištu nije osporio prijave tražbina vjerovnika I</w:t>
      </w:r>
      <w:r>
        <w:t>I</w:t>
      </w:r>
      <w:r w:rsidRPr="00940DBD">
        <w:t>. višeg isplatnog reda koje je priznala stečajna upraviteljica</w:t>
      </w:r>
      <w:r w:rsidR="00965912">
        <w:t>.</w:t>
      </w:r>
    </w:p>
    <w:p w:rsidRDefault="00A069AE" w:rsidP="00A069AE" w:rsidR="00A069AE">
      <w:pPr>
        <w:spacing w:before="200"/>
        <w:ind w:firstLine="709"/>
        <w:jc w:val="both"/>
      </w:pPr>
      <w:r w:rsidRPr="00CC1788">
        <w:t>Na ročištu od 7. ožujka 2012. godine ispitane su tražbine stečajnih vjerovnika II. višeg isplatnog reda i to: IVICA BRKIĆ i IVAN ZEBIĆ suvlasnici  Obrta za usluge CENTAR BASION, Split, u iznosu od 2.681.655,78 kn, R</w:t>
      </w:r>
      <w:r w:rsidR="00183256" w:rsidRPr="00CC1788">
        <w:t>EPUBLIKA HRVATSKA,</w:t>
      </w:r>
      <w:r w:rsidRPr="00CC1788">
        <w:t xml:space="preserve"> CARINSKA UPRAVA</w:t>
      </w:r>
      <w:r w:rsidR="009107B6" w:rsidRPr="00CC1788">
        <w:t>,</w:t>
      </w:r>
      <w:r w:rsidRPr="00CC1788">
        <w:t xml:space="preserve"> CARINARNICA SPLIT, u iznosu od 1.487.220,28 kn, OPTIMA LEASING d.o.o. Zagreb, u iznosu od 14.318.010,19 kn, VARTEKS d.d. Varaždin, u iznosu od 164.857,21 kn, PREDRAG ŠANDRO, u iznosu od 19.641,65 kn, MARINKO ŠANDRO, u iznosu od 51.417,75 kn, ILIJA ŠANDRO, u iznosu</w:t>
      </w:r>
      <w:r w:rsidRPr="0069168F">
        <w:t xml:space="preserve"> od 51.417,05 kn i MARKO ŠANDRO, u iznosu od 31.417,75 kn.</w:t>
      </w:r>
    </w:p>
    <w:p w:rsidRDefault="005F06EC" w:rsidP="00A069AE" w:rsidR="005454C0" w:rsidRPr="00CC1788">
      <w:pPr>
        <w:jc w:val="both"/>
      </w:pPr>
      <w:r>
        <w:tab/>
      </w:r>
    </w:p>
    <w:p w:rsidRDefault="005454C0" w:rsidP="00A069AE" w:rsidR="00A069AE" w:rsidRPr="00CC1788">
      <w:pPr>
        <w:jc w:val="both"/>
      </w:pPr>
      <w:r w:rsidRPr="00CC1788">
        <w:tab/>
      </w:r>
      <w:r w:rsidR="00A069AE" w:rsidRPr="00CC1788">
        <w:t xml:space="preserve">Stečajna upraviteljica Meri Šitić </w:t>
      </w:r>
      <w:r w:rsidRPr="00CC1788">
        <w:t>n</w:t>
      </w:r>
      <w:r w:rsidR="00A069AE" w:rsidRPr="00CC1788">
        <w:t>av</w:t>
      </w:r>
      <w:r w:rsidRPr="00CC1788">
        <w:t>ela je</w:t>
      </w:r>
      <w:r w:rsidR="00A069AE" w:rsidRPr="00CC1788">
        <w:t xml:space="preserve"> da prijave tražbina stečajnih vjerovnika IVICA BRKIĆ i IVAN ZEBIĆ, </w:t>
      </w:r>
      <w:r w:rsidR="007449A9" w:rsidRPr="00CC1788">
        <w:t>su</w:t>
      </w:r>
      <w:r w:rsidR="00A069AE" w:rsidRPr="00CC1788">
        <w:t xml:space="preserve">vlasnika Obrta za usluge CENTAR BASION, Split, </w:t>
      </w:r>
      <w:r w:rsidR="00A069AE" w:rsidRPr="00CC1788">
        <w:lastRenderedPageBreak/>
        <w:t>REPUBLIKA HRVATSKA</w:t>
      </w:r>
      <w:r w:rsidR="00CC1788" w:rsidRPr="00CC1788">
        <w:t>,</w:t>
      </w:r>
      <w:r w:rsidR="00A069AE" w:rsidRPr="00CC1788">
        <w:t xml:space="preserve"> CARINSKA UPRAVA, CARINARNICA SPLIT, PREDRAG ŠANDRO, I MARKO ŠANDRO</w:t>
      </w:r>
      <w:r w:rsidRPr="00CC1788">
        <w:t xml:space="preserve"> priznaje u cijelosti</w:t>
      </w:r>
      <w:r w:rsidR="00183256" w:rsidRPr="00CC1788">
        <w:t xml:space="preserve"> (čime je u cijelosti otklonjeno osporavanje prijave tražbine vjerovnika REPUBLIKA HRVATSKA, CARINSKA  UPRAVA, CARINARNICA SPLIT</w:t>
      </w:r>
      <w:r w:rsidR="00AC1A61" w:rsidRPr="00CC1788">
        <w:t xml:space="preserve"> </w:t>
      </w:r>
      <w:r w:rsidR="00183256" w:rsidRPr="00CC1788">
        <w:t>u iznosu od 1.476.914,51 kn s ročišta od 21. prosinca 2011. godine)</w:t>
      </w:r>
      <w:r w:rsidRPr="00CC1788">
        <w:t>,</w:t>
      </w:r>
      <w:r w:rsidR="007449A9" w:rsidRPr="00CC1788">
        <w:t xml:space="preserve"> dok je djelomično priznala tražbine vjerovnika</w:t>
      </w:r>
      <w:r w:rsidR="00AC1A61" w:rsidRPr="00CC1788">
        <w:t xml:space="preserve"> </w:t>
      </w:r>
      <w:r w:rsidR="007449A9" w:rsidRPr="00CC1788">
        <w:t xml:space="preserve">tražbine vjerovnika OPTIMA LEASING d.o.o. </w:t>
      </w:r>
      <w:r w:rsidRPr="00CC1788">
        <w:t xml:space="preserve">Zagreb </w:t>
      </w:r>
      <w:r w:rsidR="007449A9" w:rsidRPr="00CC1788">
        <w:t>i MARINK</w:t>
      </w:r>
      <w:r w:rsidR="0039307D" w:rsidRPr="00CC1788">
        <w:t>O</w:t>
      </w:r>
      <w:r w:rsidR="00183256" w:rsidRPr="00CC1788">
        <w:t xml:space="preserve"> ŠANDRO iz Zagreba </w:t>
      </w:r>
      <w:r w:rsidR="0039307D" w:rsidRPr="00CC1788">
        <w:t>i ILIJA ŠANDRO iz Zagreba</w:t>
      </w:r>
      <w:r w:rsidR="007856B0" w:rsidRPr="00CC1788">
        <w:t>, a u cijelosti osporila vjerovniku VARTEKS d.d. Varaždin</w:t>
      </w:r>
      <w:r w:rsidR="00CA2E9B" w:rsidRPr="00CC1788">
        <w:t>, obrazlažući osporavanja kako slijedi:</w:t>
      </w:r>
    </w:p>
    <w:p w:rsidRDefault="00A069AE" w:rsidP="00A93A7D" w:rsidR="000561AE" w:rsidRPr="00CD72E1">
      <w:pPr>
        <w:spacing w:before="200"/>
        <w:jc w:val="both"/>
      </w:pPr>
      <w:r w:rsidRPr="00CD72E1">
        <w:tab/>
      </w:r>
      <w:r w:rsidR="000E67AD" w:rsidRPr="000E67AD">
        <w:t>U odnosu na prijav</w:t>
      </w:r>
      <w:r w:rsidR="00236FCB">
        <w:t>e</w:t>
      </w:r>
      <w:r w:rsidR="000E67AD" w:rsidRPr="000E67AD">
        <w:t xml:space="preserve"> tražbin</w:t>
      </w:r>
      <w:r w:rsidR="00236FCB">
        <w:t>a</w:t>
      </w:r>
      <w:r w:rsidR="000E67AD" w:rsidRPr="000E67AD">
        <w:t xml:space="preserve"> stečajn</w:t>
      </w:r>
      <w:r w:rsidR="000E67AD">
        <w:t>ih</w:t>
      </w:r>
      <w:r w:rsidR="000E67AD" w:rsidRPr="000E67AD">
        <w:t xml:space="preserve"> vjerovnika:</w:t>
      </w:r>
    </w:p>
    <w:p w:rsidRDefault="000561AE" w:rsidP="00CD72E1" w:rsidR="00A069AE" w:rsidRPr="00CD72E1">
      <w:pPr>
        <w:ind w:firstLine="708"/>
        <w:jc w:val="both"/>
        <w:rPr>
          <w:u w:val="single"/>
        </w:rPr>
      </w:pPr>
      <w:r w:rsidRPr="00CD72E1">
        <w:t xml:space="preserve">- </w:t>
      </w:r>
      <w:r w:rsidR="00A069AE" w:rsidRPr="00CD72E1">
        <w:t xml:space="preserve">OPTIMA LEASING d.o.o. Zagreb </w:t>
      </w:r>
      <w:r w:rsidR="00BD08C7">
        <w:t>u iznosu od 14.318.010,19 kn</w:t>
      </w:r>
      <w:r w:rsidR="000B5A3C">
        <w:t>,</w:t>
      </w:r>
      <w:r w:rsidR="00DE6AD6">
        <w:t xml:space="preserve"> </w:t>
      </w:r>
      <w:r w:rsidR="00A069AE" w:rsidRPr="00CD72E1">
        <w:t xml:space="preserve">stečajna upraviteljica navela je da </w:t>
      </w:r>
      <w:r w:rsidR="005F06EC" w:rsidRPr="00CD72E1">
        <w:t>prijavljenu tražbinu</w:t>
      </w:r>
      <w:r w:rsidR="00A069AE" w:rsidRPr="00CD72E1">
        <w:t xml:space="preserve"> priznaje za iznos od 14.233.260,19 kn, dok je osporava u preostalom dijelu za iznos od 84.750,00 kn, koji iznos da se odnosi  na trošak sastavljanja prijave tražbine po odvjetniku s obzirom da se radi o tražbini nižeg isplatnog reda, a u dosadašnjem tijeku stečajnog postupka stečajni sudac nije pozvao stečajne vjerovnike da prijave tražbine nižih isplatnih redova. </w:t>
      </w:r>
    </w:p>
    <w:p w:rsidRDefault="000561AE" w:rsidP="00CD72E1" w:rsidR="000561AE" w:rsidRPr="00CD72E1">
      <w:pPr>
        <w:ind w:firstLine="708"/>
        <w:jc w:val="both"/>
      </w:pPr>
      <w:r w:rsidRPr="00CD72E1">
        <w:t xml:space="preserve">- </w:t>
      </w:r>
      <w:r w:rsidR="00A069AE" w:rsidRPr="00CD72E1">
        <w:t>MARINKA ŠANDRO iz Zagreba</w:t>
      </w:r>
      <w:r w:rsidR="00BD08C7">
        <w:t>, Svetice 32 u iznosu od 51.417,75 kn</w:t>
      </w:r>
      <w:r w:rsidR="000B5A3C">
        <w:t>,</w:t>
      </w:r>
      <w:r w:rsidR="00DE6AD6">
        <w:t xml:space="preserve"> </w:t>
      </w:r>
      <w:r w:rsidR="000B5A3C" w:rsidRPr="000B5A3C">
        <w:t xml:space="preserve">stečajna upraviteljica navela je </w:t>
      </w:r>
      <w:r w:rsidR="00A069AE" w:rsidRPr="00CD72E1">
        <w:t xml:space="preserve">da </w:t>
      </w:r>
      <w:r w:rsidR="007856B0" w:rsidRPr="00CD72E1">
        <w:t>prijavljenu tražbinu</w:t>
      </w:r>
      <w:r w:rsidR="00A069AE" w:rsidRPr="00CD72E1">
        <w:t xml:space="preserve"> osporava za iznos od 23.388,55 kn zbog zastare potraživanja u tom dijelu.</w:t>
      </w:r>
    </w:p>
    <w:p w:rsidRDefault="000561AE" w:rsidP="00A22726" w:rsidR="00A22726">
      <w:pPr>
        <w:ind w:firstLine="708"/>
        <w:jc w:val="both"/>
      </w:pPr>
      <w:r w:rsidRPr="00CD72E1">
        <w:t>- ILIJE ŠANDRO</w:t>
      </w:r>
      <w:r w:rsidR="00BD08C7" w:rsidRPr="00BD08C7">
        <w:t xml:space="preserve"> iz Zagreba, Svetice 32 u iznosu od 51.417,</w:t>
      </w:r>
      <w:r w:rsidR="00BD08C7">
        <w:t>0</w:t>
      </w:r>
      <w:r w:rsidR="00BD08C7" w:rsidRPr="00BD08C7">
        <w:t>5</w:t>
      </w:r>
      <w:r w:rsidR="000B5A3C">
        <w:t>,</w:t>
      </w:r>
      <w:r w:rsidR="00DE6AD6">
        <w:t xml:space="preserve"> </w:t>
      </w:r>
      <w:r w:rsidR="000B5A3C" w:rsidRPr="000B5A3C">
        <w:t xml:space="preserve">stečajna upraviteljica navela je </w:t>
      </w:r>
      <w:r w:rsidRPr="00CD72E1">
        <w:t>da prijavljenu tražbinu osporava za iznos od 23.388,55 kn zbog zastare potraživanja u tom dijelu</w:t>
      </w:r>
      <w:r>
        <w:t>.</w:t>
      </w:r>
    </w:p>
    <w:p w:rsidRDefault="00A22726" w:rsidP="001F0624" w:rsidR="007856B0" w:rsidRPr="005662FE">
      <w:pPr>
        <w:ind w:firstLine="708"/>
        <w:jc w:val="both"/>
      </w:pPr>
      <w:r>
        <w:t xml:space="preserve">- </w:t>
      </w:r>
      <w:r w:rsidR="007856B0" w:rsidRPr="005662FE">
        <w:t>VARTEKS d.d. Varaždin</w:t>
      </w:r>
      <w:r w:rsidR="00BD08C7" w:rsidRPr="005662FE">
        <w:t xml:space="preserve"> u iznosu od 164.857,21 kn</w:t>
      </w:r>
      <w:r w:rsidR="000B5A3C">
        <w:t>,</w:t>
      </w:r>
      <w:r w:rsidR="007856B0" w:rsidRPr="005662FE">
        <w:t xml:space="preserve"> stečajna upraviteljica navela je da </w:t>
      </w:r>
      <w:r w:rsidR="00A34C22" w:rsidRPr="005662FE">
        <w:t xml:space="preserve">je </w:t>
      </w:r>
      <w:r w:rsidR="007856B0" w:rsidRPr="005662FE">
        <w:t>stečajni vjerovnik kao dokaz uz prijavu tražbine dostav</w:t>
      </w:r>
      <w:r w:rsidR="00BD08C7" w:rsidRPr="005662FE">
        <w:t>i</w:t>
      </w:r>
      <w:r w:rsidR="005662FE" w:rsidRPr="005662FE">
        <w:t xml:space="preserve">o Izvod </w:t>
      </w:r>
      <w:r w:rsidR="007856B0" w:rsidRPr="005662FE">
        <w:t>iz otvornih stavki, međutim, iz tog Izvoda da proizlazi da ovaj stečajni vjerovnik upravo prijavljeni iznos duguje stečajnom dužniku KASTELI d.o.o., pa da se stoga prijava tražbine ovog stečajnog vjerovnika osporava.</w:t>
      </w:r>
    </w:p>
    <w:p w:rsidRDefault="00A069AE" w:rsidP="00A069AE" w:rsidR="00A069AE" w:rsidRPr="005662FE">
      <w:pPr>
        <w:spacing w:before="200"/>
        <w:ind w:firstLine="709"/>
        <w:jc w:val="both"/>
      </w:pPr>
      <w:r w:rsidRPr="005662FE">
        <w:t>Nitko od vjerovnika prisutnih na tom ročištu nije osporio prijave tražbina vjerovnika II. višeg isplatnog reda koje je priznala stečajna upraviteljica</w:t>
      </w:r>
      <w:r w:rsidR="00965912" w:rsidRPr="005662FE">
        <w:t>.</w:t>
      </w:r>
    </w:p>
    <w:p w:rsidRDefault="00965912" w:rsidP="005E311C" w:rsidR="00A069AE">
      <w:pPr>
        <w:spacing w:before="200"/>
        <w:ind w:firstLine="709"/>
        <w:jc w:val="both"/>
      </w:pPr>
      <w:r>
        <w:t xml:space="preserve">Tražbine stečajnih vjerovnika II. višeg isplatnog reda koje je priznala stečajna upraviteljica na ročištima održanim dana 7. studenog 2011. godine, 21. prosinca 2011. godine i 7. ožujka 2012. godine, a koje nije osporio nitko od stečajnih vjerovnika prisutnih na tim ročištima, smatraju se utvrđenima u smislu odredbe čl. 177. st. 1. SZ-a, radi čega je odlučeno kao u izreci ovog rješenja pod točkom II. </w:t>
      </w:r>
    </w:p>
    <w:p w:rsidRDefault="00A720CC" w:rsidP="00A720CC" w:rsidR="00A720CC">
      <w:pPr>
        <w:spacing w:before="200"/>
        <w:ind w:firstLine="709"/>
        <w:jc w:val="both"/>
      </w:pPr>
      <w:r w:rsidRPr="00A720CC">
        <w:t>Odredbom čl. 178. SZ-a st. 1. propisano je da ako je stečajni upravitelj osporio tražbinu stečajni sudac će vjerovnika uputiti na parnicu protiv stečajnog dužnika radi utvrđivanja osporene tražbine. Stavkom 2. istog članka propisano je da ako je koji do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sudac će na parnicu uputiti osporavatelja da dokaže osnovanost svog potraživanja.</w:t>
      </w:r>
    </w:p>
    <w:p w:rsidRDefault="00A720CC" w:rsidP="00A720CC" w:rsidR="00A720CC" w:rsidRPr="00A720CC">
      <w:pPr>
        <w:spacing w:before="200"/>
        <w:ind w:firstLine="709"/>
        <w:jc w:val="both"/>
      </w:pPr>
      <w:r>
        <w:rPr>
          <w:rFonts w:eastAsia="Calibri"/>
          <w:lang w:eastAsia="en-US"/>
        </w:rPr>
        <w:t>Sud je pregledao prijave tražbina stečajnih vjerovnika koje je stečajna upraviteljica u cijelosti ili djelomično osporila i utvrdio da se tražbine vjerovnika GRAĐA d.d. Solin, MERCATOR – H d.o.o. Sesvete, TRGOVAČKI CENTAR ZAGREB d.o.o. Donja Bistra,</w:t>
      </w:r>
      <w:r w:rsidR="006F31C0">
        <w:rPr>
          <w:rFonts w:eastAsia="Calibri"/>
          <w:lang w:eastAsia="en-US"/>
        </w:rPr>
        <w:t xml:space="preserve"> BONAČIĆ SECURITY d.o.o. Split, MARKO MIHOVILOVIĆ iz Splita, SIMILIS d.o.o. Split, FLIBA d.o.o. Donji Stupnik, TOWER CENTER RIJEKA d.o.o. Rijeka, OPTIMA </w:t>
      </w:r>
      <w:r w:rsidR="006F31C0">
        <w:rPr>
          <w:rFonts w:eastAsia="Calibri"/>
          <w:lang w:eastAsia="en-US"/>
        </w:rPr>
        <w:lastRenderedPageBreak/>
        <w:t>LEASING d.o.o. Zagreb, MICRONIC d.o.o. Split, VARTEKS d.d. Varaždin, MARINKO ŠANDRO iz Zagreba, Svetice 32 i ILIJA</w:t>
      </w:r>
      <w:r w:rsidR="00884248">
        <w:rPr>
          <w:rFonts w:eastAsia="Calibri"/>
          <w:lang w:eastAsia="en-US"/>
        </w:rPr>
        <w:t xml:space="preserve"> ŠANDRO iz Zagreba, Svetice 32, ne temelje na ovršnim ispravama, pa ih je temeljem odredbe čl. 178. SZ-a valjalo uputiti </w:t>
      </w:r>
      <w:r w:rsidRPr="00A720CC">
        <w:rPr>
          <w:rFonts w:eastAsia="Calibri"/>
          <w:lang w:eastAsia="en-US"/>
        </w:rPr>
        <w:t>na pokretanje odnosno predlaganje nastavka parnice ukoliko je u vrijeme otvaranja stečajnog postupka već pokrenut parnični postupak u odnosu na osporen</w:t>
      </w:r>
      <w:r w:rsidR="00884248">
        <w:rPr>
          <w:rFonts w:eastAsia="Calibri"/>
          <w:lang w:eastAsia="en-US"/>
        </w:rPr>
        <w:t>e</w:t>
      </w:r>
      <w:r w:rsidRPr="00A720CC">
        <w:rPr>
          <w:rFonts w:eastAsia="Calibri"/>
          <w:lang w:eastAsia="en-US"/>
        </w:rPr>
        <w:t xml:space="preserve"> tražbin</w:t>
      </w:r>
      <w:r w:rsidR="00884248">
        <w:rPr>
          <w:rFonts w:eastAsia="Calibri"/>
          <w:lang w:eastAsia="en-US"/>
        </w:rPr>
        <w:t>e</w:t>
      </w:r>
      <w:r w:rsidRPr="00A720CC">
        <w:rPr>
          <w:rFonts w:eastAsia="Calibri"/>
          <w:lang w:eastAsia="en-US"/>
        </w:rPr>
        <w:t xml:space="preserve"> jer će se inače smatrati da </w:t>
      </w:r>
      <w:r w:rsidR="00884248">
        <w:rPr>
          <w:rFonts w:eastAsia="Calibri"/>
          <w:lang w:eastAsia="en-US"/>
        </w:rPr>
        <w:t>su</w:t>
      </w:r>
      <w:r w:rsidR="00CC1788">
        <w:rPr>
          <w:rFonts w:eastAsia="Calibri"/>
          <w:lang w:eastAsia="en-US"/>
        </w:rPr>
        <w:t xml:space="preserve"> </w:t>
      </w:r>
      <w:r w:rsidRPr="00A720CC">
        <w:rPr>
          <w:rFonts w:eastAsia="Calibri"/>
          <w:lang w:eastAsia="en-US"/>
        </w:rPr>
        <w:t>odusta</w:t>
      </w:r>
      <w:r w:rsidR="00884248">
        <w:rPr>
          <w:rFonts w:eastAsia="Calibri"/>
          <w:lang w:eastAsia="en-US"/>
        </w:rPr>
        <w:t>li od prava na vođenje parnice, radi čega je odlučeno kao u izreci ovog rješenja pod točkom IV.</w:t>
      </w:r>
    </w:p>
    <w:p w:rsidRDefault="00965912" w:rsidP="005E311C" w:rsidR="00A069AE">
      <w:pPr>
        <w:spacing w:before="200"/>
        <w:ind w:firstLine="709"/>
        <w:jc w:val="both"/>
      </w:pPr>
      <w:r>
        <w:t xml:space="preserve">Konačno, podneskom od 4. siječnja 2011. godine </w:t>
      </w:r>
      <w:r>
        <w:rPr>
          <w:rFonts w:eastAsia="Calibri"/>
          <w:lang w:eastAsia="en-US"/>
        </w:rPr>
        <w:t xml:space="preserve">Ksenija Grba i Dijana Kesonja, odvjetnice u Rijeci - </w:t>
      </w:r>
      <w:r>
        <w:t xml:space="preserve">punomoćnice stečajnog vjerovnika GIUPEL </w:t>
      </w:r>
      <w:r>
        <w:rPr>
          <w:rFonts w:eastAsia="Calibri"/>
          <w:lang w:eastAsia="en-US"/>
        </w:rPr>
        <w:t>S.P.A., Via R. Degli Innocenti 42/F, Prato (PEO), Republika Italija, izvijestile su stečajnu upraviteljicu da taj vjerovnik u cijelosti povlači svoju prijavu tražbine, koju je podnio dana 6. prosinca 2010. godine u ukupnom iznosu od 296.813,74 kn, kao tražbinu II. višeg isplatnog reda, radi čega je odlučeno kao u izreci ovog rješenja pod točkom V.</w:t>
      </w:r>
    </w:p>
    <w:p w:rsidRDefault="00E7102F" w:rsidP="00A93A7D" w:rsidR="00E7102F" w:rsidRPr="00884248">
      <w:pPr>
        <w:spacing w:before="200"/>
        <w:jc w:val="center"/>
        <w:rPr>
          <w:rFonts w:eastAsia="Calibri"/>
          <w:sz w:val="16"/>
          <w:szCs w:val="16"/>
          <w:lang w:eastAsia="en-US"/>
        </w:rPr>
      </w:pPr>
      <w:r w:rsidRPr="00884248">
        <w:rPr>
          <w:rFonts w:eastAsia="Calibri"/>
          <w:lang w:eastAsia="en-US"/>
        </w:rPr>
        <w:t xml:space="preserve">U Splitu, </w:t>
      </w:r>
      <w:r w:rsidR="00A93A7D">
        <w:rPr>
          <w:rFonts w:eastAsia="Calibri"/>
          <w:lang w:eastAsia="en-US"/>
        </w:rPr>
        <w:t>4. rujna</w:t>
      </w:r>
      <w:r w:rsidR="006F63A7" w:rsidRPr="00884248">
        <w:rPr>
          <w:rFonts w:eastAsia="Calibri"/>
          <w:lang w:eastAsia="en-US"/>
        </w:rPr>
        <w:t xml:space="preserve"> </w:t>
      </w:r>
      <w:r w:rsidR="00F322CC" w:rsidRPr="00884248">
        <w:rPr>
          <w:rFonts w:eastAsia="Calibri"/>
          <w:lang w:eastAsia="en-US"/>
        </w:rPr>
        <w:t>2015. godine</w:t>
      </w:r>
    </w:p>
    <w:p w:rsidRDefault="00B15AD4" w:rsidP="00A93A7D" w:rsidR="00E7102F" w:rsidRPr="00884248">
      <w:pPr>
        <w:spacing w:before="200"/>
        <w:ind w:firstLine="708" w:left="6372"/>
        <w:jc w:val="center"/>
        <w:rPr>
          <w:rFonts w:eastAsia="Calibri"/>
          <w:lang w:eastAsia="en-US"/>
        </w:rPr>
      </w:pPr>
      <w:r w:rsidRPr="00884248">
        <w:rPr>
          <w:rFonts w:eastAsia="Calibri"/>
          <w:lang w:eastAsia="en-US"/>
        </w:rPr>
        <w:t>SUTKINJA</w:t>
      </w:r>
    </w:p>
    <w:p w:rsidRDefault="00B15AD4" w:rsidP="00B15AD4" w:rsidR="00B15AD4" w:rsidRPr="00884248">
      <w:pPr>
        <w:jc w:val="right"/>
        <w:rPr>
          <w:rFonts w:eastAsia="Calibri"/>
          <w:lang w:eastAsia="en-US"/>
        </w:rPr>
      </w:pPr>
      <w:r w:rsidRPr="00884248">
        <w:rPr>
          <w:rFonts w:eastAsia="Calibri"/>
          <w:lang w:eastAsia="en-US"/>
        </w:rPr>
        <w:t xml:space="preserve">  ANA GOLUB GRUIĆ</w:t>
      </w:r>
    </w:p>
    <w:p w:rsidRDefault="00E7102F" w:rsidP="006B361B" w:rsidR="00E7102F" w:rsidRPr="00884248">
      <w:pPr>
        <w:jc w:val="both"/>
        <w:rPr>
          <w:rFonts w:eastAsia="Calibri"/>
          <w:sz w:val="28"/>
          <w:szCs w:val="28"/>
          <w:u w:val="single"/>
          <w:lang w:eastAsia="en-US"/>
        </w:rPr>
      </w:pPr>
    </w:p>
    <w:p w:rsidRDefault="00E7102F" w:rsidP="006B361B" w:rsidR="00E7102F" w:rsidRPr="00884248">
      <w:pPr>
        <w:jc w:val="both"/>
        <w:rPr>
          <w:rFonts w:eastAsia="Calibri"/>
          <w:lang w:eastAsia="en-US"/>
        </w:rPr>
      </w:pPr>
      <w:r w:rsidRPr="00884248">
        <w:rPr>
          <w:rFonts w:eastAsia="Calibri"/>
          <w:lang w:eastAsia="en-US"/>
        </w:rPr>
        <w:t xml:space="preserve">POUKA O PRAVNOM LIJEKU: </w:t>
      </w:r>
    </w:p>
    <w:p w:rsidRDefault="00E7102F" w:rsidP="006B361B" w:rsidR="00E7102F" w:rsidRPr="00884248">
      <w:pPr>
        <w:jc w:val="both"/>
        <w:rPr>
          <w:rFonts w:eastAsia="Calibri"/>
          <w:lang w:eastAsia="en-US"/>
        </w:rPr>
      </w:pPr>
      <w:r w:rsidRPr="00884248">
        <w:rPr>
          <w:rFonts w:eastAsia="Calibri"/>
          <w:lang w:eastAsia="en-US"/>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parnice.</w:t>
      </w:r>
    </w:p>
    <w:p w:rsidRDefault="00A93A7D" w:rsidP="00A93A7D" w:rsidR="00A93A7D">
      <w:pPr>
        <w:spacing w:before="100"/>
        <w:jc w:val="both"/>
        <w:rPr>
          <w:rFonts w:eastAsia="Calibri"/>
          <w:lang w:eastAsia="en-US"/>
        </w:rPr>
      </w:pPr>
    </w:p>
    <w:p w:rsidRDefault="00E7102F" w:rsidP="00A93A7D" w:rsidR="00E7102F" w:rsidRPr="00884248">
      <w:pPr>
        <w:spacing w:before="100"/>
        <w:jc w:val="both"/>
        <w:rPr>
          <w:rFonts w:eastAsia="Calibri"/>
          <w:lang w:eastAsia="en-US"/>
        </w:rPr>
      </w:pPr>
      <w:r w:rsidRPr="00884248">
        <w:rPr>
          <w:rFonts w:eastAsia="Calibri"/>
          <w:lang w:eastAsia="en-US"/>
        </w:rPr>
        <w:t>DNA:</w:t>
      </w:r>
    </w:p>
    <w:p w:rsidRDefault="00884248" w:rsidP="006B361B" w:rsidR="002B1116" w:rsidRPr="00884248">
      <w:pPr>
        <w:numPr>
          <w:ilvl w:val="0"/>
          <w:numId w:val="15"/>
        </w:numPr>
        <w:jc w:val="both"/>
        <w:rPr>
          <w:rFonts w:eastAsia="Calibri"/>
          <w:lang w:eastAsia="en-US"/>
        </w:rPr>
      </w:pPr>
      <w:r>
        <w:t>stečajnoj upraviteljici Meri Šitić</w:t>
      </w:r>
      <w:r w:rsidR="00E12BFE">
        <w:t>, Split, Š</w:t>
      </w:r>
      <w:r w:rsidR="001F0D49">
        <w:t>ime Ljubića 7</w:t>
      </w:r>
    </w:p>
    <w:p w:rsidRDefault="00204B62" w:rsidP="00204B62" w:rsidR="00204B62">
      <w:pPr>
        <w:numPr>
          <w:ilvl w:val="0"/>
          <w:numId w:val="15"/>
        </w:numPr>
        <w:jc w:val="both"/>
      </w:pPr>
      <w:r>
        <w:t>GRAĐA d.d. Solin, Vranjički put 2,</w:t>
      </w:r>
    </w:p>
    <w:p w:rsidRDefault="00204B62" w:rsidP="00204B62" w:rsidR="00204B62">
      <w:pPr>
        <w:numPr>
          <w:ilvl w:val="0"/>
          <w:numId w:val="15"/>
        </w:numPr>
        <w:jc w:val="both"/>
      </w:pPr>
      <w:r>
        <w:t>MERCATOR - H d.o.o. Sesvete, Ljudevita Posavskog 5</w:t>
      </w:r>
    </w:p>
    <w:p w:rsidRDefault="00204B62" w:rsidP="00204B62" w:rsidR="00204B62">
      <w:pPr>
        <w:numPr>
          <w:ilvl w:val="0"/>
          <w:numId w:val="15"/>
        </w:numPr>
        <w:jc w:val="both"/>
      </w:pPr>
      <w:r>
        <w:t>TRGOVAČKI CENTAR ZAGREB d.o.o. Jablanovec, Zaprešićka 2</w:t>
      </w:r>
    </w:p>
    <w:p w:rsidRDefault="00204B62" w:rsidP="00204B62" w:rsidR="00204B62">
      <w:pPr>
        <w:numPr>
          <w:ilvl w:val="0"/>
          <w:numId w:val="15"/>
        </w:numPr>
        <w:jc w:val="both"/>
      </w:pPr>
      <w:r>
        <w:t>BONAČIĆ SECURITY d.o.o. Split, D. Šimunovića 2A</w:t>
      </w:r>
    </w:p>
    <w:p w:rsidRDefault="00204B62" w:rsidP="00204B62" w:rsidR="00204B62">
      <w:pPr>
        <w:numPr>
          <w:ilvl w:val="0"/>
          <w:numId w:val="15"/>
        </w:numPr>
        <w:jc w:val="both"/>
      </w:pPr>
      <w:r>
        <w:t>MARKO MIHOVILOVIĆ, Cesarčeva 4, Split</w:t>
      </w:r>
    </w:p>
    <w:p w:rsidRDefault="00204B62" w:rsidP="00204B62" w:rsidR="00204B62">
      <w:pPr>
        <w:numPr>
          <w:ilvl w:val="0"/>
          <w:numId w:val="15"/>
        </w:numPr>
        <w:jc w:val="both"/>
      </w:pPr>
      <w:r>
        <w:t>SIMILIS d.o.o. Split, Cesarčeva 4</w:t>
      </w:r>
    </w:p>
    <w:p w:rsidRDefault="00204B62" w:rsidP="00204B62" w:rsidR="00204B62">
      <w:pPr>
        <w:numPr>
          <w:ilvl w:val="0"/>
          <w:numId w:val="15"/>
        </w:numPr>
        <w:jc w:val="both"/>
      </w:pPr>
      <w:r>
        <w:t>FLIBA d.o.o. Donji Stupnik, Gospodarska 5</w:t>
      </w:r>
    </w:p>
    <w:p w:rsidRDefault="00204B62" w:rsidP="00204B62" w:rsidR="00204B62">
      <w:pPr>
        <w:numPr>
          <w:ilvl w:val="0"/>
          <w:numId w:val="15"/>
        </w:numPr>
        <w:jc w:val="both"/>
      </w:pPr>
      <w:r>
        <w:t>TOWER CENTER  RIJEKA d.o.o. Rijeka, Strossmayerova 16</w:t>
      </w:r>
    </w:p>
    <w:p w:rsidRDefault="00204B62" w:rsidP="00204B62" w:rsidR="00204B62">
      <w:pPr>
        <w:numPr>
          <w:ilvl w:val="0"/>
          <w:numId w:val="15"/>
        </w:numPr>
        <w:jc w:val="both"/>
      </w:pPr>
      <w:r>
        <w:t>OPTIMA LEASING d.o.o. Zagreb, Ivana Lučića 2A</w:t>
      </w:r>
    </w:p>
    <w:p w:rsidRDefault="00204B62" w:rsidP="00204B62" w:rsidR="00204B62">
      <w:pPr>
        <w:numPr>
          <w:ilvl w:val="0"/>
          <w:numId w:val="15"/>
        </w:numPr>
        <w:jc w:val="both"/>
      </w:pPr>
      <w:r>
        <w:t>MICRONIC d.o.o. Split, Gotovčeva 8</w:t>
      </w:r>
    </w:p>
    <w:p w:rsidRDefault="00204B62" w:rsidP="00204B62" w:rsidR="00204B62">
      <w:pPr>
        <w:numPr>
          <w:ilvl w:val="0"/>
          <w:numId w:val="15"/>
        </w:numPr>
        <w:jc w:val="both"/>
      </w:pPr>
      <w:r>
        <w:t>VARTEKS d.d. Varaždin, Zagrebačka 94</w:t>
      </w:r>
    </w:p>
    <w:p w:rsidRDefault="00204B62" w:rsidP="00204B62" w:rsidR="00204B62">
      <w:pPr>
        <w:numPr>
          <w:ilvl w:val="0"/>
          <w:numId w:val="15"/>
        </w:numPr>
        <w:jc w:val="both"/>
      </w:pPr>
      <w:r>
        <w:t>MARINKO ŠANDRO, Svetice 32, Zagreb</w:t>
      </w:r>
    </w:p>
    <w:p w:rsidRDefault="00204B62" w:rsidP="006B361B" w:rsidR="00204B62" w:rsidRPr="00EF2BEF">
      <w:pPr>
        <w:numPr>
          <w:ilvl w:val="0"/>
          <w:numId w:val="15"/>
        </w:numPr>
        <w:jc w:val="both"/>
        <w:rPr>
          <w:rFonts w:eastAsia="Calibri"/>
          <w:lang w:eastAsia="en-US"/>
        </w:rPr>
      </w:pPr>
      <w:r>
        <w:t>I</w:t>
      </w:r>
      <w:r w:rsidR="00EF2BEF">
        <w:t>LIJA  ŠANDRO, Svetice 32, Zagreb</w:t>
      </w:r>
    </w:p>
    <w:p w:rsidRDefault="00EF2BEF" w:rsidP="00EF2BEF" w:rsidR="00EF2BEF">
      <w:pPr>
        <w:numPr>
          <w:ilvl w:val="0"/>
          <w:numId w:val="15"/>
        </w:numPr>
        <w:jc w:val="both"/>
        <w:rPr>
          <w:rFonts w:eastAsia="Calibri"/>
          <w:lang w:eastAsia="en-US"/>
        </w:rPr>
      </w:pPr>
      <w:r w:rsidRPr="00EF2BEF">
        <w:rPr>
          <w:rFonts w:eastAsia="Calibri"/>
          <w:lang w:eastAsia="en-US"/>
        </w:rPr>
        <w:t>REPUBLIKA HRVATSKA</w:t>
      </w:r>
      <w:r w:rsidR="000955CD">
        <w:rPr>
          <w:rFonts w:eastAsia="Calibri"/>
          <w:lang w:eastAsia="en-US"/>
        </w:rPr>
        <w:t>,</w:t>
      </w:r>
      <w:r w:rsidRPr="00EF2BEF">
        <w:rPr>
          <w:rFonts w:eastAsia="Calibri"/>
          <w:lang w:eastAsia="en-US"/>
        </w:rPr>
        <w:t xml:space="preserve"> CARINSKA UPRAVA, CARINARNICA SPLIT</w:t>
      </w:r>
    </w:p>
    <w:p w:rsidRDefault="00E469E6" w:rsidP="00E469E6" w:rsidR="00E469E6" w:rsidRPr="00204B62">
      <w:pPr>
        <w:numPr>
          <w:ilvl w:val="0"/>
          <w:numId w:val="15"/>
        </w:numPr>
        <w:jc w:val="both"/>
        <w:rPr>
          <w:rFonts w:eastAsia="Calibri"/>
          <w:lang w:eastAsia="en-US"/>
        </w:rPr>
      </w:pPr>
      <w:r w:rsidRPr="00E469E6">
        <w:rPr>
          <w:rFonts w:eastAsia="Calibri"/>
          <w:lang w:eastAsia="en-US"/>
        </w:rPr>
        <w:t>GIUPEL S.P.A., Via R. Degli Innocenti 42/F, Prato (PEO), Republika Italija</w:t>
      </w:r>
      <w:r>
        <w:rPr>
          <w:rFonts w:eastAsia="Calibri"/>
          <w:lang w:eastAsia="en-US"/>
        </w:rPr>
        <w:t xml:space="preserve"> po punomoćnicama </w:t>
      </w:r>
      <w:r w:rsidRPr="00E469E6">
        <w:rPr>
          <w:rFonts w:eastAsia="Calibri"/>
          <w:lang w:eastAsia="en-US"/>
        </w:rPr>
        <w:t>Ksenij</w:t>
      </w:r>
      <w:r>
        <w:rPr>
          <w:rFonts w:eastAsia="Calibri"/>
          <w:lang w:eastAsia="en-US"/>
        </w:rPr>
        <w:t>i</w:t>
      </w:r>
      <w:r w:rsidRPr="00E469E6">
        <w:rPr>
          <w:rFonts w:eastAsia="Calibri"/>
          <w:lang w:eastAsia="en-US"/>
        </w:rPr>
        <w:t xml:space="preserve"> Grba i Dijan</w:t>
      </w:r>
      <w:r>
        <w:rPr>
          <w:rFonts w:eastAsia="Calibri"/>
          <w:lang w:eastAsia="en-US"/>
        </w:rPr>
        <w:t>i</w:t>
      </w:r>
      <w:r w:rsidRPr="00E469E6">
        <w:rPr>
          <w:rFonts w:eastAsia="Calibri"/>
          <w:lang w:eastAsia="en-US"/>
        </w:rPr>
        <w:t xml:space="preserve"> Kesonja, odvjetnic</w:t>
      </w:r>
      <w:r>
        <w:rPr>
          <w:rFonts w:eastAsia="Calibri"/>
          <w:lang w:eastAsia="en-US"/>
        </w:rPr>
        <w:t>ama</w:t>
      </w:r>
      <w:r w:rsidRPr="00E469E6">
        <w:rPr>
          <w:rFonts w:eastAsia="Calibri"/>
          <w:lang w:eastAsia="en-US"/>
        </w:rPr>
        <w:t xml:space="preserve"> u Rijeci</w:t>
      </w:r>
    </w:p>
    <w:p w:rsidRDefault="00B15AD4" w:rsidP="006B361B" w:rsidR="00E7102F" w:rsidRPr="00E7102F">
      <w:pPr>
        <w:numPr>
          <w:ilvl w:val="0"/>
          <w:numId w:val="15"/>
        </w:numPr>
        <w:jc w:val="both"/>
        <w:rPr>
          <w:rFonts w:eastAsia="Calibri"/>
          <w:lang w:eastAsia="en-US"/>
        </w:rPr>
      </w:pPr>
      <w:r>
        <w:rPr>
          <w:rFonts w:eastAsia="Calibri"/>
          <w:lang w:eastAsia="en-US"/>
        </w:rPr>
        <w:t>e-</w:t>
      </w:r>
      <w:r w:rsidR="00E7102F" w:rsidRPr="00E7102F">
        <w:rPr>
          <w:rFonts w:eastAsia="Calibri"/>
          <w:lang w:eastAsia="en-US"/>
        </w:rPr>
        <w:t xml:space="preserve">oglasna ploča suda – rok </w:t>
      </w:r>
      <w:r>
        <w:rPr>
          <w:rFonts w:eastAsia="Calibri"/>
          <w:lang w:eastAsia="en-US"/>
        </w:rPr>
        <w:t>8</w:t>
      </w:r>
      <w:r w:rsidR="00E7102F" w:rsidRPr="00E7102F">
        <w:rPr>
          <w:rFonts w:eastAsia="Calibri"/>
          <w:lang w:eastAsia="en-US"/>
        </w:rPr>
        <w:t xml:space="preserve"> dana</w:t>
      </w:r>
    </w:p>
    <w:p w:rsidRDefault="00E7102F" w:rsidP="006B361B" w:rsidR="00E7102F" w:rsidRPr="00E7102F">
      <w:pPr>
        <w:numPr>
          <w:ilvl w:val="0"/>
          <w:numId w:val="15"/>
        </w:numPr>
        <w:jc w:val="both"/>
        <w:rPr>
          <w:rFonts w:eastAsia="Calibri"/>
          <w:lang w:eastAsia="en-US"/>
        </w:rPr>
      </w:pPr>
      <w:r w:rsidRPr="00E7102F">
        <w:rPr>
          <w:rFonts w:eastAsia="Calibri"/>
          <w:lang w:eastAsia="en-US"/>
        </w:rPr>
        <w:t>stečajna pisarnica suda</w:t>
      </w:r>
      <w:r w:rsidR="00B15AD4">
        <w:rPr>
          <w:rFonts w:eastAsia="Calibri"/>
          <w:lang w:eastAsia="en-US"/>
        </w:rPr>
        <w:t xml:space="preserve"> – rok 8</w:t>
      </w:r>
      <w:r w:rsidRPr="00E7102F">
        <w:rPr>
          <w:rFonts w:eastAsia="Calibri"/>
          <w:lang w:eastAsia="en-US"/>
        </w:rPr>
        <w:t xml:space="preserve"> dana</w:t>
      </w:r>
    </w:p>
    <w:p w:rsidRDefault="00E7102F" w:rsidP="006B361B" w:rsidR="00E7102F" w:rsidRPr="00E7102F">
      <w:pPr>
        <w:numPr>
          <w:ilvl w:val="0"/>
          <w:numId w:val="15"/>
        </w:numPr>
        <w:jc w:val="both"/>
        <w:rPr>
          <w:rFonts w:eastAsia="Calibri"/>
          <w:lang w:eastAsia="en-US"/>
        </w:rPr>
      </w:pPr>
      <w:r w:rsidRPr="00E7102F">
        <w:rPr>
          <w:rFonts w:eastAsia="Calibri"/>
          <w:lang w:eastAsia="en-US"/>
        </w:rPr>
        <w:t xml:space="preserve"> u spis</w:t>
      </w:r>
    </w:p>
    <w:p w:rsidRDefault="00E7102F" w:rsidP="006B361B" w:rsidR="00E7102F">
      <w:pPr>
        <w:rPr>
          <w:b/>
          <w:bCs/>
        </w:rPr>
      </w:pPr>
    </w:p>
    <w:p w:rsidRDefault="00797EA4" w:rsidP="00C40B81" w:rsidR="00797EA4" w:rsidRPr="00C40B81">
      <w:pPr>
        <w:rPr>
          <w:b/>
          <w:bCs/>
          <w:color w:val="C00000"/>
        </w:rPr>
      </w:pPr>
    </w:p>
    <w:sectPr w:rsidSect="00CE0168" w:rsidR="00797EA4" w:rsidRPr="00C40B81">
      <w:headerReference w:type="even" r:id="rId23"/>
      <w:headerReference w:type="default" r:id="rId24"/>
      <w:headerReference w:type="first" r:id="rId2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566E" w:rsidR="001F566E">
      <w:r>
        <w:separator/>
      </w:r>
    </w:p>
  </w:endnote>
  <w:endnote w:id="0" w:type="continuationSeparator">
    <w:p w:rsidRDefault="001F566E" w:rsidR="001F56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566E" w:rsidR="001F566E">
      <w:r>
        <w:separator/>
      </w:r>
    </w:p>
  </w:footnote>
  <w:footnote w:id="0" w:type="continuationSeparator">
    <w:p w:rsidRDefault="001F566E" w:rsidR="001F56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A19" w:rsidR="005E311C">
    <w:pPr>
      <w:pStyle w:val="Zaglavlje"/>
      <w:framePr w:y="1" w:xAlign="center" w:vAnchor="text" w:hAnchor="margin" w:wrap="around"/>
      <w:rPr>
        <w:rStyle w:val="Brojstranice"/>
      </w:rPr>
    </w:pPr>
    <w:r>
      <w:rPr>
        <w:rStyle w:val="Brojstranice"/>
      </w:rPr>
      <w:fldChar w:fldCharType="begin"/>
    </w:r>
    <w:r w:rsidR="005E311C">
      <w:rPr>
        <w:rStyle w:val="Brojstranice"/>
      </w:rPr>
      <w:instrText xml:space="preserve">PAGE  </w:instrText>
    </w:r>
    <w:r>
      <w:rPr>
        <w:rStyle w:val="Brojstranice"/>
      </w:rPr>
      <w:fldChar w:fldCharType="separate"/>
    </w:r>
    <w:r w:rsidR="005E311C">
      <w:rPr>
        <w:rStyle w:val="Brojstranice"/>
        <w:noProof/>
      </w:rPr>
      <w:t>3</w:t>
    </w:r>
    <w:r>
      <w:rPr>
        <w:rStyle w:val="Brojstranice"/>
      </w:rPr>
      <w:fldChar w:fldCharType="end"/>
    </w:r>
  </w:p>
  <w:p w:rsidRDefault="005E311C" w:rsidR="005E31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A19" w:rsidR="005E311C">
    <w:pPr>
      <w:pStyle w:val="Zaglavlje"/>
      <w:jc w:val="center"/>
    </w:pPr>
    <w:r>
      <w:fldChar w:fldCharType="begin"/>
    </w:r>
    <w:r w:rsidR="005E311C">
      <w:instrText>PAGE   \* MERGEFORMAT</w:instrText>
    </w:r>
    <w:r>
      <w:fldChar w:fldCharType="separate"/>
    </w:r>
    <w:r w:rsidR="00811713">
      <w:rPr>
        <w:noProof/>
      </w:rPr>
      <w:t>16</w:t>
    </w:r>
    <w:r>
      <w:fldChar w:fldCharType="end"/>
    </w:r>
  </w:p>
  <w:p w:rsidRDefault="005E311C" w:rsidP="00FF05FA" w:rsidR="005E311C">
    <w:pPr>
      <w:pStyle w:val="Zaglavlje"/>
      <w:jc w:val="right"/>
    </w:pPr>
    <w:r>
      <w:tab/>
    </w:r>
    <w:r>
      <w:tab/>
      <w:t>11. St-42/2010</w:t>
    </w:r>
  </w:p>
  <w:p w:rsidRDefault="005E311C" w:rsidR="005E311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311C" w:rsidP="00285600" w:rsidR="005E311C">
    <w:pPr>
      <w:pStyle w:val="Zaglavlje"/>
      <w:jc w:val="right"/>
    </w:pPr>
    <w:r>
      <w:t>11. St-42/2010</w:t>
    </w:r>
  </w:p>
  <w:p w:rsidRDefault="005E311C" w:rsidR="005E311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9AE1983"/>
    <w:multiLevelType w:val="hybridMultilevel"/>
    <w:tmpl w:val="BFAA69DA"/>
    <w:lvl w:tplc="B5343E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8233ED"/>
    <w:multiLevelType w:val="hybridMultilevel"/>
    <w:tmpl w:val="C62E56FC"/>
    <w:lvl w:tplc="B678B0D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D101632"/>
    <w:multiLevelType w:val="hybridMultilevel"/>
    <w:tmpl w:val="D2BE4B2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1FEB33F8"/>
    <w:multiLevelType w:val="hybridMultilevel"/>
    <w:tmpl w:val="B65A177A"/>
    <w:lvl w:tplc="7010AE72"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9">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3">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5">
    <w:nsid w:val="3A0D537A"/>
    <w:multiLevelType w:val="hybridMultilevel"/>
    <w:tmpl w:val="C832D2BC"/>
    <w:lvl w:tplc="C6C40436"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6">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7">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5">
    <w:nsid w:val="608A66A2"/>
    <w:multiLevelType w:val="hybridMultilevel"/>
    <w:tmpl w:val="E34A48C2"/>
    <w:lvl w:tplc="7210546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8">
    <w:nsid w:val="6DEC57A5"/>
    <w:multiLevelType w:val="hybridMultilevel"/>
    <w:tmpl w:val="B7FCD7B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21"/>
  </w:num>
  <w:num w:numId="3">
    <w:abstractNumId w:val="3"/>
  </w:num>
  <w:num w:numId="4">
    <w:abstractNumId w:val="17"/>
  </w:num>
  <w:num w:numId="5">
    <w:abstractNumId w:val="16"/>
  </w:num>
  <w:num w:numId="6">
    <w:abstractNumId w:val="27"/>
  </w:num>
  <w:num w:numId="7">
    <w:abstractNumId w:val="12"/>
  </w:num>
  <w:num w:numId="8">
    <w:abstractNumId w:val="2"/>
  </w:num>
  <w:num w:numId="9">
    <w:abstractNumId w:val="20"/>
  </w:num>
  <w:num w:numId="10">
    <w:abstractNumId w:val="14"/>
  </w:num>
  <w:num w:numId="11">
    <w:abstractNumId w:val="29"/>
  </w:num>
  <w:num w:numId="12">
    <w:abstractNumId w:val="10"/>
  </w:num>
  <w:num w:numId="13">
    <w:abstractNumId w:val="18"/>
  </w:num>
  <w:num w:numId="14">
    <w:abstractNumId w:val="23"/>
  </w:num>
  <w:num w:numId="15">
    <w:abstractNumId w:val="26"/>
  </w:num>
  <w:num w:numId="16">
    <w:abstractNumId w:val="4"/>
  </w:num>
  <w:num w:numId="17">
    <w:abstractNumId w:val="24"/>
  </w:num>
  <w:num w:numId="18">
    <w:abstractNumId w:val="13"/>
  </w:num>
  <w:num w:numId="19">
    <w:abstractNumId w:val="9"/>
  </w:num>
  <w:num w:numId="20">
    <w:abstractNumId w:val="19"/>
  </w:num>
  <w:num w:numId="21">
    <w:abstractNumId w:val="11"/>
  </w:num>
  <w:num w:numId="22">
    <w:abstractNumId w:val="6"/>
  </w:num>
  <w:num w:numId="23">
    <w:abstractNumId w:val="22"/>
  </w:num>
  <w:num w:numId="24">
    <w:abstractNumId w:val="28"/>
  </w:num>
  <w:num w:numId="25">
    <w:abstractNumId w:val="7"/>
  </w:num>
  <w:num w:numId="26">
    <w:abstractNumId w:val="15"/>
  </w:num>
  <w:num w:numId="27">
    <w:abstractNumId w:val="8"/>
  </w:num>
  <w:num w:numId="28">
    <w:abstractNumId w:val="1"/>
  </w:num>
  <w:num w:numId="29">
    <w:abstractNumId w:val="5"/>
  </w:num>
  <w:num w:numId="30">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FB3"/>
    <w:rsid w:val="00015034"/>
    <w:rsid w:val="0002022C"/>
    <w:rsid w:val="00021B5D"/>
    <w:rsid w:val="0002489C"/>
    <w:rsid w:val="00031C76"/>
    <w:rsid w:val="00032955"/>
    <w:rsid w:val="00034134"/>
    <w:rsid w:val="00040183"/>
    <w:rsid w:val="000407F6"/>
    <w:rsid w:val="0004502B"/>
    <w:rsid w:val="000470CF"/>
    <w:rsid w:val="00050C33"/>
    <w:rsid w:val="00051112"/>
    <w:rsid w:val="000546FD"/>
    <w:rsid w:val="00055EF8"/>
    <w:rsid w:val="000561AE"/>
    <w:rsid w:val="0006168A"/>
    <w:rsid w:val="000755E8"/>
    <w:rsid w:val="0008331E"/>
    <w:rsid w:val="00083B06"/>
    <w:rsid w:val="000872AB"/>
    <w:rsid w:val="00087D53"/>
    <w:rsid w:val="00090548"/>
    <w:rsid w:val="00094812"/>
    <w:rsid w:val="000955CD"/>
    <w:rsid w:val="000959BC"/>
    <w:rsid w:val="000A073E"/>
    <w:rsid w:val="000B1D1E"/>
    <w:rsid w:val="000B2DBD"/>
    <w:rsid w:val="000B4C2A"/>
    <w:rsid w:val="000B5A3C"/>
    <w:rsid w:val="000C5BDC"/>
    <w:rsid w:val="000C6EF3"/>
    <w:rsid w:val="000D410A"/>
    <w:rsid w:val="000D6A22"/>
    <w:rsid w:val="000D70C5"/>
    <w:rsid w:val="000D7107"/>
    <w:rsid w:val="000E67AD"/>
    <w:rsid w:val="000F1060"/>
    <w:rsid w:val="000F16DB"/>
    <w:rsid w:val="00111DA8"/>
    <w:rsid w:val="001165EC"/>
    <w:rsid w:val="00117946"/>
    <w:rsid w:val="00122A9D"/>
    <w:rsid w:val="001264F2"/>
    <w:rsid w:val="001277FF"/>
    <w:rsid w:val="001317F0"/>
    <w:rsid w:val="00131D4B"/>
    <w:rsid w:val="00141CDE"/>
    <w:rsid w:val="001539B6"/>
    <w:rsid w:val="00167C7A"/>
    <w:rsid w:val="001723AF"/>
    <w:rsid w:val="00173A74"/>
    <w:rsid w:val="00183256"/>
    <w:rsid w:val="0018532B"/>
    <w:rsid w:val="00186486"/>
    <w:rsid w:val="0019091D"/>
    <w:rsid w:val="001A33C6"/>
    <w:rsid w:val="001C1614"/>
    <w:rsid w:val="001C65C4"/>
    <w:rsid w:val="001D1916"/>
    <w:rsid w:val="001D2EC2"/>
    <w:rsid w:val="001E148B"/>
    <w:rsid w:val="001E705A"/>
    <w:rsid w:val="001F0624"/>
    <w:rsid w:val="001F0D49"/>
    <w:rsid w:val="001F566E"/>
    <w:rsid w:val="00204B62"/>
    <w:rsid w:val="002052C5"/>
    <w:rsid w:val="00215C27"/>
    <w:rsid w:val="00216B4A"/>
    <w:rsid w:val="00222980"/>
    <w:rsid w:val="002261E7"/>
    <w:rsid w:val="00227D09"/>
    <w:rsid w:val="002369E6"/>
    <w:rsid w:val="00236FCB"/>
    <w:rsid w:val="00237CDB"/>
    <w:rsid w:val="00264383"/>
    <w:rsid w:val="00274DEE"/>
    <w:rsid w:val="0027599F"/>
    <w:rsid w:val="00285600"/>
    <w:rsid w:val="002941B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F305E"/>
    <w:rsid w:val="002F52A6"/>
    <w:rsid w:val="002F5F89"/>
    <w:rsid w:val="00301B3E"/>
    <w:rsid w:val="00307C2A"/>
    <w:rsid w:val="00312F10"/>
    <w:rsid w:val="00313656"/>
    <w:rsid w:val="003157C7"/>
    <w:rsid w:val="003306BF"/>
    <w:rsid w:val="00343701"/>
    <w:rsid w:val="00344575"/>
    <w:rsid w:val="00367B94"/>
    <w:rsid w:val="00371467"/>
    <w:rsid w:val="00375708"/>
    <w:rsid w:val="00375893"/>
    <w:rsid w:val="003761F0"/>
    <w:rsid w:val="0039307D"/>
    <w:rsid w:val="00394563"/>
    <w:rsid w:val="003A2659"/>
    <w:rsid w:val="003B20E2"/>
    <w:rsid w:val="003B2201"/>
    <w:rsid w:val="003B29E3"/>
    <w:rsid w:val="003B36BB"/>
    <w:rsid w:val="003B395D"/>
    <w:rsid w:val="003B42F1"/>
    <w:rsid w:val="003B4460"/>
    <w:rsid w:val="003C11B3"/>
    <w:rsid w:val="003C1AD5"/>
    <w:rsid w:val="003E43C8"/>
    <w:rsid w:val="003F2E43"/>
    <w:rsid w:val="003F60DC"/>
    <w:rsid w:val="00404E2B"/>
    <w:rsid w:val="00405C46"/>
    <w:rsid w:val="00406EF1"/>
    <w:rsid w:val="0041434B"/>
    <w:rsid w:val="00417C7A"/>
    <w:rsid w:val="00421738"/>
    <w:rsid w:val="004233FF"/>
    <w:rsid w:val="004343D3"/>
    <w:rsid w:val="00434AC7"/>
    <w:rsid w:val="0043673D"/>
    <w:rsid w:val="00436C18"/>
    <w:rsid w:val="00441144"/>
    <w:rsid w:val="004457B2"/>
    <w:rsid w:val="004460FD"/>
    <w:rsid w:val="00446BB2"/>
    <w:rsid w:val="004523C8"/>
    <w:rsid w:val="00455C69"/>
    <w:rsid w:val="00460A54"/>
    <w:rsid w:val="004610C8"/>
    <w:rsid w:val="0048080D"/>
    <w:rsid w:val="00485059"/>
    <w:rsid w:val="00490EE4"/>
    <w:rsid w:val="0049253E"/>
    <w:rsid w:val="0049316F"/>
    <w:rsid w:val="004A0D83"/>
    <w:rsid w:val="004A16B5"/>
    <w:rsid w:val="004A16E5"/>
    <w:rsid w:val="004A4992"/>
    <w:rsid w:val="004A4DF7"/>
    <w:rsid w:val="004C0CC8"/>
    <w:rsid w:val="004D0B79"/>
    <w:rsid w:val="004D0BF6"/>
    <w:rsid w:val="004D69A1"/>
    <w:rsid w:val="004D7001"/>
    <w:rsid w:val="004D7778"/>
    <w:rsid w:val="004E076E"/>
    <w:rsid w:val="004E44A5"/>
    <w:rsid w:val="004E6D79"/>
    <w:rsid w:val="004F0228"/>
    <w:rsid w:val="004F03E8"/>
    <w:rsid w:val="00506E20"/>
    <w:rsid w:val="0051234E"/>
    <w:rsid w:val="00533CB7"/>
    <w:rsid w:val="00534651"/>
    <w:rsid w:val="005350DF"/>
    <w:rsid w:val="00535F83"/>
    <w:rsid w:val="00545323"/>
    <w:rsid w:val="005454C0"/>
    <w:rsid w:val="005662FE"/>
    <w:rsid w:val="00574B51"/>
    <w:rsid w:val="005755BC"/>
    <w:rsid w:val="00582497"/>
    <w:rsid w:val="0058272A"/>
    <w:rsid w:val="00586A2E"/>
    <w:rsid w:val="005943CA"/>
    <w:rsid w:val="005A39FC"/>
    <w:rsid w:val="005A5EF5"/>
    <w:rsid w:val="005A64D7"/>
    <w:rsid w:val="005B3C1C"/>
    <w:rsid w:val="005B6FF0"/>
    <w:rsid w:val="005C317C"/>
    <w:rsid w:val="005C436C"/>
    <w:rsid w:val="005C52D2"/>
    <w:rsid w:val="005D4645"/>
    <w:rsid w:val="005D46D9"/>
    <w:rsid w:val="005D6CD2"/>
    <w:rsid w:val="005E311C"/>
    <w:rsid w:val="005F06EC"/>
    <w:rsid w:val="005F26D6"/>
    <w:rsid w:val="00600DAC"/>
    <w:rsid w:val="00601817"/>
    <w:rsid w:val="00601A6B"/>
    <w:rsid w:val="00604FEE"/>
    <w:rsid w:val="0062463C"/>
    <w:rsid w:val="00624873"/>
    <w:rsid w:val="0063041D"/>
    <w:rsid w:val="00632325"/>
    <w:rsid w:val="00637B50"/>
    <w:rsid w:val="00640BC6"/>
    <w:rsid w:val="00645873"/>
    <w:rsid w:val="00650A1E"/>
    <w:rsid w:val="006679E7"/>
    <w:rsid w:val="0067124E"/>
    <w:rsid w:val="006755C3"/>
    <w:rsid w:val="00675DB7"/>
    <w:rsid w:val="0068004A"/>
    <w:rsid w:val="00690FD6"/>
    <w:rsid w:val="0069168F"/>
    <w:rsid w:val="00692348"/>
    <w:rsid w:val="006A7832"/>
    <w:rsid w:val="006A7E31"/>
    <w:rsid w:val="006B361B"/>
    <w:rsid w:val="006C37D8"/>
    <w:rsid w:val="006C3BC1"/>
    <w:rsid w:val="006C3E56"/>
    <w:rsid w:val="006D5225"/>
    <w:rsid w:val="006D66F0"/>
    <w:rsid w:val="006D7D63"/>
    <w:rsid w:val="006E1513"/>
    <w:rsid w:val="006E7A6D"/>
    <w:rsid w:val="006F31C0"/>
    <w:rsid w:val="006F405D"/>
    <w:rsid w:val="006F4470"/>
    <w:rsid w:val="006F63A7"/>
    <w:rsid w:val="00702855"/>
    <w:rsid w:val="00702B11"/>
    <w:rsid w:val="00705211"/>
    <w:rsid w:val="00705B86"/>
    <w:rsid w:val="0070643D"/>
    <w:rsid w:val="00710A19"/>
    <w:rsid w:val="00711D20"/>
    <w:rsid w:val="007162AE"/>
    <w:rsid w:val="007176C2"/>
    <w:rsid w:val="00725719"/>
    <w:rsid w:val="007335DE"/>
    <w:rsid w:val="0073548F"/>
    <w:rsid w:val="007409E5"/>
    <w:rsid w:val="007449A9"/>
    <w:rsid w:val="0074718D"/>
    <w:rsid w:val="007517F9"/>
    <w:rsid w:val="0075686B"/>
    <w:rsid w:val="00756A0C"/>
    <w:rsid w:val="00761985"/>
    <w:rsid w:val="0077537A"/>
    <w:rsid w:val="0078012D"/>
    <w:rsid w:val="00780856"/>
    <w:rsid w:val="00784CAA"/>
    <w:rsid w:val="007856B0"/>
    <w:rsid w:val="0078582B"/>
    <w:rsid w:val="007918B6"/>
    <w:rsid w:val="0079296E"/>
    <w:rsid w:val="00796E5E"/>
    <w:rsid w:val="00797CC7"/>
    <w:rsid w:val="00797EA4"/>
    <w:rsid w:val="007A050C"/>
    <w:rsid w:val="007A2A33"/>
    <w:rsid w:val="007A591D"/>
    <w:rsid w:val="007B6249"/>
    <w:rsid w:val="007C11DC"/>
    <w:rsid w:val="007D2C3E"/>
    <w:rsid w:val="007D2CA5"/>
    <w:rsid w:val="007F0A36"/>
    <w:rsid w:val="007F468A"/>
    <w:rsid w:val="007F5BE2"/>
    <w:rsid w:val="007F6441"/>
    <w:rsid w:val="007F7E9C"/>
    <w:rsid w:val="00807C3D"/>
    <w:rsid w:val="00811713"/>
    <w:rsid w:val="00812036"/>
    <w:rsid w:val="00813ACD"/>
    <w:rsid w:val="008151DD"/>
    <w:rsid w:val="0083530D"/>
    <w:rsid w:val="00853EA5"/>
    <w:rsid w:val="00884248"/>
    <w:rsid w:val="00887A01"/>
    <w:rsid w:val="008A082A"/>
    <w:rsid w:val="008A16FA"/>
    <w:rsid w:val="008A1C4B"/>
    <w:rsid w:val="008A1E53"/>
    <w:rsid w:val="008A2879"/>
    <w:rsid w:val="008D0A58"/>
    <w:rsid w:val="008D4763"/>
    <w:rsid w:val="008D68FD"/>
    <w:rsid w:val="008E03FA"/>
    <w:rsid w:val="008E13D3"/>
    <w:rsid w:val="008E4C24"/>
    <w:rsid w:val="008E5F33"/>
    <w:rsid w:val="008E79DC"/>
    <w:rsid w:val="008F004F"/>
    <w:rsid w:val="008F421F"/>
    <w:rsid w:val="00901847"/>
    <w:rsid w:val="009104B3"/>
    <w:rsid w:val="009107B6"/>
    <w:rsid w:val="00911B0A"/>
    <w:rsid w:val="00912B79"/>
    <w:rsid w:val="009137D4"/>
    <w:rsid w:val="00914554"/>
    <w:rsid w:val="0091751F"/>
    <w:rsid w:val="00930147"/>
    <w:rsid w:val="00931CAE"/>
    <w:rsid w:val="009376C0"/>
    <w:rsid w:val="00937E62"/>
    <w:rsid w:val="00940DBD"/>
    <w:rsid w:val="00940DCC"/>
    <w:rsid w:val="009429DD"/>
    <w:rsid w:val="00944D30"/>
    <w:rsid w:val="00954B49"/>
    <w:rsid w:val="00961179"/>
    <w:rsid w:val="009652AC"/>
    <w:rsid w:val="00965912"/>
    <w:rsid w:val="00965E13"/>
    <w:rsid w:val="00967132"/>
    <w:rsid w:val="009779A6"/>
    <w:rsid w:val="0098081C"/>
    <w:rsid w:val="00987E99"/>
    <w:rsid w:val="00995F41"/>
    <w:rsid w:val="0099781C"/>
    <w:rsid w:val="009A0E25"/>
    <w:rsid w:val="009A2F55"/>
    <w:rsid w:val="009A5BC3"/>
    <w:rsid w:val="009A5F2C"/>
    <w:rsid w:val="009A6E4C"/>
    <w:rsid w:val="009B03AC"/>
    <w:rsid w:val="009B0C92"/>
    <w:rsid w:val="009B30BD"/>
    <w:rsid w:val="009B39C4"/>
    <w:rsid w:val="009C0B30"/>
    <w:rsid w:val="009C2546"/>
    <w:rsid w:val="009D4015"/>
    <w:rsid w:val="009D58A4"/>
    <w:rsid w:val="009E0C95"/>
    <w:rsid w:val="009E1FD3"/>
    <w:rsid w:val="009F094F"/>
    <w:rsid w:val="009F0E59"/>
    <w:rsid w:val="009F4EC3"/>
    <w:rsid w:val="00A069AE"/>
    <w:rsid w:val="00A22726"/>
    <w:rsid w:val="00A25259"/>
    <w:rsid w:val="00A25697"/>
    <w:rsid w:val="00A34C22"/>
    <w:rsid w:val="00A36B76"/>
    <w:rsid w:val="00A377CF"/>
    <w:rsid w:val="00A4002F"/>
    <w:rsid w:val="00A428FB"/>
    <w:rsid w:val="00A44A61"/>
    <w:rsid w:val="00A47E70"/>
    <w:rsid w:val="00A50308"/>
    <w:rsid w:val="00A61FEB"/>
    <w:rsid w:val="00A620A8"/>
    <w:rsid w:val="00A720CC"/>
    <w:rsid w:val="00A746DD"/>
    <w:rsid w:val="00A75332"/>
    <w:rsid w:val="00A835BD"/>
    <w:rsid w:val="00A8387E"/>
    <w:rsid w:val="00A902EA"/>
    <w:rsid w:val="00A93A7D"/>
    <w:rsid w:val="00A97DF6"/>
    <w:rsid w:val="00AA009D"/>
    <w:rsid w:val="00AA4A57"/>
    <w:rsid w:val="00AA536E"/>
    <w:rsid w:val="00AC1A61"/>
    <w:rsid w:val="00AC3BA4"/>
    <w:rsid w:val="00AD22C7"/>
    <w:rsid w:val="00AD2B3D"/>
    <w:rsid w:val="00AD4E05"/>
    <w:rsid w:val="00AD5A22"/>
    <w:rsid w:val="00AE0893"/>
    <w:rsid w:val="00B06512"/>
    <w:rsid w:val="00B06912"/>
    <w:rsid w:val="00B07212"/>
    <w:rsid w:val="00B10155"/>
    <w:rsid w:val="00B15AD4"/>
    <w:rsid w:val="00B16487"/>
    <w:rsid w:val="00B173AE"/>
    <w:rsid w:val="00B21C22"/>
    <w:rsid w:val="00B21FFA"/>
    <w:rsid w:val="00B30D35"/>
    <w:rsid w:val="00B346D1"/>
    <w:rsid w:val="00B416F1"/>
    <w:rsid w:val="00B4201F"/>
    <w:rsid w:val="00B4222E"/>
    <w:rsid w:val="00B44069"/>
    <w:rsid w:val="00B4793E"/>
    <w:rsid w:val="00B56A75"/>
    <w:rsid w:val="00B572A6"/>
    <w:rsid w:val="00B57819"/>
    <w:rsid w:val="00B64008"/>
    <w:rsid w:val="00B7248D"/>
    <w:rsid w:val="00B72FDA"/>
    <w:rsid w:val="00B80E43"/>
    <w:rsid w:val="00B878A4"/>
    <w:rsid w:val="00BA28D8"/>
    <w:rsid w:val="00BB5039"/>
    <w:rsid w:val="00BD08C7"/>
    <w:rsid w:val="00BE152B"/>
    <w:rsid w:val="00BE3F7E"/>
    <w:rsid w:val="00BE7564"/>
    <w:rsid w:val="00BF4C61"/>
    <w:rsid w:val="00BF6C37"/>
    <w:rsid w:val="00C06662"/>
    <w:rsid w:val="00C10052"/>
    <w:rsid w:val="00C1515C"/>
    <w:rsid w:val="00C17185"/>
    <w:rsid w:val="00C2052C"/>
    <w:rsid w:val="00C22036"/>
    <w:rsid w:val="00C254E2"/>
    <w:rsid w:val="00C30FA8"/>
    <w:rsid w:val="00C363C3"/>
    <w:rsid w:val="00C40B81"/>
    <w:rsid w:val="00C5421F"/>
    <w:rsid w:val="00C54B30"/>
    <w:rsid w:val="00C8790D"/>
    <w:rsid w:val="00C917F2"/>
    <w:rsid w:val="00C924D8"/>
    <w:rsid w:val="00C938EE"/>
    <w:rsid w:val="00C93E7F"/>
    <w:rsid w:val="00CA2E9B"/>
    <w:rsid w:val="00CA74E1"/>
    <w:rsid w:val="00CB7E99"/>
    <w:rsid w:val="00CC0E34"/>
    <w:rsid w:val="00CC1788"/>
    <w:rsid w:val="00CC39BA"/>
    <w:rsid w:val="00CC5A98"/>
    <w:rsid w:val="00CD72E1"/>
    <w:rsid w:val="00CE0168"/>
    <w:rsid w:val="00CF335F"/>
    <w:rsid w:val="00CF6451"/>
    <w:rsid w:val="00D072E0"/>
    <w:rsid w:val="00D20171"/>
    <w:rsid w:val="00D21790"/>
    <w:rsid w:val="00D27153"/>
    <w:rsid w:val="00D30C71"/>
    <w:rsid w:val="00D37AFB"/>
    <w:rsid w:val="00D54778"/>
    <w:rsid w:val="00D71F56"/>
    <w:rsid w:val="00D75E0F"/>
    <w:rsid w:val="00D778E6"/>
    <w:rsid w:val="00D802C7"/>
    <w:rsid w:val="00D864DD"/>
    <w:rsid w:val="00D86676"/>
    <w:rsid w:val="00DA0852"/>
    <w:rsid w:val="00DA22CF"/>
    <w:rsid w:val="00DA4B0D"/>
    <w:rsid w:val="00DC2286"/>
    <w:rsid w:val="00DC249A"/>
    <w:rsid w:val="00DC2F11"/>
    <w:rsid w:val="00DD2F3F"/>
    <w:rsid w:val="00DD416A"/>
    <w:rsid w:val="00DE2278"/>
    <w:rsid w:val="00DE4785"/>
    <w:rsid w:val="00DE6AD6"/>
    <w:rsid w:val="00DE74FB"/>
    <w:rsid w:val="00E03899"/>
    <w:rsid w:val="00E12BFE"/>
    <w:rsid w:val="00E1536A"/>
    <w:rsid w:val="00E16C1A"/>
    <w:rsid w:val="00E21036"/>
    <w:rsid w:val="00E23D3C"/>
    <w:rsid w:val="00E31051"/>
    <w:rsid w:val="00E36F02"/>
    <w:rsid w:val="00E40924"/>
    <w:rsid w:val="00E43D59"/>
    <w:rsid w:val="00E4692E"/>
    <w:rsid w:val="00E469E6"/>
    <w:rsid w:val="00E52558"/>
    <w:rsid w:val="00E67FD8"/>
    <w:rsid w:val="00E70799"/>
    <w:rsid w:val="00E7102F"/>
    <w:rsid w:val="00E7619F"/>
    <w:rsid w:val="00E761AD"/>
    <w:rsid w:val="00E76AFA"/>
    <w:rsid w:val="00E817B4"/>
    <w:rsid w:val="00E93E25"/>
    <w:rsid w:val="00EA2DAB"/>
    <w:rsid w:val="00EA6A05"/>
    <w:rsid w:val="00ED6E92"/>
    <w:rsid w:val="00EE16FC"/>
    <w:rsid w:val="00EE1CE9"/>
    <w:rsid w:val="00EF2BEF"/>
    <w:rsid w:val="00F20D0D"/>
    <w:rsid w:val="00F31A8F"/>
    <w:rsid w:val="00F322CC"/>
    <w:rsid w:val="00F377A6"/>
    <w:rsid w:val="00F4360E"/>
    <w:rsid w:val="00F47870"/>
    <w:rsid w:val="00F502F0"/>
    <w:rsid w:val="00F50665"/>
    <w:rsid w:val="00F63481"/>
    <w:rsid w:val="00F67A71"/>
    <w:rsid w:val="00F71CE9"/>
    <w:rsid w:val="00F72436"/>
    <w:rsid w:val="00F74B16"/>
    <w:rsid w:val="00F769A3"/>
    <w:rsid w:val="00F849C8"/>
    <w:rsid w:val="00F87D44"/>
    <w:rsid w:val="00F9097F"/>
    <w:rsid w:val="00F9357F"/>
    <w:rsid w:val="00F95DA8"/>
    <w:rsid w:val="00FB18D0"/>
    <w:rsid w:val="00FB5FFD"/>
    <w:rsid w:val="00FB7A7F"/>
    <w:rsid w:val="00FD44B7"/>
    <w:rsid w:val="00FE2F18"/>
    <w:rsid w:val="00FE55A2"/>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styleId="Tekstrezerviranogmjesta" w:type="character">
    <w:name w:val="Placeholder Text"/>
    <w:basedOn w:val="Zadanifontodlomka"/>
    <w:uiPriority w:val="99"/>
    <w:semiHidden/>
    <w:rsid w:val="00811713"/>
    <w:rPr>
      <w:color w:val="808080"/>
      <w:bdr w:space="0" w:sz="0" w:color="auto" w:val="none"/>
      <w:shd w:fill="auto" w:color="auto" w:val="clear"/>
    </w:rPr>
  </w:style>
  <w:style w:customStyle="true" w:styleId="eSPISCCParagraphDefaultFont" w:type="character">
    <w:name w:val="eSPIS_CC_Paragraph Default Font"/>
    <w:basedOn w:val="Zadanifontodlomka"/>
    <w:rsid w:val="008117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1713"/>
    <w:rPr>
      <w:bdr w:space="0" w:sz="0" w:color="auto" w:val="none"/>
      <w:shd w:fill="FFFFCC" w:color="auto" w:val="clear"/>
      <w:lang w:val="hr-HR"/>
    </w:rPr>
  </w:style>
  <w:style w:customStyle="true" w:styleId="PozadinaSvijetloCrvena" w:type="character">
    <w:name w:val="Pozadina_SvijetloCrvena"/>
    <w:basedOn w:val="eSPISCCParagraphDefaultFont"/>
    <w:rsid w:val="008117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17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styleId="Tekstrezerviranogmjesta" w:type="character">
    <w:name w:val="Placeholder Text"/>
    <w:basedOn w:val="Zadanifontodlomka"/>
    <w:uiPriority w:val="99"/>
    <w:semiHidden/>
    <w:rsid w:val="00811713"/>
    <w:rPr>
      <w:color w:val="808080"/>
      <w:bdr w:color="auto" w:space="0" w:sz="0" w:val="none"/>
      <w:shd w:color="auto" w:fill="auto" w:val="clear"/>
    </w:rPr>
  </w:style>
  <w:style w:customStyle="1" w:styleId="eSPISCCParagraphDefaultFont" w:type="character">
    <w:name w:val="eSPIS_CC_Paragraph Default Font"/>
    <w:basedOn w:val="Zadanifontodlomka"/>
    <w:rsid w:val="008117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1713"/>
    <w:rPr>
      <w:bdr w:color="auto" w:space="0" w:sz="0" w:val="none"/>
      <w:shd w:color="auto" w:fill="FFFFCC" w:val="clear"/>
      <w:lang w:val="hr-HR"/>
    </w:rPr>
  </w:style>
  <w:style w:customStyle="1" w:styleId="PozadinaSvijetloCrvena" w:type="character">
    <w:name w:val="Pozadina_SvijetloCrvena"/>
    <w:basedOn w:val="eSPISCCParagraphDefaultFont"/>
    <w:rsid w:val="008117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17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2010.</izvorni_sadrzaj>
    <derivirana_varijabla naziv="DomainObject.Predmet.DatumOsnivanja_1">9.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St-42/2010</izvorni_sadrzaj>
    <derivirana_varijabla naziv="DomainObject.Predmet.OznakaBroj_1">St-42/2010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KASTELI, d.o.o. za trgovinu i usluge "u stečaju"</izvorni_sadrzaj>
    <derivirana_varijabla naziv="DomainObject.Predmet.ProtustrankaFormated_1">  KASTELI, d.o.o. za trgovinu i usluge "u stečaju"</derivirana_varijabla>
  </DomainObject.Predmet.ProtustrankaFormated>
  <DomainObject.Predmet.ProtustrankaFormatedOIB>
    <izvorni_sadrzaj>  KASTELI, d.o.o. za trgovinu i usluge "u stečaju", OIB 11142315939</izvorni_sadrzaj>
    <derivirana_varijabla naziv="DomainObject.Predmet.ProtustrankaFormatedOIB_1">  KASTELI, d.o.o. za trgovinu i usluge "u stečaju", OIB 11142315939</derivirana_varijabla>
  </DomainObject.Predmet.ProtustrankaFormatedOIB>
  <DomainObject.Predmet.ProtustrankaFormatedWithAdress>
    <izvorni_sadrzaj> KASTELI, d.o.o. za trgovinu i usluge "u stečaju", Augusta Cesarca 4, Split</izvorni_sadrzaj>
    <derivirana_varijabla naziv="DomainObject.Predmet.ProtustrankaFormatedWithAdress_1"> KASTELI, d.o.o. za trgovinu i usluge "u stečaju", Augusta Cesarca 4, Split</derivirana_varijabla>
  </DomainObject.Predmet.ProtustrankaFormatedWithAdress>
  <DomainObject.Predmet.ProtustrankaFormatedWithAdressOIB>
    <izvorni_sadrzaj> KASTELI, d.o.o. za trgovinu i usluge "u stečaju", OIB 11142315939, Augusta Cesarca 4, Split</izvorni_sadrzaj>
    <derivirana_varijabla naziv="DomainObject.Predmet.ProtustrankaFormatedWithAdressOIB_1"> KASTELI, d.o.o. za trgovinu i usluge "u stečaju", OIB 11142315939, Augusta Cesarca 4, Split</derivirana_varijabla>
  </DomainObject.Predmet.ProtustrankaFormatedWithAdressOIB>
  <DomainObject.Predmet.ProtustrankaWithAdress>
    <izvorni_sadrzaj>KASTELI, d.o.o. za trgovinu i usluge "u stečaju" Augusta Cesarca 4, Split</izvorni_sadrzaj>
    <derivirana_varijabla naziv="DomainObject.Predmet.ProtustrankaWithAdress_1">KASTELI, d.o.o. za trgovinu i usluge "u stečaju" Augusta Cesarca 4, Split</derivirana_varijabla>
  </DomainObject.Predmet.ProtustrankaWithAdress>
  <DomainObject.Predmet.ProtustrankaWithAdressOIB>
    <izvorni_sadrzaj>KASTELI, d.o.o. za trgovinu i usluge "u stečaju", OIB 11142315939, Augusta Cesarca 4, Split</izvorni_sadrzaj>
    <derivirana_varijabla naziv="DomainObject.Predmet.ProtustrankaWithAdressOIB_1">KASTELI, d.o.o. za trgovinu i usluge "u stečaju", OIB 11142315939, Augusta Cesarca 4, Split</derivirana_varijabla>
  </DomainObject.Predmet.ProtustrankaWithAdressOIB>
  <DomainObject.Predmet.ProtustrankaNazivFormated>
    <izvorni_sadrzaj>KASTELI, d.o.o. za trgovinu i usluge "u stečaju"</izvorni_sadrzaj>
    <derivirana_varijabla naziv="DomainObject.Predmet.ProtustrankaNazivFormated_1">KASTELI, d.o.o. za trgovinu i usluge "u stečaju"</derivirana_varijabla>
  </DomainObject.Predmet.ProtustrankaNazivFormated>
  <DomainObject.Predmet.ProtustrankaNazivFormatedOIB>
    <izvorni_sadrzaj>KASTELI, d.o.o. za trgovinu i usluge "u stečaju", OIB 11142315939</izvorni_sadrzaj>
    <derivirana_varijabla naziv="DomainObject.Predmet.ProtustrankaNazivFormatedOIB_1">KASTELI, d.o.o. za trgovinu i usluge "u stečaju", OIB 11142315939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Hrvatske vode, pravna osoba za upravljanje vodama; Hrvatski Telekom d.d.; MERCATOR - H  društvo s ograničenom odgovornošću za trgovinu i proizvodnju zastupanog po punomoćniku Tomislav Kos; GRAĐA - PRODAJNI CENTRI d.o.o. za trgovinu zastupanog po punomoćniku Ivan Vidović; BR-EMA društvo s ograničenom odgovornošću za ugostiteljstvo, trgovinu i usluge; HRVATSKE ŠUME TOURS društvo s ograničenom odgovornošću - putnička agencija - u likvidaciji zastupanog po punomoćniku Odvjetničko društvo TOMIĆ &amp; ŠUŠNJAR j.t.d. u likvidaciji; Raiffeisenbank Austria d.d.; BONAČIĆ SECURITY za zaštitu osoba i imovine, društvo s ograničenom odgovornošću; HARO društvo s ograničenom odgovornošću za trgovinu i usluge zastupanog po punomoćniku ANTOLIĆ I SURADNICI odvjetničko društvo, javno trgovačko društvo; Nebojša Antolić; DHL International d.o.o, hitna dostava širom svijeta zastupanog po punomoćniku Krešimir Lisak; GLOBALNI SERVIS d.o.o. za upravljanje i održavanje objekata zastupanog po punomoćniku Mr. sc. Tin Matić; CARGO-PARTNER d.o.o. za otpremništvo, zastupanje u prometu roba i usluge skladištenja; FLIO d.o.o. za trgovinu, ugostiteljstvo i poslovanje nekretninama; VARTEKS varaždinska tekstilna industrija  d. d.; Hrvatske vode, pravna osoba za upravljanje vodama; ČISTOĆA društvo s ograničenom odgovornošću za obavljanje komunalnih djelatnosti održavanja čistoće i odlaganja komunaln; TRGOVAČKI CENTAR ZAGREB d.o.o. za trgovinu nekretninama; VENETO BANKA dioničko društvo; MAKARSKI KOMUNALAC društvo s ograničenom odgovornošću za obavljanje komunalnih poslova; Hrvatski Telekom d.d.; GENERALI OSIGURANJE dioničko društvo; MARKO MIHOVILOVIĆ; KONTINENTAL PAKIRANJE d.o.o. za graditeljstvo i usluge; HRVATSKA POŠTANSKA BANKA, dioničko društvo; VODOVOD-OSIJEK d.o.o. za vodoopskrbu i odvodnju; IMEX BANKA dioničko društvo; SIMILIS društvo s ograničenom odgovornošću za trgovinu i usluge; ZAGREBAČKI HOLDING, društvo s ograničenom odgovornošću za javni prijevoz, opskrbu vodom, održavanje čistoće, putnička a; FLIBA, društvo s ograničenom odgovornošću za trgovinu zastupanog po punomoćniku Edi Biočić; KERUM društvo s ograničenom odgovornošću, za unutarnju i vanjsku trgovinu, promet i usluge; VIPnet usluge d.o.o. za telekomunikacijske usluge; MICRONIC, d.o.o. za proizvodnju, trgovinu i usluge; AFIRMACIJA MARSONIA društvo s ograničenom odgovornošću za poslovanje nekretninama; OT-OPTIMA TELEKOM d.d. za telekomunikacije; GRIP GRADNJA d.o.o. za gradnju, trgovinu, turizam, ugostiteljstvo i usluge zastupanog po punomoćniku Dora Živković; HYPO ALPE-ADRIA-BANK dioničko društvo; MARANA d.o.o. proizvodnja, trgovina, usluge, export-import zastupanog po punomoćniku Odvjetničko društvo MATULIĆ, BILIĆ I PARTNERI, j.t.d.; Raiffeisenbank Austria d.d.; TRGOVAČKI CENTAR ZAGREB d.o.o. za trgovinu nekretninama zastupanog po punomoćniku PEĆAREVIĆ &amp; RELIĆ odvjetničko društvo; FLIO d.o.o. za trgovinu, ugostiteljstvo i poslovanje nekretninama zastupanog po punomoćniku Mijo Jeličić; HEP - Opskrba d.o.o. za opskrbu potrošača električnom, toplinskom energijom i plinom; VODOVOD-OSIJEK d.o.o. za vodoopskrbu i odvodnju; AFIRMACIJA MARSONIA društvo s ograničenom odgovornošću za poslovanje nekretninama zastupanog po punomoćniku JAGAR &amp; GREBENAR, ODVJETNIČKO DRUŠTVO; KABRIO društvo s ograničenom odgovornošću za trgovinu i usluge zastupanog po punomoćniku GOLUBIĆ I PARTNERI odvjetničko društvo; OPTIMA LEASING d.o.o. za usluge zastupanog po punomoćniku Goran Božić; INKASATOR d.o.o. za obavljanje poslova naplate troškova stanovanja i drugih knjigovodstvenih usluga; HYPO-LEASING KROATIEN, društvo za financiranje, d.o.o.; APLANOS za trgovinu i usluge društvo s ograničenom odgovornošću zastupanog po punomoćniku ŽELJKO LUBINA; VODOVOD I KANALIZACIJA, društvo s ograničenom odgovornošću za vodoopskrbu, odvodnju i pročišćavanje otpadnih voda; Hrvatska radiotelevizija; GENERALI OSIGURANJE dioničko društvo; KERUM društvo s ograničenom odgovornošću, za unutarnju i vanjsku trgovinu, promet i usluge; SHOPPING CENTER, društvo s ograničenom odgovornošću za graditeljstvo i trgovinu; Financijska agencija; HRVATSKE ŠUME društvo s ograničenom odgovornošću; SOCIETE GENERALE-SPLITSKA BANKA dioničko društvo; GRAĐA dioničko društvo za trgovinu na veliko i malo; TOWER CENTER RIJEKA društvo s ograničenom odgovornošću za usluge; HEP-Operator distribucijskog sustava d.o.o. za distribuciju i opskrbu električne energije; GRAD RIJEKA zastupanog po punomoćniku Vinko Samardžić; Zajednički odvjetnički ured Veljko Knežević, Edi Bradamante, Mira Hinić, Ivana Radić, Bojana Pavković, Senka Perhat i Neven Knežević</izvorni_sadrzaj>
    <derivirana_varijabla naziv="DomainObject.Predmet.StrankaFormated_1">  Hrvatske vode, pravna osoba za upravljanje vodama; Hrvatski Telekom d.d.; MERCATOR - H  društvo s ograničenom odgovornošću za trgovinu i proizvodnju zastupanog po punomoćniku Tomislav Kos; GRAĐA - PRODAJNI CENTRI d.o.o. za trgovinu zastupanog po punomoćniku Ivan Vidović; BR-EMA društvo s ograničenom odgovornošću za ugostiteljstvo, trgovinu i usluge; HRVATSKE ŠUME TOURS društvo s ograničenom odgovornošću - putnička agencija - u likvidaciji zastupanog po punomoćniku Odvjetničko društvo TOMIĆ &amp; ŠUŠNJAR j.t.d. u likvidaciji; Raiffeisenbank Austria d.d.; BONAČIĆ SECURITY za zaštitu osoba i imovine, društvo s ograničenom odgovornošću; HARO društvo s ograničenom odgovornošću za trgovinu i usluge zastupanog po punomoćniku ANTOLIĆ I SURADNICI odvjetničko društvo, javno trgovačko društvo; Nebojša Antolić; DHL International d.o.o, hitna dostava širom svijeta zastupanog po punomoćniku Krešimir Lisak; GLOBALNI SERVIS d.o.o. za upravljanje i održavanje objekata zastupanog po punomoćniku Mr. sc. Tin Matić; CARGO-PARTNER d.o.o. za otpremništvo, zastupanje u prometu roba i usluge skladištenja; FLIO d.o.o. za trgovinu, ugostiteljstvo i poslovanje nekretninama; VARTEKS varaždinska tekstilna industrija  d. d.; Hrvatske vode, pravna osoba za upravljanje vodama; ČISTOĆA društvo s ograničenom odgovornošću za obavljanje komunalnih djelatnosti održavanja čistoće i odlaganja komunaln; TRGOVAČKI CENTAR ZAGREB d.o.o. za trgovinu nekretninama; VENETO BANKA dioničko društvo; MAKARSKI KOMUNALAC društvo s ograničenom odgovornošću za obavljanje komunalnih poslova; Hrvatski Telekom d.d.; GENERALI OSIGURANJE dioničko društvo; MARKO MIHOVILOVIĆ; KONTINENTAL PAKIRANJE d.o.o. za graditeljstvo i usluge; HRVATSKA POŠTANSKA BANKA, dioničko društvo; VODOVOD-OSIJEK d.o.o. za vodoopskrbu i odvodnju; IMEX BANKA dioničko društvo; SIMILIS društvo s ograničenom odgovornošću za trgovinu i usluge; ZAGREBAČKI HOLDING, društvo s ograničenom odgovornošću za javni prijevoz, opskrbu vodom, održavanje čistoće, putnička a; FLIBA, društvo s ograničenom odgovornošću za trgovinu zastupanog po punomoćniku Edi Biočić; KERUM društvo s ograničenom odgovornošću, za unutarnju i vanjsku trgovinu, promet i usluge; VIPnet usluge d.o.o. za telekomunikacijske usluge; MICRONIC, d.o.o. za proizvodnju, trgovinu i usluge; AFIRMACIJA MARSONIA društvo s ograničenom odgovornošću za poslovanje nekretninama; OT-OPTIMA TELEKOM d.d. za telekomunikacije; GRIP GRADNJA d.o.o. za gradnju, trgovinu, turizam, ugostiteljstvo i usluge zastupanog po punomoćniku Dora Živković; HYPO ALPE-ADRIA-BANK dioničko društvo; MARANA d.o.o. proizvodnja, trgovina, usluge, export-import zastupanog po punomoćniku Odvjetničko društvo MATULIĆ, BILIĆ I PARTNERI, j.t.d.; Raiffeisenbank Austria d.d.; TRGOVAČKI CENTAR ZAGREB d.o.o. za trgovinu nekretninama zastupanog po punomoćniku PEĆAREVIĆ &amp; RELIĆ odvjetničko društvo; FLIO d.o.o. za trgovinu, ugostiteljstvo i poslovanje nekretninama zastupanog po punomoćniku Mijo Jeličić; HEP - Opskrba d.o.o. za opskrbu potrošača električnom, toplinskom energijom i plinom; VODOVOD-OSIJEK d.o.o. za vodoopskrbu i odvodnju; AFIRMACIJA MARSONIA društvo s ograničenom odgovornošću za poslovanje nekretninama zastupanog po punomoćniku JAGAR &amp; GREBENAR, ODVJETNIČKO DRUŠTVO; KABRIO društvo s ograničenom odgovornošću za trgovinu i usluge zastupanog po punomoćniku GOLUBIĆ I PARTNERI odvjetničko društvo; OPTIMA LEASING d.o.o. za usluge zastupanog po punomoćniku Goran Božić; INKASATOR d.o.o. za obavljanje poslova naplate troškova stanovanja i drugih knjigovodstvenih usluga; HYPO-LEASING KROATIEN, društvo za financiranje, d.o.o.; APLANOS za trgovinu i usluge društvo s ograničenom odgovornošću zastupanog po punomoćniku ŽELJKO LUBINA; VODOVOD I KANALIZACIJA, društvo s ograničenom odgovornošću za vodoopskrbu, odvodnju i pročišćavanje otpadnih voda; Hrvatska radiotelevizija; GENERALI OSIGURANJE dioničko društvo; KERUM društvo s ograničenom odgovornošću, za unutarnju i vanjsku trgovinu, promet i usluge; SHOPPING CENTER, društvo s ograničenom odgovornošću za graditeljstvo i trgovinu; Financijska agencija; HRVATSKE ŠUME društvo s ograničenom odgovornošću; SOCIETE GENERALE-SPLITSKA BANKA dioničko društvo; GRAĐA dioničko društvo za trgovinu na veliko i malo; TOWER CENTER RIJEKA društvo s ograničenom odgovornošću za usluge; HEP-Operator distribucijskog sustava d.o.o. za distribuciju i opskrbu električne energije; GRAD RIJEKA zastupanog po punomoćniku Vinko Samardžić; Zajednički odvjetnički ured Veljko Knežević, Edi Bradamante, Mira Hinić, Ivana Radić, Bojana Pavković, Senka Perhat i Neven Knežević</derivirana_varijabla>
  </DomainObject.Predmet.StrankaFormated>
  <DomainObject.Predmet.StrankaFormatedOIB>
    <izvorni_sadrzaj>  Hrvatske vode, pravna osoba za upravljanje vodama, OIB 28921383001; Hrvatski Telekom d.d., OIB 81793146560; MERCATOR - H  društvo s ograničenom odgovornošću za trgovinu i proizvodnju, OIB 10045107278 zastupanog po punomoćniku Tomislav Kos; GRAĐA - PRODAJNI CENTRI d.o.o. za trgovinu, OIB 70571833346 zastupanog po punomoćniku Ivan Vidović; BR-EMA društvo s ograničenom odgovornošću za ugostiteljstvo, trgovinu i usluge, OIB 55690591528; HRVATSKE ŠUME TOURS društvo s ograničenom odgovornošću - putnička agencija - u likvidaciji, OIB 39596197214 zastupanog po punomoćniku Odvjetničko društvo TOMIĆ &amp; ŠUŠNJAR j.t.d. u likvidaciji; Raiffeisenbank Austria d.d., OIB 53056966535; BONAČIĆ SECURITY za zaštitu osoba i imovine, društvo s ograničenom odgovornošću, OIB 63135369237; HARO društvo s ograničenom odgovornošću za trgovinu i usluge, OIB 21478700168 zastupanog po punomoćniku ANTOLIĆ I SURADNICI odvjetničko društvo, javno trgovačko društvo; Nebojša Antolić; DHL International d.o.o, hitna dostava širom svijeta, OIB 79069474349 zastupanog po punomoćniku Krešimir Lisak; GLOBALNI SERVIS d.o.o. za upravljanje i održavanje objekata, OIB 16428352077 zastupanog po punomoćniku Mr. sc. Tin Matić; CARGO-PARTNER d.o.o. za otpremništvo, zastupanje u prometu roba i usluge skladištenja, OIB 84596041174; FLIO d.o.o. za trgovinu, ugostiteljstvo i poslovanje nekretninama, OIB 39808838633; VARTEKS varaždinska tekstilna industrija  d. d., OIB 00872098033; Hrvatske vode, pravna osoba za upravljanje vodama, OIB 28921383001; ČISTOĆA društvo s ograničenom odgovornošću za obavljanje komunalnih djelatnosti održavanja čistoće i odlaganja komunaln, OIB 38812451417; TRGOVAČKI CENTAR ZAGREB d.o.o. za trgovinu nekretninama, OIB 57136792631; VENETO BANKA dioničko društvo, OIB 81712716992; MAKARSKI KOMUNALAC društvo s ograničenom odgovornošću za obavljanje komunalnih poslova, OIB 12733878804; Hrvatski Telekom d.d., OIB 81793146560; GENERALI OSIGURANJE dioničko društvo, OIB 10840749604; MARKO MIHOVILOVIĆ, OIB 05481546487; KONTINENTAL PAKIRANJE d.o.o. za graditeljstvo i usluge, OIB 87358951669; HRVATSKA POŠTANSKA BANKA, dioničko društvo, OIB 87939104217; VODOVOD-OSIJEK d.o.o. za vodoopskrbu i odvodnju, OIB 43654507669; IMEX BANKA dioničko društvo, OIB 99326633206; SIMILIS društvo s ograničenom odgovornošću za trgovinu i usluge, OIB 35016480287; ZAGREBAČKI HOLDING, društvo s ograničenom odgovornošću za javni prijevoz, opskrbu vodom, održavanje čistoće, putnička a, OIB 85584865987; FLIBA, društvo s ograničenom odgovornošću za trgovinu, OIB 30777726033 zastupanog po punomoćniku Edi Biočić; KERUM društvo s ograničenom odgovornošću, za unutarnju i vanjsku trgovinu, promet i usluge, OIB 66124057408; VIPnet usluge d.o.o. za telekomunikacijske usluge, OIB 00565279090; MICRONIC, d.o.o. za proizvodnju, trgovinu i usluge, OIB 89489773101; AFIRMACIJA MARSONIA društvo s ograničenom odgovornošću za poslovanje nekretninama, OIB 67378156267; OT-OPTIMA TELEKOM d.d. za telekomunikacije, OIB 36004425025; GRIP GRADNJA d.o.o. za gradnju, trgovinu, turizam, ugostiteljstvo i usluge, OIB 45163761671 zastupanog po punomoćniku Dora Živković; HYPO ALPE-ADRIA-BANK dioničko društvo, OIB 14036333877; MARANA d.o.o. proizvodnja, trgovina, usluge, export-import, OIB 20038755624 zastupanog po punomoćniku Odvjetničko društvo MATULIĆ, BILIĆ I PARTNERI, j.t.d.; Raiffeisenbank Austria d.d., OIB 53056966535; TRGOVAČKI CENTAR ZAGREB d.o.o. za trgovinu nekretninama, OIB 57136792631 zastupanog po punomoćniku PEĆAREVIĆ &amp; RELIĆ odvjetničko društvo; FLIO d.o.o. za trgovinu, ugostiteljstvo i poslovanje nekretninama, OIB 39808838633 zastupanog po punomoćniku Mijo Jeličić; HEP - Opskrba d.o.o. za opskrbu potrošača električnom, toplinskom energijom i plinom, OIB 63073332379; VODOVOD-OSIJEK d.o.o. za vodoopskrbu i odvodnju, OIB 43654507669; AFIRMACIJA MARSONIA društvo s ograničenom odgovornošću za poslovanje nekretninama, OIB 67378156267 zastupanog po punomoćniku JAGAR &amp; GREBENAR, ODVJETNIČKO DRUŠTVO; KABRIO društvo s ograničenom odgovornošću za trgovinu i usluge, OIB 02014925756 zastupanog po punomoćniku GOLUBIĆ I PARTNERI odvjetničko društvo; OPTIMA LEASING d.o.o. za usluge, OIB 71463153978 zastupanog po punomoćniku Goran Božić; INKASATOR d.o.o. za obavljanje poslova naplate troškova stanovanja i drugih knjigovodstvenih usluga, OIB 51671452481; HYPO-LEASING KROATIEN, društvo za financiranje, d.o.o., OIB 87064273078; APLANOS za trgovinu i usluge društvo s ograničenom odgovornošću, OIB 86169679468 zastupanog po punomoćniku ŽELJKO LUBINA; VODOVOD I KANALIZACIJA, društvo s ograničenom odgovornošću za vodoopskrbu, odvodnju i pročišćavanje otpadnih voda, OIB 56826138353; Hrvatska radiotelevizija, OIB 68419124305; GENERALI OSIGURANJE dioničko društvo, OIB 10840749604; KERUM društvo s ograničenom odgovornošću, za unutarnju i vanjsku trgovinu, promet i usluge, OIB 66124057408; SHOPPING CENTER, društvo s ograničenom odgovornošću za graditeljstvo i trgovinu, OIB 48527883403; Financijska agencija, OIB 85821130368; HRVATSKE ŠUME društvo s ograničenom odgovornošću, OIB 69693144506; SOCIETE GENERALE-SPLITSKA BANKA dioničko društvo, OIB 69326397242; GRAĐA dioničko društvo za trgovinu na veliko i malo, OIB 75628884500; TOWER CENTER RIJEKA društvo s ograničenom odgovornošću za usluge, OIB 84184387126; HEP-Operator distribucijskog sustava d.o.o. za distribuciju i opskrbu električne energije, OIB 46830600751; GRAD RIJEKA, OIB 54382731928 zastupanog po punomoćniku Vinko Samardžić; Zajednički odvjetnički ured Veljko Knežević, Edi Bradamante, Mira Hinić, Ivana Radić, Bojana Pavković, Senka Perhat i Neven Knežević</izvorni_sadrzaj>
    <derivirana_varijabla naziv="DomainObject.Predmet.StrankaFormatedOIB_1">  Hrvatske vode, pravna osoba za upravljanje vodama, OIB 28921383001; Hrvatski Telekom d.d., OIB 81793146560; MERCATOR - H  društvo s ograničenom odgovornošću za trgovinu i proizvodnju, OIB 10045107278 zastupanog po punomoćniku Tomislav Kos; GRAĐA - PRODAJNI CENTRI d.o.o. za trgovinu, OIB 70571833346 zastupanog po punomoćniku Ivan Vidović; BR-EMA društvo s ograničenom odgovornošću za ugostiteljstvo, trgovinu i usluge, OIB 55690591528; HRVATSKE ŠUME TOURS društvo s ograničenom odgovornošću - putnička agencija - u likvidaciji, OIB 39596197214 zastupanog po punomoćniku Odvjetničko društvo TOMIĆ &amp; ŠUŠNJAR j.t.d. u likvidaciji; Raiffeisenbank Austria d.d., OIB 53056966535; BONAČIĆ SECURITY za zaštitu osoba i imovine, društvo s ograničenom odgovornošću, OIB 63135369237; HARO društvo s ograničenom odgovornošću za trgovinu i usluge, OIB 21478700168 zastupanog po punomoćniku ANTOLIĆ I SURADNICI odvjetničko društvo, javno trgovačko društvo; Nebojša Antolić; DHL International d.o.o, hitna dostava širom svijeta, OIB 79069474349 zastupanog po punomoćniku Krešimir Lisak; GLOBALNI SERVIS d.o.o. za upravljanje i održavanje objekata, OIB 16428352077 zastupanog po punomoćniku Mr. sc. Tin Matić; CARGO-PARTNER d.o.o. za otpremništvo, zastupanje u prometu roba i usluge skladištenja, OIB 84596041174; FLIO d.o.o. za trgovinu, ugostiteljstvo i poslovanje nekretninama, OIB 39808838633; VARTEKS varaždinska tekstilna industrija  d. d., OIB 00872098033; Hrvatske vode, pravna osoba za upravljanje vodama, OIB 28921383001; ČISTOĆA društvo s ograničenom odgovornošću za obavljanje komunalnih djelatnosti održavanja čistoće i odlaganja komunaln, OIB 38812451417; TRGOVAČKI CENTAR ZAGREB d.o.o. za trgovinu nekretninama, OIB 57136792631; VENETO BANKA dioničko društvo, OIB 81712716992; MAKARSKI KOMUNALAC društvo s ograničenom odgovornošću za obavljanje komunalnih poslova, OIB 12733878804; Hrvatski Telekom d.d., OIB 81793146560; GENERALI OSIGURANJE dioničko društvo, OIB 10840749604; MARKO MIHOVILOVIĆ, OIB 05481546487; KONTINENTAL PAKIRANJE d.o.o. za graditeljstvo i usluge, OIB 87358951669; HRVATSKA POŠTANSKA BANKA, dioničko društvo, OIB 87939104217; VODOVOD-OSIJEK d.o.o. za vodoopskrbu i odvodnju, OIB 43654507669; IMEX BANKA dioničko društvo, OIB 99326633206; SIMILIS društvo s ograničenom odgovornošću za trgovinu i usluge, OIB 35016480287; ZAGREBAČKI HOLDING, društvo s ograničenom odgovornošću za javni prijevoz, opskrbu vodom, održavanje čistoće, putnička a, OIB 85584865987; FLIBA, društvo s ograničenom odgovornošću za trgovinu, OIB 30777726033 zastupanog po punomoćniku Edi Biočić; KERUM društvo s ograničenom odgovornošću, za unutarnju i vanjsku trgovinu, promet i usluge, OIB 66124057408; VIPnet usluge d.o.o. za telekomunikacijske usluge, OIB 00565279090; MICRONIC, d.o.o. za proizvodnju, trgovinu i usluge, OIB 89489773101; AFIRMACIJA MARSONIA društvo s ograničenom odgovornošću za poslovanje nekretninama, OIB 67378156267; OT-OPTIMA TELEKOM d.d. za telekomunikacije, OIB 36004425025; GRIP GRADNJA d.o.o. za gradnju, trgovinu, turizam, ugostiteljstvo i usluge, OIB 45163761671 zastupanog po punomoćniku Dora Živković; HYPO ALPE-ADRIA-BANK dioničko društvo, OIB 14036333877; MARANA d.o.o. proizvodnja, trgovina, usluge, export-import, OIB 20038755624 zastupanog po punomoćniku Odvjetničko društvo MATULIĆ, BILIĆ I PARTNERI, j.t.d.; Raiffeisenbank Austria d.d., OIB 53056966535; TRGOVAČKI CENTAR ZAGREB d.o.o. za trgovinu nekretninama, OIB 57136792631 zastupanog po punomoćniku PEĆAREVIĆ &amp; RELIĆ odvjetničko društvo; FLIO d.o.o. za trgovinu, ugostiteljstvo i poslovanje nekretninama, OIB 39808838633 zastupanog po punomoćniku Mijo Jeličić; HEP - Opskrba d.o.o. za opskrbu potrošača električnom, toplinskom energijom i plinom, OIB 63073332379; VODOVOD-OSIJEK d.o.o. za vodoopskrbu i odvodnju, OIB 43654507669; AFIRMACIJA MARSONIA društvo s ograničenom odgovornošću za poslovanje nekretninama, OIB 67378156267 zastupanog po punomoćniku JAGAR &amp; GREBENAR, ODVJETNIČKO DRUŠTVO; KABRIO društvo s ograničenom odgovornošću za trgovinu i usluge, OIB 02014925756 zastupanog po punomoćniku GOLUBIĆ I PARTNERI odvjetničko društvo; OPTIMA LEASING d.o.o. za usluge, OIB 71463153978 zastupanog po punomoćniku Goran Božić; INKASATOR d.o.o. za obavljanje poslova naplate troškova stanovanja i drugih knjigovodstvenih usluga, OIB 51671452481; HYPO-LEASING KROATIEN, društvo za financiranje, d.o.o., OIB 87064273078; APLANOS za trgovinu i usluge društvo s ograničenom odgovornošću, OIB 86169679468 zastupanog po punomoćniku ŽELJKO LUBINA; VODOVOD I KANALIZACIJA, društvo s ograničenom odgovornošću za vodoopskrbu, odvodnju i pročišćavanje otpadnih voda, OIB 56826138353; Hrvatska radiotelevizija, OIB 68419124305; GENERALI OSIGURANJE dioničko društvo, OIB 10840749604; KERUM društvo s ograničenom odgovornošću, za unutarnju i vanjsku trgovinu, promet i usluge, OIB 66124057408; SHOPPING CENTER, društvo s ograničenom odgovornošću za graditeljstvo i trgovinu, OIB 48527883403; Financijska agencija, OIB 85821130368; HRVATSKE ŠUME društvo s ograničenom odgovornošću, OIB 69693144506; SOCIETE GENERALE-SPLITSKA BANKA dioničko društvo, OIB 69326397242; GRAĐA dioničko društvo za trgovinu na veliko i malo, OIB 75628884500; TOWER CENTER RIJEKA društvo s ograničenom odgovornošću za usluge, OIB 84184387126; HEP-Operator distribucijskog sustava d.o.o. za distribuciju i opskrbu električne energije, OIB 46830600751; GRAD RIJEKA, OIB 54382731928 zastupanog po punomoćniku Vinko Samardžić; Zajednički odvjetnički ured Veljko Knežević, Edi Bradamante, Mira Hinić, Ivana Radić, Bojana Pavković, Senka Perhat i Neven Knežević</derivirana_varijabla>
  </DomainObject.Predmet.StrankaFormatedOIB>
  <DomainObject.Predmet.StrankaFormatedWithAdress>
    <izvorni_sadrzaj> Hrvatske vode, pravna osoba za upravljanje vodama, Ulica grada Vukovara 220, 10000 Zagreb; Hrvatski Telekom d.d., Savska cesta 32, 10000 Zagreb; MERCATOR - H  društvo s ograničenom odgovornošću za trgovinu i proizvodnju, Ljudevita Posavskog 5, Sesvete zastupanog po punomoćniku Tomislav Kos; GRAĐA - PRODAJNI CENTRI d.o.o. za trgovinu, Vranjički put 2, Solin zastupanog po punomoćniku Ivan Vidović; BR-EMA društvo s ograničenom odgovornošću za ugostiteljstvo, trgovinu i usluge, Vinogradska 8, 41319 Repušnica; HRVATSKE ŠUME TOURS društvo s ograničenom odgovornošću - putnička agencija - u likvidaciji, Ljudevita Farkaša Vukotinovića 2, 10000 Zagreb zastupanog po punomoćniku Odvjetničko društvo TOMIĆ &amp; ŠUŠNJAR j.t.d. u likvidaciji; Raiffeisenbank Austria d.d., Petrinjska 59, 10000 Zagreb; BONAČIĆ SECURITY za zaštitu osoba i imovine, društvo s ograničenom odgovornošću, Dinka Šimunovića 2 A, 21000 Split; HARO društvo s ograničenom odgovornošću za trgovinu i usluge, Virovska 29, 10000 Zagreb zastupanog po punomoćniku ANTOLIĆ I SURADNICI odvjetničko društvo, javno trgovačko društvo; Nebojša Antolić; DHL International d.o.o, hitna dostava širom svijeta, Utinjska 40, 10000 Zagreb zastupanog po punomoćniku Krešimir Lisak; GLOBALNI SERVIS d.o.o. za upravljanje i održavanje objekata, Jaruščica 9d, 10000 Zagreb zastupanog po punomoćniku Mr. sc. Tin Matić; CARGO-PARTNER d.o.o. za otpremništvo, zastupanje u prometu roba i usluge skladištenja, Jankomir 25 J, 10000 Zagreb; FLIO d.o.o. za trgovinu, ugostiteljstvo i poslovanje nekretninama, Slavonska avenija 56, 10000 Zagreb; VARTEKS varaždinska tekstilna industrija  d. d., Zagrebačka 94, 42000 Varaždin; Hrvatske vode, pravna osoba za upravljanje vodama, Grada Vukovara 220, 10000 Zagreb; ČISTOĆA društvo s ograničenom odgovornošću za obavljanje komunalnih djelatnosti održavanja čistoće i odlaganja komunaln, Put Plokita 81, Split; TRGOVAČKI CENTAR ZAGREB d.o.o. za trgovinu nekretninama, Zaprešićka 2, Jablanovec; VENETO BANKA dioničko društvo, Draškovićeva 58, 10000 Zagreb; MAKARSKI KOMUNALAC društvo s ograničenom odgovornošću za obavljanje komunalnih poslova, Trg Tina Ujevića 1, Makarska; Hrvatski Telekom d.d., Savska cesta 32, 10000 Zagreb; GENERALI OSIGURANJE dioničko društvo, Bani 110, 10000 Zagreb; MARKO MIHOVILOVIĆ, Augusta Cesarca 4, Split; KONTINENTAL PAKIRANJE d.o.o. za graditeljstvo i usluge, Pod Kosom 40, Split; HRVATSKA POŠTANSKA BANKA, dioničko društvo, Jurišićeva 4, 10000 Zagreb; VODOVOD-OSIJEK d.o.o. za vodoopskrbu i odvodnju, Poljski Put 1, Osijek; IMEX BANKA dioničko društvo, Tolstojeva 6, Split; SIMILIS društvo s ograničenom odgovornošću za trgovinu i usluge, Duga 17, Vinkovci; ZAGREBAČKI HOLDING, društvo s ograničenom odgovornošću za javni prijevoz, opskrbu vodom, održavanje čistoće, putnička a, Ulica grada Vukovara 41, 10000 Zagreb; FLIBA, društvo s ograničenom odgovornošću za trgovinu, Gospodarska ulica 5, Donji Stupnik zastupanog po punomoćniku Edi Biočić; KERUM društvo s ograničenom odgovornošću, za unutarnju i vanjsku trgovinu, promet i usluge, Zrinjsko Frankopanska 68, Split; VIPnet usluge d.o.o. za telekomunikacijske usluge, Vrtni put 1, 10000 Zagreb; MICRONIC, d.o.o. za proizvodnju, trgovinu i usluge, Gotovčeva 8, 21000 Split; AFIRMACIJA MARSONIA društvo s ograničenom odgovornošću za poslovanje nekretninama, Škorpikova 24/4, 10000 Zagreb; OT-OPTIMA TELEKOM d.d. za telekomunikacije, Bani 75/a, 10000 Zagreb; GRIP GRADNJA d.o.o. za gradnju, trgovinu, turizam, ugostiteljstvo i usluge, Oko Sv.Kaje 30, Solin zastupanog po punomoćniku Dora Živković; HYPO ALPE-ADRIA-BANK dioničko društvo, Slavonska avenija 6, 10000 Zagreb; MARANA d.o.o. proizvodnja, trgovina, usluge, export-import, Put plokita 14, 21000 Split zastupanog po punomoćniku Odvjetničko društvo MATULIĆ, BILIĆ I PARTNERI, j.t.d.; Raiffeisenbank Austria d.d., Petrinjska 59, 10000 Zagreb; TRGOVAČKI CENTAR ZAGREB d.o.o. za trgovinu nekretninama, Zaprešićka 2, Jablanovec zastupanog po punomoćniku PEĆAREVIĆ &amp; RELIĆ odvjetničko društvo; FLIO d.o.o. za trgovinu, ugostiteljstvo i poslovanje nekretninama, Slavonska avenija 56, 10000 Zagreb zastupanog po punomoćniku Mijo Jeličić; HEP - Opskrba d.o.o. za opskrbu potrošača električnom, toplinskom energijom i plinom, Ulica Grada Vukovara 37, 10000 Zagreb; VODOVOD-OSIJEK d.o.o. za vodoopskrbu i odvodnju, Poljski put 1, 31000 Osijek; AFIRMACIJA MARSONIA društvo s ograničenom odgovornošću za poslovanje nekretninama, Škorpikova 24/4, 10000 Zagreb zastupanog po punomoćniku JAGAR &amp; GREBENAR, ODVJETNIČKO DRUŠTVO; KABRIO društvo s ograničenom odgovornošću za trgovinu i usluge, Zagrebačka avenija 100 a, 10000 Zagreb zastupanog po punomoćniku GOLUBIĆ I PARTNERI odvjetničko društvo; OPTIMA LEASING d.o.o. za usluge, Ivana Lučića 2 A, 10000 Zagreb zastupanog po punomoćniku Goran Božić; INKASATOR d.o.o. za obavljanje poslova naplate troškova stanovanja i drugih knjigovodstvenih usluga, Trg Josipa Broza 4, Karlovac; HYPO-LEASING KROATIEN, društvo za financiranje, d.o.o., Koranska 16, 10000 Zagreb; APLANOS za trgovinu i usluge društvo s ograničenom odgovornošću, Ulica Bruna Bušića 8, Kaštel Gomilica zastupanog po punomoćniku ŽELJKO LUBINA; VODOVOD I KANALIZACIJA, društvo s ograničenom odgovornošću za vodoopskrbu, odvodnju i pročišćavanje otpadnih voda, Biokovska 3, Split; Hrvatska radiotelevizija, Prisavlje 3, 10000 Zagreb; GENERALI OSIGURANJE dioničko društvo, Bani 110, 10000 Zagreb; KERUM društvo s ograničenom odgovornošću, za unutarnju i vanjsku trgovinu, promet i usluge, Zrinjsko Frankopanska 68, Split; SHOPPING CENTER, društvo s ograničenom odgovornošću za graditeljstvo i trgovinu, Branimirova 29, 10000 Zagreb; Financijska agencija, Vrtni put 3, 10000 Zagreb; HRVATSKE ŠUME društvo s ograničenom odgovornošću, Ul.Ljudevita Farkaša Vukotinovića 2, 10000 Zagreb; SOCIETE GENERALE-SPLITSKA BANKA dioničko društvo, Ruđera Boškovića 16, Split; GRAĐA dioničko društvo za trgovinu na veliko i malo, Vranjički put 2, Solin; TOWER CENTER RIJEKA društvo s ograničenom odgovornošću za usluge, Strossmayerova 16, Rijeka; HEP-Operator distribucijskog sustava d.o.o. za distribuciju i opskrbu električne energije, Vergerijeva 6, 52100 Pula; GRAD RIJEKA, Korzo 16, 51000 Rijeka zastupanog po punomoćniku Vinko Samardžić; Zajednički odvjetnički ured Veljko Knežević, Edi Bradamante, Mira Hinić, Ivana Radić, Bojana Pavković, Senka Perhat i Neven Knežević</izvorni_sadrzaj>
    <derivirana_varijabla naziv="DomainObject.Predmet.StrankaFormatedWithAdress_1"> Hrvatske vode, pravna osoba za upravljanje vodama, Ulica grada Vukovara 220, 10000 Zagreb; Hrvatski Telekom d.d., Savska cesta 32, 10000 Zagreb; MERCATOR - H  društvo s ograničenom odgovornošću za trgovinu i proizvodnju, Ljudevita Posavskog 5, Sesvete zastupanog po punomoćniku Tomislav Kos; GRAĐA - PRODAJNI CENTRI d.o.o. za trgovinu, Vranjički put 2, Solin zastupanog po punomoćniku Ivan Vidović; BR-EMA društvo s ograničenom odgovornošću za ugostiteljstvo, trgovinu i usluge, Vinogradska 8, 41319 Repušnica; HRVATSKE ŠUME TOURS društvo s ograničenom odgovornošću - putnička agencija - u likvidaciji, Ljudevita Farkaša Vukotinovića 2, 10000 Zagreb zastupanog po punomoćniku Odvjetničko društvo TOMIĆ &amp; ŠUŠNJAR j.t.d. u likvidaciji; Raiffeisenbank Austria d.d., Petrinjska 59, 10000 Zagreb; BONAČIĆ SECURITY za zaštitu osoba i imovine, društvo s ograničenom odgovornošću, Dinka Šimunovića 2 A, 21000 Split; HARO društvo s ograničenom odgovornošću za trgovinu i usluge, Virovska 29, 10000 Zagreb zastupanog po punomoćniku ANTOLIĆ I SURADNICI odvjetničko društvo, javno trgovačko društvo; Nebojša Antolić; DHL International d.o.o, hitna dostava širom svijeta, Utinjska 40, 10000 Zagreb zastupanog po punomoćniku Krešimir Lisak; GLOBALNI SERVIS d.o.o. za upravljanje i održavanje objekata, Jaruščica 9d, 10000 Zagreb zastupanog po punomoćniku Mr. sc. Tin Matić; CARGO-PARTNER d.o.o. za otpremništvo, zastupanje u prometu roba i usluge skladištenja, Jankomir 25 J, 10000 Zagreb; FLIO d.o.o. za trgovinu, ugostiteljstvo i poslovanje nekretninama, Slavonska avenija 56, 10000 Zagreb; VARTEKS varaždinska tekstilna industrija  d. d., Zagrebačka 94, 42000 Varaždin; Hrvatske vode, pravna osoba za upravljanje vodama, Grada Vukovara 220, 10000 Zagreb; ČISTOĆA društvo s ograničenom odgovornošću za obavljanje komunalnih djelatnosti održavanja čistoće i odlaganja komunaln, Put Plokita 81, Split; TRGOVAČKI CENTAR ZAGREB d.o.o. za trgovinu nekretninama, Zaprešićka 2, Jablanovec; VENETO BANKA dioničko društvo, Draškovićeva 58, 10000 Zagreb; MAKARSKI KOMUNALAC društvo s ograničenom odgovornošću za obavljanje komunalnih poslova, Trg Tina Ujevića 1, Makarska; Hrvatski Telekom d.d., Savska cesta 32, 10000 Zagreb; GENERALI OSIGURANJE dioničko društvo, Bani 110, 10000 Zagreb; MARKO MIHOVILOVIĆ, Augusta Cesarca 4, Split; KONTINENTAL PAKIRANJE d.o.o. za graditeljstvo i usluge, Pod Kosom 40, Split; HRVATSKA POŠTANSKA BANKA, dioničko društvo, Jurišićeva 4, 10000 Zagreb; VODOVOD-OSIJEK d.o.o. za vodoopskrbu i odvodnju, Poljski Put 1, Osijek; IMEX BANKA dioničko društvo, Tolstojeva 6, Split; SIMILIS društvo s ograničenom odgovornošću za trgovinu i usluge, Duga 17, Vinkovci; ZAGREBAČKI HOLDING, društvo s ograničenom odgovornošću za javni prijevoz, opskrbu vodom, održavanje čistoće, putnička a, Ulica grada Vukovara 41, 10000 Zagreb; FLIBA, društvo s ograničenom odgovornošću za trgovinu, Gospodarska ulica 5, Donji Stupnik zastupanog po punomoćniku Edi Biočić; KERUM društvo s ograničenom odgovornošću, za unutarnju i vanjsku trgovinu, promet i usluge, Zrinjsko Frankopanska 68, Split; VIPnet usluge d.o.o. za telekomunikacijske usluge, Vrtni put 1, 10000 Zagreb; MICRONIC, d.o.o. za proizvodnju, trgovinu i usluge, Gotovčeva 8, 21000 Split; AFIRMACIJA MARSONIA društvo s ograničenom odgovornošću za poslovanje nekretninama, Škorpikova 24/4, 10000 Zagreb; OT-OPTIMA TELEKOM d.d. za telekomunikacije, Bani 75/a, 10000 Zagreb; GRIP GRADNJA d.o.o. za gradnju, trgovinu, turizam, ugostiteljstvo i usluge, Oko Sv.Kaje 30, Solin zastupanog po punomoćniku Dora Živković; HYPO ALPE-ADRIA-BANK dioničko društvo, Slavonska avenija 6, 10000 Zagreb; MARANA d.o.o. proizvodnja, trgovina, usluge, export-import, Put plokita 14, 21000 Split zastupanog po punomoćniku Odvjetničko društvo MATULIĆ, BILIĆ I PARTNERI, j.t.d.; Raiffeisenbank Austria d.d., Petrinjska 59, 10000 Zagreb; TRGOVAČKI CENTAR ZAGREB d.o.o. za trgovinu nekretninama, Zaprešićka 2, Jablanovec zastupanog po punomoćniku PEĆAREVIĆ &amp; RELIĆ odvjetničko društvo; FLIO d.o.o. za trgovinu, ugostiteljstvo i poslovanje nekretninama, Slavonska avenija 56, 10000 Zagreb zastupanog po punomoćniku Mijo Jeličić; HEP - Opskrba d.o.o. za opskrbu potrošača električnom, toplinskom energijom i plinom, Ulica Grada Vukovara 37, 10000 Zagreb; VODOVOD-OSIJEK d.o.o. za vodoopskrbu i odvodnju, Poljski put 1, 31000 Osijek; AFIRMACIJA MARSONIA društvo s ograničenom odgovornošću za poslovanje nekretninama, Škorpikova 24/4, 10000 Zagreb zastupanog po punomoćniku JAGAR &amp; GREBENAR, ODVJETNIČKO DRUŠTVO; KABRIO društvo s ograničenom odgovornošću za trgovinu i usluge, Zagrebačka avenija 100 a, 10000 Zagreb zastupanog po punomoćniku GOLUBIĆ I PARTNERI odvjetničko društvo; OPTIMA LEASING d.o.o. za usluge, Ivana Lučića 2 A, 10000 Zagreb zastupanog po punomoćniku Goran Božić; INKASATOR d.o.o. za obavljanje poslova naplate troškova stanovanja i drugih knjigovodstvenih usluga, Trg Josipa Broza 4, Karlovac; HYPO-LEASING KROATIEN, društvo za financiranje, d.o.o., Koranska 16, 10000 Zagreb; APLANOS za trgovinu i usluge društvo s ograničenom odgovornošću, Ulica Bruna Bušića 8, Kaštel Gomilica zastupanog po punomoćniku ŽELJKO LUBINA; VODOVOD I KANALIZACIJA, društvo s ograničenom odgovornošću za vodoopskrbu, odvodnju i pročišćavanje otpadnih voda, Biokovska 3, Split; Hrvatska radiotelevizija, Prisavlje 3, 10000 Zagreb; GENERALI OSIGURANJE dioničko društvo, Bani 110, 10000 Zagreb; KERUM društvo s ograničenom odgovornošću, za unutarnju i vanjsku trgovinu, promet i usluge, Zrinjsko Frankopanska 68, Split; SHOPPING CENTER, društvo s ograničenom odgovornošću za graditeljstvo i trgovinu, Branimirova 29, 10000 Zagreb; Financijska agencija, Vrtni put 3, 10000 Zagreb; HRVATSKE ŠUME društvo s ograničenom odgovornošću, Ul.Ljudevita Farkaša Vukotinovića 2, 10000 Zagreb; SOCIETE GENERALE-SPLITSKA BANKA dioničko društvo, Ruđera Boškovića 16, Split; GRAĐA dioničko društvo za trgovinu na veliko i malo, Vranjički put 2, Solin; TOWER CENTER RIJEKA društvo s ograničenom odgovornošću za usluge, Strossmayerova 16, Rijeka; HEP-Operator distribucijskog sustava d.o.o. za distribuciju i opskrbu električne energije, Vergerijeva 6, 52100 Pula; GRAD RIJEKA, Korzo 16, 51000 Rijeka zastupanog po punomoćniku Vinko Samardžić; Zajednički odvjetnički ured Veljko Knežević, Edi Bradamante, Mira Hinić, Ivana Radić, Bojana Pavković, Senka Perhat i Neven Knežević</derivirana_varijabla>
  </DomainObject.Predmet.StrankaFormatedWithAdress>
  <DomainObject.Predmet.StrankaFormatedWithAdressOIB>
    <izvorni_sadrzaj> Hrvatske vode, pravna osoba za upravljanje vodama, OIB 28921383001, Ulica grada Vukovara 220, 10000 Zagreb; Hrvatski Telekom d.d., OIB 81793146560, Savska cesta 32, 10000 Zagreb; MERCATOR - H  društvo s ograničenom odgovornošću za trgovinu i proizvodnju, OIB 10045107278, Ljudevita Posavskog 5, Sesvete zastupanog po punomoćniku Tomislav Kos; GRAĐA - PRODAJNI CENTRI d.o.o. za trgovinu, OIB 70571833346, Vranjički put 2, Solin zastupanog po punomoćniku Ivan Vidović; BR-EMA društvo s ograničenom odgovornošću za ugostiteljstvo, trgovinu i usluge, OIB 55690591528, Vinogradska 8, 41319 Repušnica; HRVATSKE ŠUME TOURS društvo s ograničenom odgovornošću - putnička agencija - u likvidaciji, OIB 39596197214, Ljudevita Farkaša Vukotinovića 2, 10000 Zagreb zastupanog po punomoćniku Odvjetničko društvo TOMIĆ &amp; ŠUŠNJAR j.t.d. u likvidaciji; Raiffeisenbank Austria d.d., OIB 53056966535, Petrinjska 59, 10000 Zagreb; BONAČIĆ SECURITY za zaštitu osoba i imovine, društvo s ograničenom odgovornošću, OIB 63135369237, Dinka Šimunovića 2 A, 21000 Split; HARO društvo s ograničenom odgovornošću za trgovinu i usluge, OIB 21478700168, Virovska 29, 10000 Zagreb zastupanog po punomoćniku ANTOLIĆ I SURADNICI odvjetničko društvo, javno trgovačko društvo; Nebojša Antolić; DHL International d.o.o, hitna dostava širom svijeta, OIB 79069474349, Utinjska 40, 10000 Zagreb zastupanog po punomoćniku Krešimir Lisak; GLOBALNI SERVIS d.o.o. za upravljanje i održavanje objekata, OIB 16428352077, Jaruščica 9d, 10000 Zagreb zastupanog po punomoćniku Mr. sc. Tin Matić; CARGO-PARTNER d.o.o. za otpremništvo, zastupanje u prometu roba i usluge skladištenja, OIB 84596041174, Jankomir 25 J, 10000 Zagreb; FLIO d.o.o. za trgovinu, ugostiteljstvo i poslovanje nekretninama, OIB 39808838633, Slavonska avenija 56, 10000 Zagreb; VARTEKS varaždinska tekstilna industrija  d. d., OIB 00872098033, Zagrebačka 94, 42000 Varaždin; Hrvatske vode, pravna osoba za upravljanje vodama, OIB 28921383001, Grada Vukovara 220, 10000 Zagreb; ČISTOĆA društvo s ograničenom odgovornošću za obavljanje komunalnih djelatnosti održavanja čistoće i odlaganja komunaln, OIB 38812451417, Put Plokita 81, Split; TRGOVAČKI CENTAR ZAGREB d.o.o. za trgovinu nekretninama, OIB 57136792631, Zaprešićka 2, Jablanovec; VENETO BANKA dioničko društvo, OIB 81712716992, Draškovićeva 58, 10000 Zagreb; MAKARSKI KOMUNALAC društvo s ograničenom odgovornošću za obavljanje komunalnih poslova, OIB 12733878804, Trg Tina Ujevića 1, Makarska; Hrvatski Telekom d.d., OIB 81793146560, Savska cesta 32, 10000 Zagreb; GENERALI OSIGURANJE dioničko društvo, OIB 10840749604, Bani 110, 10000 Zagreb; MARKO MIHOVILOVIĆ, OIB 05481546487, Augusta Cesarca 4, Split; KONTINENTAL PAKIRANJE d.o.o. za graditeljstvo i usluge, OIB 87358951669, Pod Kosom 40, Split; HRVATSKA POŠTANSKA BANKA, dioničko društvo, OIB 87939104217, Jurišićeva 4, 10000 Zagreb; VODOVOD-OSIJEK d.o.o. za vodoopskrbu i odvodnju, OIB 43654507669, Poljski Put 1, Osijek; IMEX BANKA dioničko društvo, OIB 99326633206, Tolstojeva 6, Split; SIMILIS društvo s ograničenom odgovornošću za trgovinu i usluge, OIB 35016480287, Duga 17, Vinkovci; ZAGREBAČKI HOLDING, društvo s ograničenom odgovornošću za javni prijevoz, opskrbu vodom, održavanje čistoće, putnička a, OIB 85584865987, Ulica grada Vukovara 41, 10000 Zagreb; FLIBA, društvo s ograničenom odgovornošću za trgovinu, OIB 30777726033, Gospodarska ulica 5, Donji Stupnik zastupanog po punomoćniku Edi Biočić; KERUM društvo s ograničenom odgovornošću, za unutarnju i vanjsku trgovinu, promet i usluge, OIB 66124057408, Zrinjsko Frankopanska 68, Split; VIPnet usluge d.o.o. za telekomunikacijske usluge, OIB 00565279090, Vrtni put 1, 10000 Zagreb; MICRONIC, d.o.o. za proizvodnju, trgovinu i usluge, OIB 89489773101, Gotovčeva 8, 21000 Split; AFIRMACIJA MARSONIA društvo s ograničenom odgovornošću za poslovanje nekretninama, OIB 67378156267, Škorpikova 24/4, 10000 Zagreb; OT-OPTIMA TELEKOM d.d. za telekomunikacije, OIB 36004425025, Bani 75/a, 10000 Zagreb; GRIP GRADNJA d.o.o. za gradnju, trgovinu, turizam, ugostiteljstvo i usluge, OIB 45163761671, Oko Sv.Kaje 30, Solin zastupanog po punomoćniku Dora Živković; HYPO ALPE-ADRIA-BANK dioničko društvo, OIB 14036333877, Slavonska avenija 6, 10000 Zagreb; MARANA d.o.o. proizvodnja, trgovina, usluge, export-import, OIB 20038755624, Put plokita 14, 21000 Split zastupanog po punomoćniku Odvjetničko društvo MATULIĆ, BILIĆ I PARTNERI, j.t.d.; Raiffeisenbank Austria d.d., OIB 53056966535, Petrinjska 59, 10000 Zagreb; TRGOVAČKI CENTAR ZAGREB d.o.o. za trgovinu nekretninama, OIB 57136792631, Zaprešićka 2, Jablanovec zastupanog po punomoćniku PEĆAREVIĆ &amp; RELIĆ odvjetničko društvo; FLIO d.o.o. za trgovinu, ugostiteljstvo i poslovanje nekretninama, OIB 39808838633, Slavonska avenija 56, 10000 Zagreb zastupanog po punomoćniku Mijo Jeličić; HEP - Opskrba d.o.o. za opskrbu potrošača električnom, toplinskom energijom i plinom, OIB 63073332379, Ulica Grada Vukovara 37, 10000 Zagreb; VODOVOD-OSIJEK d.o.o. za vodoopskrbu i odvodnju, OIB 43654507669, Poljski put 1, 31000 Osijek; AFIRMACIJA MARSONIA društvo s ograničenom odgovornošću za poslovanje nekretninama, OIB 67378156267, Škorpikova 24/4, 10000 Zagreb zastupanog po punomoćniku JAGAR &amp; GREBENAR, ODVJETNIČKO DRUŠTVO; KABRIO društvo s ograničenom odgovornošću za trgovinu i usluge, OIB 02014925756, Zagrebačka avenija 100 a, 10000 Zagreb zastupanog po punomoćniku GOLUBIĆ I PARTNERI odvjetničko društvo; OPTIMA LEASING d.o.o. za usluge, OIB 71463153978, Ivana Lučića 2 A, 10000 Zagreb zastupanog po punomoćniku Goran Božić; INKASATOR d.o.o. za obavljanje poslova naplate troškova stanovanja i drugih knjigovodstvenih usluga, OIB 51671452481, Trg Josipa Broza 4, Karlovac; HYPO-LEASING KROATIEN, društvo za financiranje, d.o.o., OIB 87064273078, Koranska 16, 10000 Zagreb; APLANOS za trgovinu i usluge društvo s ograničenom odgovornošću, OIB 86169679468, Ulica Bruna Bušića 8, Kaštel Gomilica zastupanog po punomoćniku ŽELJKO LUBINA; VODOVOD I KANALIZACIJA, društvo s ograničenom odgovornošću za vodoopskrbu, odvodnju i pročišćavanje otpadnih voda, OIB 56826138353, Biokovska 3, Split; Hrvatska radiotelevizija, OIB 68419124305, Prisavlje 3, 10000 Zagreb; GENERALI OSIGURANJE dioničko društvo, OIB 10840749604, Bani 110, 10000 Zagreb; KERUM društvo s ograničenom odgovornošću, za unutarnju i vanjsku trgovinu, promet i usluge, OIB 66124057408, Zrinjsko Frankopanska 68, Split; SHOPPING CENTER, društvo s ograničenom odgovornošću za graditeljstvo i trgovinu, OIB 48527883403, Branimirova 29, 10000 Zagreb; Financijska agencija, OIB 85821130368, Vrtni put 3, 10000 Zagreb; HRVATSKE ŠUME društvo s ograničenom odgovornošću, OIB 69693144506, Ul.Ljudevita Farkaša Vukotinovića 2, 10000 Zagreb; SOCIETE GENERALE-SPLITSKA BANKA dioničko društvo, OIB 69326397242, Ruđera Boškovića 16, Split; GRAĐA dioničko društvo za trgovinu na veliko i malo, OIB 75628884500, Vranjički put 2, Solin; TOWER CENTER RIJEKA društvo s ograničenom odgovornošću za usluge, OIB 84184387126, Strossmayerova 16, Rijeka; HEP-Operator distribucijskog sustava d.o.o. za distribuciju i opskrbu električne energije, OIB 46830600751, Vergerijeva 6, 52100 Pula; GRAD RIJEKA, OIB 54382731928, Korzo 16, 51000 Rijeka zastupanog po punomoćniku Vinko Samardžić; Zajednički odvjetnički ured Veljko Knežević, Edi Bradamante, Mira Hinić, Ivana Radić, Bojana Pavković, Senka Perhat i Neven Knežević</izvorni_sadrzaj>
    <derivirana_varijabla naziv="DomainObject.Predmet.StrankaFormatedWithAdressOIB_1"> Hrvatske vode, pravna osoba za upravljanje vodama, OIB 28921383001, Ulica grada Vukovara 220, 10000 Zagreb; Hrvatski Telekom d.d., OIB 81793146560, Savska cesta 32, 10000 Zagreb; MERCATOR - H  društvo s ograničenom odgovornošću za trgovinu i proizvodnju, OIB 10045107278, Ljudevita Posavskog 5, Sesvete zastupanog po punomoćniku Tomislav Kos; GRAĐA - PRODAJNI CENTRI d.o.o. za trgovinu, OIB 70571833346, Vranjički put 2, Solin zastupanog po punomoćniku Ivan Vidović; BR-EMA društvo s ograničenom odgovornošću za ugostiteljstvo, trgovinu i usluge, OIB 55690591528, Vinogradska 8, 41319 Repušnica; HRVATSKE ŠUME TOURS društvo s ograničenom odgovornošću - putnička agencija - u likvidaciji, OIB 39596197214, Ljudevita Farkaša Vukotinovića 2, 10000 Zagreb zastupanog po punomoćniku Odvjetničko društvo TOMIĆ &amp; ŠUŠNJAR j.t.d. u likvidaciji; Raiffeisenbank Austria d.d., OIB 53056966535, Petrinjska 59, 10000 Zagreb; BONAČIĆ SECURITY za zaštitu osoba i imovine, društvo s ograničenom odgovornošću, OIB 63135369237, Dinka Šimunovića 2 A, 21000 Split; HARO društvo s ograničenom odgovornošću za trgovinu i usluge, OIB 21478700168, Virovska 29, 10000 Zagreb zastupanog po punomoćniku ANTOLIĆ I SURADNICI odvjetničko društvo, javno trgovačko društvo; Nebojša Antolić; DHL International d.o.o, hitna dostava širom svijeta, OIB 79069474349, Utinjska 40, 10000 Zagreb zastupanog po punomoćniku Krešimir Lisak; GLOBALNI SERVIS d.o.o. za upravljanje i održavanje objekata, OIB 16428352077, Jaruščica 9d, 10000 Zagreb zastupanog po punomoćniku Mr. sc. Tin Matić; CARGO-PARTNER d.o.o. za otpremništvo, zastupanje u prometu roba i usluge skladištenja, OIB 84596041174, Jankomir 25 J, 10000 Zagreb; FLIO d.o.o. za trgovinu, ugostiteljstvo i poslovanje nekretninama, OIB 39808838633, Slavonska avenija 56, 10000 Zagreb; VARTEKS varaždinska tekstilna industrija  d. d., OIB 00872098033, Zagrebačka 94, 42000 Varaždin; Hrvatske vode, pravna osoba za upravljanje vodama, OIB 28921383001, Grada Vukovara 220, 10000 Zagreb; ČISTOĆA društvo s ograničenom odgovornošću za obavljanje komunalnih djelatnosti održavanja čistoće i odlaganja komunaln, OIB 38812451417, Put Plokita 81, Split; TRGOVAČKI CENTAR ZAGREB d.o.o. za trgovinu nekretninama, OIB 57136792631, Zaprešićka 2, Jablanovec; VENETO BANKA dioničko društvo, OIB 81712716992, Draškovićeva 58, 10000 Zagreb; MAKARSKI KOMUNALAC društvo s ograničenom odgovornošću za obavljanje komunalnih poslova, OIB 12733878804, Trg Tina Ujevića 1, Makarska; Hrvatski Telekom d.d., OIB 81793146560, Savska cesta 32, 10000 Zagreb; GENERALI OSIGURANJE dioničko društvo, OIB 10840749604, Bani 110, 10000 Zagreb; MARKO MIHOVILOVIĆ, OIB 05481546487, Augusta Cesarca 4, Split; KONTINENTAL PAKIRANJE d.o.o. za graditeljstvo i usluge, OIB 87358951669, Pod Kosom 40, Split; HRVATSKA POŠTANSKA BANKA, dioničko društvo, OIB 87939104217, Jurišićeva 4, 10000 Zagreb; VODOVOD-OSIJEK d.o.o. za vodoopskrbu i odvodnju, OIB 43654507669, Poljski Put 1, Osijek; IMEX BANKA dioničko društvo, OIB 99326633206, Tolstojeva 6, Split; SIMILIS društvo s ograničenom odgovornošću za trgovinu i usluge, OIB 35016480287, Duga 17, Vinkovci; ZAGREBAČKI HOLDING, društvo s ograničenom odgovornošću za javni prijevoz, opskrbu vodom, održavanje čistoće, putnička a, OIB 85584865987, Ulica grada Vukovara 41, 10000 Zagreb; FLIBA, društvo s ograničenom odgovornošću za trgovinu, OIB 30777726033, Gospodarska ulica 5, Donji Stupnik zastupanog po punomoćniku Edi Biočić; KERUM društvo s ograničenom odgovornošću, za unutarnju i vanjsku trgovinu, promet i usluge, OIB 66124057408, Zrinjsko Frankopanska 68, Split; VIPnet usluge d.o.o. za telekomunikacijske usluge, OIB 00565279090, Vrtni put 1, 10000 Zagreb; MICRONIC, d.o.o. za proizvodnju, trgovinu i usluge, OIB 89489773101, Gotovčeva 8, 21000 Split; AFIRMACIJA MARSONIA društvo s ograničenom odgovornošću za poslovanje nekretninama, OIB 67378156267, Škorpikova 24/4, 10000 Zagreb; OT-OPTIMA TELEKOM d.d. za telekomunikacije, OIB 36004425025, Bani 75/a, 10000 Zagreb; GRIP GRADNJA d.o.o. za gradnju, trgovinu, turizam, ugostiteljstvo i usluge, OIB 45163761671, Oko Sv.Kaje 30, Solin zastupanog po punomoćniku Dora Živković; HYPO ALPE-ADRIA-BANK dioničko društvo, OIB 14036333877, Slavonska avenija 6, 10000 Zagreb; MARANA d.o.o. proizvodnja, trgovina, usluge, export-import, OIB 20038755624, Put plokita 14, 21000 Split zastupanog po punomoćniku Odvjetničko društvo MATULIĆ, BILIĆ I PARTNERI, j.t.d.; Raiffeisenbank Austria d.d., OIB 53056966535, Petrinjska 59, 10000 Zagreb; TRGOVAČKI CENTAR ZAGREB d.o.o. za trgovinu nekretninama, OIB 57136792631, Zaprešićka 2, Jablanovec zastupanog po punomoćniku PEĆAREVIĆ &amp; RELIĆ odvjetničko društvo; FLIO d.o.o. za trgovinu, ugostiteljstvo i poslovanje nekretninama, OIB 39808838633, Slavonska avenija 56, 10000 Zagreb zastupanog po punomoćniku Mijo Jeličić; HEP - Opskrba d.o.o. za opskrbu potrošača električnom, toplinskom energijom i plinom, OIB 63073332379, Ulica Grada Vukovara 37, 10000 Zagreb; VODOVOD-OSIJEK d.o.o. za vodoopskrbu i odvodnju, OIB 43654507669, Poljski put 1, 31000 Osijek; AFIRMACIJA MARSONIA društvo s ograničenom odgovornošću za poslovanje nekretninama, OIB 67378156267, Škorpikova 24/4, 10000 Zagreb zastupanog po punomoćniku JAGAR &amp; GREBENAR, ODVJETNIČKO DRUŠTVO; KABRIO društvo s ograničenom odgovornošću za trgovinu i usluge, OIB 02014925756, Zagrebačka avenija 100 a, 10000 Zagreb zastupanog po punomoćniku GOLUBIĆ I PARTNERI odvjetničko društvo; OPTIMA LEASING d.o.o. za usluge, OIB 71463153978, Ivana Lučića 2 A, 10000 Zagreb zastupanog po punomoćniku Goran Božić; INKASATOR d.o.o. za obavljanje poslova naplate troškova stanovanja i drugih knjigovodstvenih usluga, OIB 51671452481, Trg Josipa Broza 4, Karlovac; HYPO-LEASING KROATIEN, društvo za financiranje, d.o.o., OIB 87064273078, Koranska 16, 10000 Zagreb; APLANOS za trgovinu i usluge društvo s ograničenom odgovornošću, OIB 86169679468, Ulica Bruna Bušića 8, Kaštel Gomilica zastupanog po punomoćniku ŽELJKO LUBINA; VODOVOD I KANALIZACIJA, društvo s ograničenom odgovornošću za vodoopskrbu, odvodnju i pročišćavanje otpadnih voda, OIB 56826138353, Biokovska 3, Split; Hrvatska radiotelevizija, OIB 68419124305, Prisavlje 3, 10000 Zagreb; GENERALI OSIGURANJE dioničko društvo, OIB 10840749604, Bani 110, 10000 Zagreb; KERUM društvo s ograničenom odgovornošću, za unutarnju i vanjsku trgovinu, promet i usluge, OIB 66124057408, Zrinjsko Frankopanska 68, Split; SHOPPING CENTER, društvo s ograničenom odgovornošću za graditeljstvo i trgovinu, OIB 48527883403, Branimirova 29, 10000 Zagreb; Financijska agencija, OIB 85821130368, Vrtni put 3, 10000 Zagreb; HRVATSKE ŠUME društvo s ograničenom odgovornošću, OIB 69693144506, Ul.Ljudevita Farkaša Vukotinovića 2, 10000 Zagreb; SOCIETE GENERALE-SPLITSKA BANKA dioničko društvo, OIB 69326397242, Ruđera Boškovića 16, Split; GRAĐA dioničko društvo za trgovinu na veliko i malo, OIB 75628884500, Vranjički put 2, Solin; TOWER CENTER RIJEKA društvo s ograničenom odgovornošću za usluge, OIB 84184387126, Strossmayerova 16, Rijeka; HEP-Operator distribucijskog sustava d.o.o. za distribuciju i opskrbu električne energije, OIB 46830600751, Vergerijeva 6, 52100 Pula; GRAD RIJEKA, OIB 54382731928, Korzo 16, 51000 Rijeka zastupanog po punomoćniku Vinko Samardžić; Zajednički odvjetnički ured Veljko Knežević, Edi Bradamante, Mira Hinić, Ivana Radić, Bojana Pavković, Senka Perhat i Neven Knežević</derivirana_varijabla>
  </DomainObject.Predmet.StrankaFormatedWithAdressOIB>
  <DomainObject.Predmet.StrankaWithAdress>
    <izvorni_sadrzaj>Hrvatske vode, pravna osoba za upravljanje vodama Ulica grada Vukovara 220,10000 Zagreb,Hrvatski Telekom d.d. Savska cesta 32,10000 Zagreb,MERCATOR - H  društvo s ograničenom odgovornošću za trgovinu i proizvodnju Ljudevita Posavskog 5,Sesvete,GRAĐA - PRODAJNI CENTRI d.o.o. za trgovinu Vranjički put 2,Solin,BR-EMA društvo s ograničenom odgovornošću za ugostiteljstvo, trgovinu i usluge Vinogradska 8,41319 Repušnica,HRVATSKE ŠUME TOURS društvo s ograničenom odgovornošću - putnička agencija - u likvidaciji Ljudevita Farkaša Vukotinovića 2,10000 Zagreb,Raiffeisenbank Austria d.d. Petrinjska 59,10000 Zagreb,BONAČIĆ SECURITY za zaštitu osoba i imovine, društvo s ograničenom odgovornošću Dinka Šimunovića 2 A,21000 Split,HARO društvo s ograničenom odgovornošću za trgovinu i usluge Virovska 29,10000 Zagreb,DHL International d.o.o, hitna dostava širom svijeta Utinjska 40,10000 Zagreb,GLOBALNI SERVIS d.o.o. za upravljanje i održavanje objekata Jaruščica 9d,10000 Zagreb,CARGO-PARTNER d.o.o. za otpremništvo, zastupanje u prometu roba i usluge skladištenja Jankomir 25 J,10000 Zagreb,FLIO d.o.o. za trgovinu, ugostiteljstvo i poslovanje nekretninama Slavonska avenija 56,10000 Zagreb,VARTEKS varaždinska tekstilna industrija  d. d. Zagrebačka 94,42000 Varaždin,Hrvatske vode, pravna osoba za upravljanje vodama Grada Vukovara 220,10000 Zagreb,ČISTOĆA društvo s ograničenom odgovornošću za obavljanje komunalnih djelatnosti održavanja čistoće i odlaganja komunaln Put Plokita 81,Split,TRGOVAČKI CENTAR ZAGREB d.o.o. za trgovinu nekretninama Zaprešićka 2,Jablanovec,VENETO BANKA dioničko društvo Draškovićeva 58,10000 Zagreb,MAKARSKI KOMUNALAC društvo s ograničenom odgovornošću za obavljanje komunalnih poslova Trg Tina Ujevića 1,Makarska,Hrvatski Telekom d.d. Savska cesta 32,10000 Zagreb,GENERALI OSIGURANJE dioničko društvo Bani 110,10000 Zagreb,MARKO MIHOVILOVIĆ Augusta Cesarca 4,Split,KONTINENTAL PAKIRANJE d.o.o. za graditeljstvo i usluge Pod Kosom 40,Split,HRVATSKA POŠTANSKA BANKA, dioničko društvo Jurišićeva 4,10000 Zagreb,VODOVOD-OSIJEK d.o.o. za vodoopskrbu i odvodnju Poljski Put 1,Osijek,IMEX BANKA dioničko društvo Tolstojeva 6,Split,SIMILIS društvo s ograničenom odgovornošću za trgovinu i usluge Duga 17,Vinkovci,ZAGREBAČKI HOLDING, društvo s ograničenom odgovornošću za javni prijevoz, opskrbu vodom, održavanje čistoće, putnička a Ulica grada Vukovara 41,10000 Zagreb,FLIBA, društvo s ograničenom odgovornošću za trgovinu Gospodarska ulica 5,Donji Stupnik,KERUM društvo s ograničenom odgovornošću, za unutarnju i vanjsku trgovinu, promet i usluge Zrinjsko Frankopanska 68,Split,VIPnet usluge d.o.o. za telekomunikacijske usluge Vrtni put 1,10000 Zagreb,MICRONIC, d.o.o. za proizvodnju, trgovinu i usluge Gotovčeva 8,21000 Split,AFIRMACIJA MARSONIA društvo s ograničenom odgovornošću za poslovanje nekretninama Škorpikova 24/4,10000 Zagreb,OT-OPTIMA TELEKOM d.d. za telekomunikacije Bani 75/a,10000 Zagreb,GRIP GRADNJA d.o.o. za gradnju, trgovinu, turizam, ugostiteljstvo i usluge Oko Sv.Kaje 30,Solin,HYPO ALPE-ADRIA-BANK dioničko društvo Slavonska avenija 6,10000 Zagreb,MARANA d.o.o. proizvodnja, trgovina, usluge, export-import Put plokita 14,21000 Split,Raiffeisenbank Austria d.d. Petrinjska 59,10000 Zagreb,TRGOVAČKI CENTAR ZAGREB d.o.o. za trgovinu nekretninama Zaprešićka 2,Jablanovec,FLIO d.o.o. za trgovinu, ugostiteljstvo i poslovanje nekretninama Slavonska avenija 56,10000 Zagreb,HEP - Opskrba d.o.o. za opskrbu potrošača električnom, toplinskom energijom i plinom Ulica Grada Vukovara 37,10000 Zagreb,VODOVOD-OSIJEK d.o.o. za vodoopskrbu i odvodnju Poljski put 1,31000 Osijek,AFIRMACIJA MARSONIA društvo s ograničenom odgovornošću za poslovanje nekretninama Škorpikova 24/4,10000 Zagreb,KABRIO društvo s ograničenom odgovornošću za trgovinu i usluge Zagrebačka avenija 100 a,10000 Zagreb,OPTIMA LEASING d.o.o. za usluge Ivana Lučića 2 A,10000 Zagreb,INKASATOR d.o.o. za obavljanje poslova naplate troškova stanovanja i drugih knjigovodstvenih usluga Trg Josipa Broza 4,Karlovac,HYPO-LEASING KROATIEN, društvo za financiranje, d.o.o. Koranska 16,10000 Zagreb,APLANOS za trgovinu i usluge društvo s ograničenom odgovornošću Ulica Bruna Bušića 8,Kaštel Gomilica,VODOVOD I KANALIZACIJA, društvo s ograničenom odgovornošću za vodoopskrbu, odvodnju i pročišćavanje otpadnih voda Biokovska 3,Split,Hrvatska radiotelevizija Prisavlje 3,10000 Zagreb,GENERALI OSIGURANJE dioničko društvo Bani 110,10000 Zagreb,KERUM društvo s ograničenom odgovornošću, za unutarnju i vanjsku trgovinu, promet i usluge Zrinjsko Frankopanska 68,Split,SHOPPING CENTER, društvo s ograničenom odgovornošću za graditeljstvo i trgovinu Branimirova 29,10000 Zagreb,Financijska agencija Vrtni put 3,10000 Zagreb,HRVATSKE ŠUME društvo s ograničenom odgovornošću Ul.Ljudevita Farkaša Vukotinovića 2,10000 Zagreb,SOCIETE GENERALE-SPLITSKA BANKA dioničko društvo Ruđera Boškovića 16,Split,GRAĐA dioničko društvo za trgovinu na veliko i malo Vranjički put 2,Solin,TOWER CENTER RIJEKA društvo s ograničenom odgovornošću za usluge Strossmayerova 16,Rijeka,HEP-Operator distribucijskog sustava d.o.o. za distribuciju i opskrbu električne energije Vergerijeva 6,52100 Pula,GRAD RIJEKA Korzo 16,51000 Rijeka</izvorni_sadrzaj>
    <derivirana_varijabla naziv="DomainObject.Predmet.StrankaWithAdress_1">Hrvatske vode, pravna osoba za upravljanje vodama Ulica grada Vukovara 220,10000 Zagreb,Hrvatski Telekom d.d. Savska cesta 32,10000 Zagreb,MERCATOR - H  društvo s ograničenom odgovornošću za trgovinu i proizvodnju Ljudevita Posavskog 5,Sesvete,GRAĐA - PRODAJNI CENTRI d.o.o. za trgovinu Vranjički put 2,Solin,BR-EMA društvo s ograničenom odgovornošću za ugostiteljstvo, trgovinu i usluge Vinogradska 8,41319 Repušnica,HRVATSKE ŠUME TOURS društvo s ograničenom odgovornošću - putnička agencija - u likvidaciji Ljudevita Farkaša Vukotinovića 2,10000 Zagreb,Raiffeisenbank Austria d.d. Petrinjska 59,10000 Zagreb,BONAČIĆ SECURITY za zaštitu osoba i imovine, društvo s ograničenom odgovornošću Dinka Šimunovića 2 A,21000 Split,HARO društvo s ograničenom odgovornošću za trgovinu i usluge Virovska 29,10000 Zagreb,DHL International d.o.o, hitna dostava širom svijeta Utinjska 40,10000 Zagreb,GLOBALNI SERVIS d.o.o. za upravljanje i održavanje objekata Jaruščica 9d,10000 Zagreb,CARGO-PARTNER d.o.o. za otpremništvo, zastupanje u prometu roba i usluge skladištenja Jankomir 25 J,10000 Zagreb,FLIO d.o.o. za trgovinu, ugostiteljstvo i poslovanje nekretninama Slavonska avenija 56,10000 Zagreb,VARTEKS varaždinska tekstilna industrija  d. d. Zagrebačka 94,42000 Varaždin,Hrvatske vode, pravna osoba za upravljanje vodama Grada Vukovara 220,10000 Zagreb,ČISTOĆA društvo s ograničenom odgovornošću za obavljanje komunalnih djelatnosti održavanja čistoće i odlaganja komunaln Put Plokita 81,Split,TRGOVAČKI CENTAR ZAGREB d.o.o. za trgovinu nekretninama Zaprešićka 2,Jablanovec,VENETO BANKA dioničko društvo Draškovićeva 58,10000 Zagreb,MAKARSKI KOMUNALAC društvo s ograničenom odgovornošću za obavljanje komunalnih poslova Trg Tina Ujevića 1,Makarska,Hrvatski Telekom d.d. Savska cesta 32,10000 Zagreb,GENERALI OSIGURANJE dioničko društvo Bani 110,10000 Zagreb,MARKO MIHOVILOVIĆ Augusta Cesarca 4,Split,KONTINENTAL PAKIRANJE d.o.o. za graditeljstvo i usluge Pod Kosom 40,Split,HRVATSKA POŠTANSKA BANKA, dioničko društvo Jurišićeva 4,10000 Zagreb,VODOVOD-OSIJEK d.o.o. za vodoopskrbu i odvodnju Poljski Put 1,Osijek,IMEX BANKA dioničko društvo Tolstojeva 6,Split,SIMILIS društvo s ograničenom odgovornošću za trgovinu i usluge Duga 17,Vinkovci,ZAGREBAČKI HOLDING, društvo s ograničenom odgovornošću za javni prijevoz, opskrbu vodom, održavanje čistoće, putnička a Ulica grada Vukovara 41,10000 Zagreb,FLIBA, društvo s ograničenom odgovornošću za trgovinu Gospodarska ulica 5,Donji Stupnik,KERUM društvo s ograničenom odgovornošću, za unutarnju i vanjsku trgovinu, promet i usluge Zrinjsko Frankopanska 68,Split,VIPnet usluge d.o.o. za telekomunikacijske usluge Vrtni put 1,10000 Zagreb,MICRONIC, d.o.o. za proizvodnju, trgovinu i usluge Gotovčeva 8,21000 Split,AFIRMACIJA MARSONIA društvo s ograničenom odgovornošću za poslovanje nekretninama Škorpikova 24/4,10000 Zagreb,OT-OPTIMA TELEKOM d.d. za telekomunikacije Bani 75/a,10000 Zagreb,GRIP GRADNJA d.o.o. za gradnju, trgovinu, turizam, ugostiteljstvo i usluge Oko Sv.Kaje 30,Solin,HYPO ALPE-ADRIA-BANK dioničko društvo Slavonska avenija 6,10000 Zagreb,MARANA d.o.o. proizvodnja, trgovina, usluge, export-import Put plokita 14,21000 Split,Raiffeisenbank Austria d.d. Petrinjska 59,10000 Zagreb,TRGOVAČKI CENTAR ZAGREB d.o.o. za trgovinu nekretninama Zaprešićka 2,Jablanovec,FLIO d.o.o. za trgovinu, ugostiteljstvo i poslovanje nekretninama Slavonska avenija 56,10000 Zagreb,HEP - Opskrba d.o.o. za opskrbu potrošača električnom, toplinskom energijom i plinom Ulica Grada Vukovara 37,10000 Zagreb,VODOVOD-OSIJEK d.o.o. za vodoopskrbu i odvodnju Poljski put 1,31000 Osijek,AFIRMACIJA MARSONIA društvo s ograničenom odgovornošću za poslovanje nekretninama Škorpikova 24/4,10000 Zagreb,KABRIO društvo s ograničenom odgovornošću za trgovinu i usluge Zagrebačka avenija 100 a,10000 Zagreb,OPTIMA LEASING d.o.o. za usluge Ivana Lučića 2 A,10000 Zagreb,INKASATOR d.o.o. za obavljanje poslova naplate troškova stanovanja i drugih knjigovodstvenih usluga Trg Josipa Broza 4,Karlovac,HYPO-LEASING KROATIEN, društvo za financiranje, d.o.o. Koranska 16,10000 Zagreb,APLANOS za trgovinu i usluge društvo s ograničenom odgovornošću Ulica Bruna Bušića 8,Kaštel Gomilica,VODOVOD I KANALIZACIJA, društvo s ograničenom odgovornošću za vodoopskrbu, odvodnju i pročišćavanje otpadnih voda Biokovska 3,Split,Hrvatska radiotelevizija Prisavlje 3,10000 Zagreb,GENERALI OSIGURANJE dioničko društvo Bani 110,10000 Zagreb,KERUM društvo s ograničenom odgovornošću, za unutarnju i vanjsku trgovinu, promet i usluge Zrinjsko Frankopanska 68,Split,SHOPPING CENTER, društvo s ograničenom odgovornošću za graditeljstvo i trgovinu Branimirova 29,10000 Zagreb,Financijska agencija Vrtni put 3,10000 Zagreb,HRVATSKE ŠUME društvo s ograničenom odgovornošću Ul.Ljudevita Farkaša Vukotinovića 2,10000 Zagreb,SOCIETE GENERALE-SPLITSKA BANKA dioničko društvo Ruđera Boškovića 16,Split,GRAĐA dioničko društvo za trgovinu na veliko i malo Vranjički put 2,Solin,TOWER CENTER RIJEKA društvo s ograničenom odgovornošću za usluge Strossmayerova 16,Rijeka,HEP-Operator distribucijskog sustava d.o.o. za distribuciju i opskrbu električne energije Vergerijeva 6,52100 Pula,GRAD RIJEKA Korzo 16,51000 Rijeka</derivirana_varijabla>
  </DomainObject.Predmet.StrankaWithAdress>
  <DomainObject.Predmet.StrankaWithAdressOIB>
    <izvorni_sadrzaj>Hrvatske vode, pravna osoba za upravljanje vodama, OIB 28921383001, Ulica grada Vukovara 220,10000 Zagreb,Hrvatski Telekom d.d., OIB 81793146560, Savska cesta 32,10000 Zagreb,MERCATOR - H  društvo s ograničenom odgovornošću za trgovinu i proizvodnju, OIB 10045107278, Ljudevita Posavskog 5,Sesvete,GRAĐA - PRODAJNI CENTRI d.o.o. za trgovinu, OIB 70571833346, Vranjički put 2,Solin,BR-EMA društvo s ograničenom odgovornošću za ugostiteljstvo, trgovinu i usluge, OIB 55690591528, Vinogradska 8,41319 Repušnica,HRVATSKE ŠUME TOURS društvo s ograničenom odgovornošću - putnička agencija - u likvidaciji, OIB 39596197214, Ljudevita Farkaša Vukotinovića 2,10000 Zagreb,Raiffeisenbank Austria d.d., OIB 53056966535, Petrinjska 59,10000 Zagreb,BONAČIĆ SECURITY za zaštitu osoba i imovine, društvo s ograničenom odgovornošću, OIB 63135369237, Dinka Šimunovića 2 A,21000 Split,HARO društvo s ograničenom odgovornošću za trgovinu i usluge, OIB 21478700168, Virovska 29,10000 Zagreb,DHL International d.o.o, hitna dostava širom svijeta, OIB 79069474349, Utinjska 40,10000 Zagreb,GLOBALNI SERVIS d.o.o. za upravljanje i održavanje objekata, OIB 16428352077, Jaruščica 9d,10000 Zagreb,CARGO-PARTNER d.o.o. za otpremništvo, zastupanje u prometu roba i usluge skladištenja, OIB 84596041174, Jankomir 25 J,10000 Zagreb,FLIO d.o.o. za trgovinu, ugostiteljstvo i poslovanje nekretninama, OIB 39808838633, Slavonska avenija 56,10000 Zagreb,VARTEKS varaždinska tekstilna industrija  d. d., OIB 00872098033, Zagrebačka 94,42000 Varaždin,Hrvatske vode, pravna osoba za upravljanje vodama, OIB 28921383001, Grada Vukovara 220,10000 Zagreb,ČISTOĆA društvo s ograničenom odgovornošću za obavljanje komunalnih djelatnosti održavanja čistoće i odlaganja komunaln, OIB 38812451417, Put Plokita 81,Split,TRGOVAČKI CENTAR ZAGREB d.o.o. za trgovinu nekretninama, OIB 57136792631, Zaprešićka 2,Jablanovec,VENETO BANKA dioničko društvo, OIB 81712716992, Draškovićeva 58,10000 Zagreb,MAKARSKI KOMUNALAC društvo s ograničenom odgovornošću za obavljanje komunalnih poslova, OIB 12733878804, Trg Tina Ujevića 1,Makarska,Hrvatski Telekom d.d., OIB 81793146560, Savska cesta 32,10000 Zagreb,GENERALI OSIGURANJE dioničko društvo, OIB 10840749604, Bani 110,10000 Zagreb,MARKO MIHOVILOVIĆ, OIB 05481546487, Augusta Cesarca 4,Split,KONTINENTAL PAKIRANJE d.o.o. za graditeljstvo i usluge, OIB 87358951669, Pod Kosom 40,Split,HRVATSKA POŠTANSKA BANKA, dioničko društvo, OIB 87939104217, Jurišićeva 4,10000 Zagreb,VODOVOD-OSIJEK d.o.o. za vodoopskrbu i odvodnju, OIB 43654507669, Poljski Put 1,Osijek,IMEX BANKA dioničko društvo, OIB 99326633206, Tolstojeva 6,Split,SIMILIS društvo s ograničenom odgovornošću za trgovinu i usluge, OIB 35016480287, Duga 17,Vinkovci,ZAGREBAČKI HOLDING, društvo s ograničenom odgovornošću za javni prijevoz, opskrbu vodom, održavanje čistoće, putnička a, OIB 85584865987, Ulica grada Vukovara 41,10000 Zagreb,FLIBA, društvo s ograničenom odgovornošću za trgovinu, OIB 30777726033, Gospodarska ulica 5,Donji Stupnik,KERUM društvo s ograničenom odgovornošću, za unutarnju i vanjsku trgovinu, promet i usluge, OIB 66124057408, Zrinjsko Frankopanska 68,Split,VIPnet usluge d.o.o. za telekomunikacijske usluge, OIB 00565279090, Vrtni put 1,10000 Zagreb,MICRONIC, d.o.o. za proizvodnju, trgovinu i usluge, OIB 89489773101, Gotovčeva 8,21000 Split,AFIRMACIJA MARSONIA društvo s ograničenom odgovornošću za poslovanje nekretninama, OIB 67378156267, Škorpikova 24/4,10000 Zagreb,OT-OPTIMA TELEKOM d.d. za telekomunikacije, OIB 36004425025, Bani 75/a,10000 Zagreb,GRIP GRADNJA d.o.o. za gradnju, trgovinu, turizam, ugostiteljstvo i usluge, OIB 45163761671, Oko Sv.Kaje 30,Solin,HYPO ALPE-ADRIA-BANK dioničko društvo, OIB 14036333877, Slavonska avenija 6,10000 Zagreb,MARANA d.o.o. proizvodnja, trgovina, usluge, export-import, OIB 20038755624, Put plokita 14,21000 Split,Raiffeisenbank Austria d.d., OIB 53056966535, Petrinjska 59,10000 Zagreb,TRGOVAČKI CENTAR ZAGREB d.o.o. za trgovinu nekretninama, OIB 57136792631, Zaprešićka 2,Jablanovec,FLIO d.o.o. za trgovinu, ugostiteljstvo i poslovanje nekretninama, OIB 39808838633, Slavonska avenija 56,10000 Zagreb,HEP - Opskrba d.o.o. za opskrbu potrošača električnom, toplinskom energijom i plinom, OIB 63073332379, Ulica Grada Vukovara 37,10000 Zagreb,VODOVOD-OSIJEK d.o.o. za vodoopskrbu i odvodnju, OIB 43654507669, Poljski put 1,31000 Osijek,AFIRMACIJA MARSONIA društvo s ograničenom odgovornošću za poslovanje nekretninama, OIB 67378156267, Škorpikova 24/4,10000 Zagreb,KABRIO društvo s ograničenom odgovornošću za trgovinu i usluge, OIB 02014925756, Zagrebačka avenija 100 a,10000 Zagreb,OPTIMA LEASING d.o.o. za usluge, OIB 71463153978, Ivana Lučića 2 A,10000 Zagreb,INKASATOR d.o.o. za obavljanje poslova naplate troškova stanovanja i drugih knjigovodstvenih usluga, OIB 51671452481, Trg Josipa Broza 4,Karlovac,HYPO-LEASING KROATIEN, društvo za financiranje, d.o.o., OIB 87064273078, Koranska 16,10000 Zagreb,APLANOS za trgovinu i usluge društvo s ograničenom odgovornošću, OIB 86169679468, Ulica Bruna Bušića 8,Kaštel Gomilica,VODOVOD I KANALIZACIJA, društvo s ograničenom odgovornošću za vodoopskrbu, odvodnju i pročišćavanje otpadnih voda, OIB 56826138353, Biokovska 3,Split,Hrvatska radiotelevizija, OIB 68419124305, Prisavlje 3,10000 Zagreb,GENERALI OSIGURANJE dioničko društvo, OIB 10840749604, Bani 110,10000 Zagreb,KERUM društvo s ograničenom odgovornošću, za unutarnju i vanjsku trgovinu, promet i usluge, OIB 66124057408, Zrinjsko Frankopanska 68,Split,SHOPPING CENTER, društvo s ograničenom odgovornošću za graditeljstvo i trgovinu, OIB 48527883403, Branimirova 29,10000 Zagreb,Financijska agencija, OIB 85821130368, Vrtni put 3,10000 Zagreb,HRVATSKE ŠUME društvo s ograničenom odgovornošću, OIB 69693144506, Ul.Ljudevita Farkaša Vukotinovića 2,10000 Zagreb,SOCIETE GENERALE-SPLITSKA BANKA dioničko društvo, OIB 69326397242, Ruđera Boškovića 16,Split,GRAĐA dioničko društvo za trgovinu na veliko i malo, OIB 75628884500, Vranjički put 2,Solin,TOWER CENTER RIJEKA društvo s ograničenom odgovornošću za usluge, OIB 84184387126, Strossmayerova 16,Rijeka,HEP-Operator distribucijskog sustava d.o.o. za distribuciju i opskrbu električne energije, OIB 46830600751, Vergerijeva 6,52100 Pula,GRAD RIJEKA, OIB 54382731928, Korzo 16,51000 Rijeka</izvorni_sadrzaj>
    <derivirana_varijabla naziv="DomainObject.Predmet.StrankaWithAdressOIB_1">Hrvatske vode, pravna osoba za upravljanje vodama, OIB 28921383001, Ulica grada Vukovara 220,10000 Zagreb,Hrvatski Telekom d.d., OIB 81793146560, Savska cesta 32,10000 Zagreb,MERCATOR - H  društvo s ograničenom odgovornošću za trgovinu i proizvodnju, OIB 10045107278, Ljudevita Posavskog 5,Sesvete,GRAĐA - PRODAJNI CENTRI d.o.o. za trgovinu, OIB 70571833346, Vranjički put 2,Solin,BR-EMA društvo s ograničenom odgovornošću za ugostiteljstvo, trgovinu i usluge, OIB 55690591528, Vinogradska 8,41319 Repušnica,HRVATSKE ŠUME TOURS društvo s ograničenom odgovornošću - putnička agencija - u likvidaciji, OIB 39596197214, Ljudevita Farkaša Vukotinovića 2,10000 Zagreb,Raiffeisenbank Austria d.d., OIB 53056966535, Petrinjska 59,10000 Zagreb,BONAČIĆ SECURITY za zaštitu osoba i imovine, društvo s ograničenom odgovornošću, OIB 63135369237, Dinka Šimunovića 2 A,21000 Split,HARO društvo s ograničenom odgovornošću za trgovinu i usluge, OIB 21478700168, Virovska 29,10000 Zagreb,DHL International d.o.o, hitna dostava širom svijeta, OIB 79069474349, Utinjska 40,10000 Zagreb,GLOBALNI SERVIS d.o.o. za upravljanje i održavanje objekata, OIB 16428352077, Jaruščica 9d,10000 Zagreb,CARGO-PARTNER d.o.o. za otpremništvo, zastupanje u prometu roba i usluge skladištenja, OIB 84596041174, Jankomir 25 J,10000 Zagreb,FLIO d.o.o. za trgovinu, ugostiteljstvo i poslovanje nekretninama, OIB 39808838633, Slavonska avenija 56,10000 Zagreb,VARTEKS varaždinska tekstilna industrija  d. d., OIB 00872098033, Zagrebačka 94,42000 Varaždin,Hrvatske vode, pravna osoba za upravljanje vodama, OIB 28921383001, Grada Vukovara 220,10000 Zagreb,ČISTOĆA društvo s ograničenom odgovornošću za obavljanje komunalnih djelatnosti održavanja čistoće i odlaganja komunaln, OIB 38812451417, Put Plokita 81,Split,TRGOVAČKI CENTAR ZAGREB d.o.o. za trgovinu nekretninama, OIB 57136792631, Zaprešićka 2,Jablanovec,VENETO BANKA dioničko društvo, OIB 81712716992, Draškovićeva 58,10000 Zagreb,MAKARSKI KOMUNALAC društvo s ograničenom odgovornošću za obavljanje komunalnih poslova, OIB 12733878804, Trg Tina Ujevića 1,Makarska,Hrvatski Telekom d.d., OIB 81793146560, Savska cesta 32,10000 Zagreb,GENERALI OSIGURANJE dioničko društvo, OIB 10840749604, Bani 110,10000 Zagreb,MARKO MIHOVILOVIĆ, OIB 05481546487, Augusta Cesarca 4,Split,KONTINENTAL PAKIRANJE d.o.o. za graditeljstvo i usluge, OIB 87358951669, Pod Kosom 40,Split,HRVATSKA POŠTANSKA BANKA, dioničko društvo, OIB 87939104217, Jurišićeva 4,10000 Zagreb,VODOVOD-OSIJEK d.o.o. za vodoopskrbu i odvodnju, OIB 43654507669, Poljski Put 1,Osijek,IMEX BANKA dioničko društvo, OIB 99326633206, Tolstojeva 6,Split,SIMILIS društvo s ograničenom odgovornošću za trgovinu i usluge, OIB 35016480287, Duga 17,Vinkovci,ZAGREBAČKI HOLDING, društvo s ograničenom odgovornošću za javni prijevoz, opskrbu vodom, održavanje čistoće, putnička a, OIB 85584865987, Ulica grada Vukovara 41,10000 Zagreb,FLIBA, društvo s ograničenom odgovornošću za trgovinu, OIB 30777726033, Gospodarska ulica 5,Donji Stupnik,KERUM društvo s ograničenom odgovornošću, za unutarnju i vanjsku trgovinu, promet i usluge, OIB 66124057408, Zrinjsko Frankopanska 68,Split,VIPnet usluge d.o.o. za telekomunikacijske usluge, OIB 00565279090, Vrtni put 1,10000 Zagreb,MICRONIC, d.o.o. za proizvodnju, trgovinu i usluge, OIB 89489773101, Gotovčeva 8,21000 Split,AFIRMACIJA MARSONIA društvo s ograničenom odgovornošću za poslovanje nekretninama, OIB 67378156267, Škorpikova 24/4,10000 Zagreb,OT-OPTIMA TELEKOM d.d. za telekomunikacije, OIB 36004425025, Bani 75/a,10000 Zagreb,GRIP GRADNJA d.o.o. za gradnju, trgovinu, turizam, ugostiteljstvo i usluge, OIB 45163761671, Oko Sv.Kaje 30,Solin,HYPO ALPE-ADRIA-BANK dioničko društvo, OIB 14036333877, Slavonska avenija 6,10000 Zagreb,MARANA d.o.o. proizvodnja, trgovina, usluge, export-import, OIB 20038755624, Put plokita 14,21000 Split,Raiffeisenbank Austria d.d., OIB 53056966535, Petrinjska 59,10000 Zagreb,TRGOVAČKI CENTAR ZAGREB d.o.o. za trgovinu nekretninama, OIB 57136792631, Zaprešićka 2,Jablanovec,FLIO d.o.o. za trgovinu, ugostiteljstvo i poslovanje nekretninama, OIB 39808838633, Slavonska avenija 56,10000 Zagreb,HEP - Opskrba d.o.o. za opskrbu potrošača električnom, toplinskom energijom i plinom, OIB 63073332379, Ulica Grada Vukovara 37,10000 Zagreb,VODOVOD-OSIJEK d.o.o. za vodoopskrbu i odvodnju, OIB 43654507669, Poljski put 1,31000 Osijek,AFIRMACIJA MARSONIA društvo s ograničenom odgovornošću za poslovanje nekretninama, OIB 67378156267, Škorpikova 24/4,10000 Zagreb,KABRIO društvo s ograničenom odgovornošću za trgovinu i usluge, OIB 02014925756, Zagrebačka avenija 100 a,10000 Zagreb,OPTIMA LEASING d.o.o. za usluge, OIB 71463153978, Ivana Lučića 2 A,10000 Zagreb,INKASATOR d.o.o. za obavljanje poslova naplate troškova stanovanja i drugih knjigovodstvenih usluga, OIB 51671452481, Trg Josipa Broza 4,Karlovac,HYPO-LEASING KROATIEN, društvo za financiranje, d.o.o., OIB 87064273078, Koranska 16,10000 Zagreb,APLANOS za trgovinu i usluge društvo s ograničenom odgovornošću, OIB 86169679468, Ulica Bruna Bušića 8,Kaštel Gomilica,VODOVOD I KANALIZACIJA, društvo s ograničenom odgovornošću za vodoopskrbu, odvodnju i pročišćavanje otpadnih voda, OIB 56826138353, Biokovska 3,Split,Hrvatska radiotelevizija, OIB 68419124305, Prisavlje 3,10000 Zagreb,GENERALI OSIGURANJE dioničko društvo, OIB 10840749604, Bani 110,10000 Zagreb,KERUM društvo s ograničenom odgovornošću, za unutarnju i vanjsku trgovinu, promet i usluge, OIB 66124057408, Zrinjsko Frankopanska 68,Split,SHOPPING CENTER, društvo s ograničenom odgovornošću za graditeljstvo i trgovinu, OIB 48527883403, Branimirova 29,10000 Zagreb,Financijska agencija, OIB 85821130368, Vrtni put 3,10000 Zagreb,HRVATSKE ŠUME društvo s ograničenom odgovornošću, OIB 69693144506, Ul.Ljudevita Farkaša Vukotinovića 2,10000 Zagreb,SOCIETE GENERALE-SPLITSKA BANKA dioničko društvo, OIB 69326397242, Ruđera Boškovića 16,Split,GRAĐA dioničko društvo za trgovinu na veliko i malo, OIB 75628884500, Vranjički put 2,Solin,TOWER CENTER RIJEKA društvo s ograničenom odgovornošću za usluge, OIB 84184387126, Strossmayerova 16,Rijeka,HEP-Operator distribucijskog sustava d.o.o. za distribuciju i opskrbu električne energije, OIB 46830600751, Vergerijeva 6,52100 Pula,GRAD RIJEKA, OIB 54382731928, Korzo 16,51000 Rijeka</derivirana_varijabla>
  </DomainObject.Predmet.StrankaWithAdressOIB>
  <DomainObject.Predmet.StrankaNazivFormated>
    <izvorni_sadrzaj>Hrvatske vode, pravna osoba za upravljanje vodama,Hrvatski Telekom d.d.,MERCATOR - H  društvo s ograničenom odgovornošću za trgovinu i proizvodnju,GRAĐA - PRODAJNI CENTRI d.o.o. za trgovinu,BR-EMA društvo s ograničenom odgovornošću za ugostiteljstvo, trgovinu i usluge,HRVATSKE ŠUME TOURS društvo s ograničenom odgovornošću - putnička agencija - u likvidaciji,Raiffeisenbank Austria d.d.,BONAČIĆ SECURITY za zaštitu osoba i imovine, društvo s ograničenom odgovornošću,HARO društvo s ograničenom odgovornošću za trgovinu i usluge,DHL International d.o.o, hitna dostava širom svijeta,GLOBALNI SERVIS d.o.o. za upravljanje i održavanje objekata,CARGO-PARTNER d.o.o. za otpremništvo, zastupanje u prometu roba i usluge skladištenja,FLIO d.o.o. za trgovinu, ugostiteljstvo i poslovanje nekretninama,VARTEKS varaždinska tekstilna industrija  d. d.,Hrvatske vode, pravna osoba za upravljanje vodama,ČISTOĆA društvo s ograničenom odgovornošću za obavljanje komunalnih djelatnosti održavanja čistoće i odlaganja komunaln,TRGOVAČKI CENTAR ZAGREB d.o.o. za trgovinu nekretninama,VENETO BANKA dioničko društvo,MAKARSKI KOMUNALAC društvo s ograničenom odgovornošću za obavljanje komunalnih poslova,Hrvatski Telekom d.d.,GENERALI OSIGURANJE dioničko društvo,MARKO MIHOVILOVIĆ,KONTINENTAL PAKIRANJE d.o.o. za graditeljstvo i usluge,HRVATSKA POŠTANSKA BANKA, dioničko društvo,VODOVOD-OSIJEK d.o.o. za vodoopskrbu i odvodnju,IMEX BANKA dioničko društvo,SIMILIS društvo s ograničenom odgovornošću za trgovinu i usluge,ZAGREBAČKI HOLDING, društvo s ograničenom odgovornošću za javni prijevoz, opskrbu vodom, održavanje čistoće, putnička a,FLIBA, društvo s ograničenom odgovornošću za trgovinu,KERUM društvo s ograničenom odgovornošću, za unutarnju i vanjsku trgovinu, promet i usluge,VIPnet usluge d.o.o. za telekomunikacijske usluge,MICRONIC, d.o.o. za proizvodnju, trgovinu i usluge,AFIRMACIJA MARSONIA društvo s ograničenom odgovornošću za poslovanje nekretninama,OT-OPTIMA TELEKOM d.d. za telekomunikacije,GRIP GRADNJA d.o.o. za gradnju, trgovinu, turizam, ugostiteljstvo i usluge,HYPO ALPE-ADRIA-BANK dioničko društvo,MARANA d.o.o. proizvodnja, trgovina, usluge, export-import,Raiffeisenbank Austria d.d.,TRGOVAČKI CENTAR ZAGREB d.o.o. za trgovinu nekretninama,FLIO d.o.o. za trgovinu, ugostiteljstvo i poslovanje nekretninama,HEP - Opskrba d.o.o. za opskrbu potrošača električnom, toplinskom energijom i plinom,VODOVOD-OSIJEK d.o.o. za vodoopskrbu i odvodnju,AFIRMACIJA MARSONIA društvo s ograničenom odgovornošću za poslovanje nekretninama,KABRIO društvo s ograničenom odgovornošću za trgovinu i usluge,OPTIMA LEASING d.o.o. za usluge,INKASATOR d.o.o. za obavljanje poslova naplate troškova stanovanja i drugih knjigovodstvenih usluga,HYPO-LEASING KROATIEN, društvo za financiranje, d.o.o.,APLANOS za trgovinu i usluge društvo s ograničenom odgovornošću,VODOVOD I KANALIZACIJA, društvo s ograničenom odgovornošću za vodoopskrbu, odvodnju i pročišćavanje otpadnih voda,Hrvatska radiotelevizija,GENERALI OSIGURANJE dioničko društvo,KERUM društvo s ograničenom odgovornošću, za unutarnju i vanjsku trgovinu, promet i usluge,SHOPPING CENTER, društvo s ograničenom odgovornošću za graditeljstvo i trgovinu,Financijska agencija,HRVATSKE ŠUME društvo s ograničenom odgovornošću,SOCIETE GENERALE-SPLITSKA BANKA dioničko društvo,GRAĐA dioničko društvo za trgovinu na veliko i malo,TOWER CENTER RIJEKA društvo s ograničenom odgovornošću za usluge,HEP-Operator distribucijskog sustava d.o.o. za distribuciju i opskrbu električne energije,GRAD RIJEKA</izvorni_sadrzaj>
    <derivirana_varijabla naziv="DomainObject.Predmet.StrankaNazivFormated_1">Hrvatske vode, pravna osoba za upravljanje vodama,Hrvatski Telekom d.d.,MERCATOR - H  društvo s ograničenom odgovornošću za trgovinu i proizvodnju,GRAĐA - PRODAJNI CENTRI d.o.o. za trgovinu,BR-EMA društvo s ograničenom odgovornošću za ugostiteljstvo, trgovinu i usluge,HRVATSKE ŠUME TOURS društvo s ograničenom odgovornošću - putnička agencija - u likvidaciji,Raiffeisenbank Austria d.d.,BONAČIĆ SECURITY za zaštitu osoba i imovine, društvo s ograničenom odgovornošću,HARO društvo s ograničenom odgovornošću za trgovinu i usluge,DHL International d.o.o, hitna dostava širom svijeta,GLOBALNI SERVIS d.o.o. za upravljanje i održavanje objekata,CARGO-PARTNER d.o.o. za otpremništvo, zastupanje u prometu roba i usluge skladištenja,FLIO d.o.o. za trgovinu, ugostiteljstvo i poslovanje nekretninama,VARTEKS varaždinska tekstilna industrija  d. d.,Hrvatske vode, pravna osoba za upravljanje vodama,ČISTOĆA društvo s ograničenom odgovornošću za obavljanje komunalnih djelatnosti održavanja čistoće i odlaganja komunaln,TRGOVAČKI CENTAR ZAGREB d.o.o. za trgovinu nekretninama,VENETO BANKA dioničko društvo,MAKARSKI KOMUNALAC društvo s ograničenom odgovornošću za obavljanje komunalnih poslova,Hrvatski Telekom d.d.,GENERALI OSIGURANJE dioničko društvo,MARKO MIHOVILOVIĆ,KONTINENTAL PAKIRANJE d.o.o. za graditeljstvo i usluge,HRVATSKA POŠTANSKA BANKA, dioničko društvo,VODOVOD-OSIJEK d.o.o. za vodoopskrbu i odvodnju,IMEX BANKA dioničko društvo,SIMILIS društvo s ograničenom odgovornošću za trgovinu i usluge,ZAGREBAČKI HOLDING, društvo s ograničenom odgovornošću za javni prijevoz, opskrbu vodom, održavanje čistoće, putnička a,FLIBA, društvo s ograničenom odgovornošću za trgovinu,KERUM društvo s ograničenom odgovornošću, za unutarnju i vanjsku trgovinu, promet i usluge,VIPnet usluge d.o.o. za telekomunikacijske usluge,MICRONIC, d.o.o. za proizvodnju, trgovinu i usluge,AFIRMACIJA MARSONIA društvo s ograničenom odgovornošću za poslovanje nekretninama,OT-OPTIMA TELEKOM d.d. za telekomunikacije,GRIP GRADNJA d.o.o. za gradnju, trgovinu, turizam, ugostiteljstvo i usluge,HYPO ALPE-ADRIA-BANK dioničko društvo,MARANA d.o.o. proizvodnja, trgovina, usluge, export-import,Raiffeisenbank Austria d.d.,TRGOVAČKI CENTAR ZAGREB d.o.o. za trgovinu nekretninama,FLIO d.o.o. za trgovinu, ugostiteljstvo i poslovanje nekretninama,HEP - Opskrba d.o.o. za opskrbu potrošača električnom, toplinskom energijom i plinom,VODOVOD-OSIJEK d.o.o. za vodoopskrbu i odvodnju,AFIRMACIJA MARSONIA društvo s ograničenom odgovornošću za poslovanje nekretninama,KABRIO društvo s ograničenom odgovornošću za trgovinu i usluge,OPTIMA LEASING d.o.o. za usluge,INKASATOR d.o.o. za obavljanje poslova naplate troškova stanovanja i drugih knjigovodstvenih usluga,HYPO-LEASING KROATIEN, društvo za financiranje, d.o.o.,APLANOS za trgovinu i usluge društvo s ograničenom odgovornošću,VODOVOD I KANALIZACIJA, društvo s ograničenom odgovornošću za vodoopskrbu, odvodnju i pročišćavanje otpadnih voda,Hrvatska radiotelevizija,GENERALI OSIGURANJE dioničko društvo,KERUM društvo s ograničenom odgovornošću, za unutarnju i vanjsku trgovinu, promet i usluge,SHOPPING CENTER, društvo s ograničenom odgovornošću za graditeljstvo i trgovinu,Financijska agencija,HRVATSKE ŠUME društvo s ograničenom odgovornošću,SOCIETE GENERALE-SPLITSKA BANKA dioničko društvo,GRAĐA dioničko društvo za trgovinu na veliko i malo,TOWER CENTER RIJEKA društvo s ograničenom odgovornošću za usluge,HEP-Operator distribucijskog sustava d.o.o. za distribuciju i opskrbu električne energije,GRAD RIJEKA</derivirana_varijabla>
  </DomainObject.Predmet.StrankaNazivFormated>
  <DomainObject.Predmet.StrankaNazivFormatedOIB>
    <izvorni_sadrzaj>Hrvatske vode, pravna osoba za upravljanje vodama, OIB 28921383001,Hrvatski Telekom d.d., OIB 81793146560,MERCATOR - H  društvo s ograničenom odgovornošću za trgovinu i proizvodnju, OIB 10045107278,GRAĐA - PRODAJNI CENTRI d.o.o. za trgovinu, OIB 70571833346,BR-EMA društvo s ograničenom odgovornošću za ugostiteljstvo, trgovinu i usluge, OIB 55690591528,HRVATSKE ŠUME TOURS društvo s ograničenom odgovornošću - putnička agencija - u likvidaciji, OIB 39596197214,Raiffeisenbank Austria d.d., OIB 53056966535,BONAČIĆ SECURITY za zaštitu osoba i imovine, društvo s ograničenom odgovornošću, OIB 63135369237,HARO društvo s ograničenom odgovornošću za trgovinu i usluge, OIB 21478700168,DHL International d.o.o, hitna dostava širom svijeta, OIB 79069474349,GLOBALNI SERVIS d.o.o. za upravljanje i održavanje objekata, OIB 16428352077,CARGO-PARTNER d.o.o. za otpremništvo, zastupanje u prometu roba i usluge skladištenja, OIB 84596041174,FLIO d.o.o. za trgovinu, ugostiteljstvo i poslovanje nekretninama, OIB 39808838633,VARTEKS varaždinska tekstilna industrija  d. d., OIB 00872098033,Hrvatske vode, pravna osoba za upravljanje vodama, OIB 28921383001,ČISTOĆA društvo s ograničenom odgovornošću za obavljanje komunalnih djelatnosti održavanja čistoće i odlaganja komunaln, OIB 38812451417,TRGOVAČKI CENTAR ZAGREB d.o.o. za trgovinu nekretninama, OIB 57136792631,VENETO BANKA dioničko društvo, OIB 81712716992,MAKARSKI KOMUNALAC društvo s ograničenom odgovornošću za obavljanje komunalnih poslova, OIB 12733878804,Hrvatski Telekom d.d., OIB 81793146560,GENERALI OSIGURANJE dioničko društvo, OIB 10840749604,MARKO MIHOVILOVIĆ, OIB 05481546487,KONTINENTAL PAKIRANJE d.o.o. za graditeljstvo i usluge, OIB 87358951669,HRVATSKA POŠTANSKA BANKA, dioničko društvo, OIB 87939104217,VODOVOD-OSIJEK d.o.o. za vodoopskrbu i odvodnju, OIB 43654507669,IMEX BANKA dioničko društvo, OIB 99326633206,SIMILIS društvo s ograničenom odgovornošću za trgovinu i usluge, OIB 35016480287,ZAGREBAČKI HOLDING, društvo s ograničenom odgovornošću za javni prijevoz, opskrbu vodom, održavanje čistoće, putnička a, OIB 85584865987,FLIBA, društvo s ograničenom odgovornošću za trgovinu, OIB 30777726033,KERUM društvo s ograničenom odgovornošću, za unutarnju i vanjsku trgovinu, promet i usluge, OIB 66124057408,VIPnet usluge d.o.o. za telekomunikacijske usluge, OIB 00565279090,MICRONIC, d.o.o. za proizvodnju, trgovinu i usluge, OIB 89489773101,AFIRMACIJA MARSONIA društvo s ograničenom odgovornošću za poslovanje nekretninama, OIB 67378156267,OT-OPTIMA TELEKOM d.d. za telekomunikacije, OIB 36004425025,GRIP GRADNJA d.o.o. za gradnju, trgovinu, turizam, ugostiteljstvo i usluge, OIB 45163761671,HYPO ALPE-ADRIA-BANK dioničko društvo, OIB 14036333877,MARANA d.o.o. proizvodnja, trgovina, usluge, export-import, OIB 20038755624,Raiffeisenbank Austria d.d., OIB 53056966535,TRGOVAČKI CENTAR ZAGREB d.o.o. za trgovinu nekretninama, OIB 57136792631,FLIO d.o.o. za trgovinu, ugostiteljstvo i poslovanje nekretninama, OIB 39808838633,HEP - Opskrba d.o.o. za opskrbu potrošača električnom, toplinskom energijom i plinom, OIB 63073332379,VODOVOD-OSIJEK d.o.o. za vodoopskrbu i odvodnju, OIB 43654507669,AFIRMACIJA MARSONIA društvo s ograničenom odgovornošću za poslovanje nekretninama, OIB 67378156267,KABRIO društvo s ograničenom odgovornošću za trgovinu i usluge, OIB 02014925756,OPTIMA LEASING d.o.o. za usluge, OIB 71463153978,INKASATOR d.o.o. za obavljanje poslova naplate troškova stanovanja i drugih knjigovodstvenih usluga, OIB 51671452481,HYPO-LEASING KROATIEN, društvo za financiranje, d.o.o., OIB 87064273078,APLANOS za trgovinu i usluge društvo s ograničenom odgovornošću, OIB 86169679468,VODOVOD I KANALIZACIJA, društvo s ograničenom odgovornošću za vodoopskrbu, odvodnju i pročišćavanje otpadnih voda, OIB 56826138353,Hrvatska radiotelevizija, OIB 68419124305,GENERALI OSIGURANJE dioničko društvo, OIB 10840749604,KERUM društvo s ograničenom odgovornošću, za unutarnju i vanjsku trgovinu, promet i usluge, OIB 66124057408,SHOPPING CENTER, društvo s ograničenom odgovornošću za graditeljstvo i trgovinu, OIB 48527883403,Financijska agencija, OIB 85821130368,HRVATSKE ŠUME društvo s ograničenom odgovornošću, OIB 69693144506,SOCIETE GENERALE-SPLITSKA BANKA dioničko društvo, OIB 69326397242,GRAĐA dioničko društvo za trgovinu na veliko i malo, OIB 75628884500,TOWER CENTER RIJEKA društvo s ograničenom odgovornošću za usluge, OIB 84184387126,HEP-Operator distribucijskog sustava d.o.o. za distribuciju i opskrbu električne energije, OIB 46830600751,GRAD RIJEKA, OIB 54382731928</izvorni_sadrzaj>
    <derivirana_varijabla naziv="DomainObject.Predmet.StrankaNazivFormatedOIB_1">Hrvatske vode, pravna osoba za upravljanje vodama, OIB 28921383001,Hrvatski Telekom d.d., OIB 81793146560,MERCATOR - H  društvo s ograničenom odgovornošću za trgovinu i proizvodnju, OIB 10045107278,GRAĐA - PRODAJNI CENTRI d.o.o. za trgovinu, OIB 70571833346,BR-EMA društvo s ograničenom odgovornošću za ugostiteljstvo, trgovinu i usluge, OIB 55690591528,HRVATSKE ŠUME TOURS društvo s ograničenom odgovornošću - putnička agencija - u likvidaciji, OIB 39596197214,Raiffeisenbank Austria d.d., OIB 53056966535,BONAČIĆ SECURITY za zaštitu osoba i imovine, društvo s ograničenom odgovornošću, OIB 63135369237,HARO društvo s ograničenom odgovornošću za trgovinu i usluge, OIB 21478700168,DHL International d.o.o, hitna dostava širom svijeta, OIB 79069474349,GLOBALNI SERVIS d.o.o. za upravljanje i održavanje objekata, OIB 16428352077,CARGO-PARTNER d.o.o. za otpremništvo, zastupanje u prometu roba i usluge skladištenja, OIB 84596041174,FLIO d.o.o. za trgovinu, ugostiteljstvo i poslovanje nekretninama, OIB 39808838633,VARTEKS varaždinska tekstilna industrija  d. d., OIB 00872098033,Hrvatske vode, pravna osoba za upravljanje vodama, OIB 28921383001,ČISTOĆA društvo s ograničenom odgovornošću za obavljanje komunalnih djelatnosti održavanja čistoće i odlaganja komunaln, OIB 38812451417,TRGOVAČKI CENTAR ZAGREB d.o.o. za trgovinu nekretninama, OIB 57136792631,VENETO BANKA dioničko društvo, OIB 81712716992,MAKARSKI KOMUNALAC društvo s ograničenom odgovornošću za obavljanje komunalnih poslova, OIB 12733878804,Hrvatski Telekom d.d., OIB 81793146560,GENERALI OSIGURANJE dioničko društvo, OIB 10840749604,MARKO MIHOVILOVIĆ, OIB 05481546487,KONTINENTAL PAKIRANJE d.o.o. za graditeljstvo i usluge, OIB 87358951669,HRVATSKA POŠTANSKA BANKA, dioničko društvo, OIB 87939104217,VODOVOD-OSIJEK d.o.o. za vodoopskrbu i odvodnju, OIB 43654507669,IMEX BANKA dioničko društvo, OIB 99326633206,SIMILIS društvo s ograničenom odgovornošću za trgovinu i usluge, OIB 35016480287,ZAGREBAČKI HOLDING, društvo s ograničenom odgovornošću za javni prijevoz, opskrbu vodom, održavanje čistoće, putnička a, OIB 85584865987,FLIBA, društvo s ograničenom odgovornošću za trgovinu, OIB 30777726033,KERUM društvo s ograničenom odgovornošću, za unutarnju i vanjsku trgovinu, promet i usluge, OIB 66124057408,VIPnet usluge d.o.o. za telekomunikacijske usluge, OIB 00565279090,MICRONIC, d.o.o. za proizvodnju, trgovinu i usluge, OIB 89489773101,AFIRMACIJA MARSONIA društvo s ograničenom odgovornošću za poslovanje nekretninama, OIB 67378156267,OT-OPTIMA TELEKOM d.d. za telekomunikacije, OIB 36004425025,GRIP GRADNJA d.o.o. za gradnju, trgovinu, turizam, ugostiteljstvo i usluge, OIB 45163761671,HYPO ALPE-ADRIA-BANK dioničko društvo, OIB 14036333877,MARANA d.o.o. proizvodnja, trgovina, usluge, export-import, OIB 20038755624,Raiffeisenbank Austria d.d., OIB 53056966535,TRGOVAČKI CENTAR ZAGREB d.o.o. za trgovinu nekretninama, OIB 57136792631,FLIO d.o.o. za trgovinu, ugostiteljstvo i poslovanje nekretninama, OIB 39808838633,HEP - Opskrba d.o.o. za opskrbu potrošača električnom, toplinskom energijom i plinom, OIB 63073332379,VODOVOD-OSIJEK d.o.o. za vodoopskrbu i odvodnju, OIB 43654507669,AFIRMACIJA MARSONIA društvo s ograničenom odgovornošću za poslovanje nekretninama, OIB 67378156267,KABRIO društvo s ograničenom odgovornošću za trgovinu i usluge, OIB 02014925756,OPTIMA LEASING d.o.o. za usluge, OIB 71463153978,INKASATOR d.o.o. za obavljanje poslova naplate troškova stanovanja i drugih knjigovodstvenih usluga, OIB 51671452481,HYPO-LEASING KROATIEN, društvo za financiranje, d.o.o., OIB 87064273078,APLANOS za trgovinu i usluge društvo s ograničenom odgovornošću, OIB 86169679468,VODOVOD I KANALIZACIJA, društvo s ograničenom odgovornošću za vodoopskrbu, odvodnju i pročišćavanje otpadnih voda, OIB 56826138353,Hrvatska radiotelevizija, OIB 68419124305,GENERALI OSIGURANJE dioničko društvo, OIB 10840749604,KERUM društvo s ograničenom odgovornošću, za unutarnju i vanjsku trgovinu, promet i usluge, OIB 66124057408,SHOPPING CENTER, društvo s ograničenom odgovornošću za graditeljstvo i trgovinu, OIB 48527883403,Financijska agencija, OIB 85821130368,HRVATSKE ŠUME društvo s ograničenom odgovornošću, OIB 69693144506,SOCIETE GENERALE-SPLITSKA BANKA dioničko društvo, OIB 69326397242,GRAĐA dioničko društvo za trgovinu na veliko i malo, OIB 75628884500,TOWER CENTER RIJEKA društvo s ograničenom odgovornošću za usluge, OIB 84184387126,HEP-Operator distribucijskog sustava d.o.o. za distribuciju i opskrbu električne energije, OIB 46830600751,GRAD RIJEKA, OIB 54382731928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Hrvatske vode, pravna osoba za upravljanje vodama</item>
      <item>Hrvatski Telekom d.d.</item>
      <item>MERCATOR - H  društvo s ograničenom odgovornošću za trgovinu i proizvodnju zastupanog po punomoćniku Tomislav Kos</item>
      <item>GRAĐA - PRODAJNI CENTRI d.o.o. za trgovinu zastupanog po punomoćniku Ivan Vidović</item>
      <item>BR-EMA društvo s ograničenom odgovornošću za ugostiteljstvo, trgovinu i usluge</item>
      <item>HRVATSKE ŠUME TOURS društvo s ograničenom odgovornošću - putnička agencija - u likvidaciji zastupanog po punomoćniku Odvjetničko društvo TOMIĆ &amp; ŠUŠNJAR j.t.d. u likvidaciji</item>
      <item>Raiffeisenbank Austria d.d.</item>
      <item>BONAČIĆ SECURITY za zaštitu osoba i imovine, društvo s ograničenom odgovornošću</item>
      <item>HARO društvo s ograničenom odgovornošću za trgovinu i usluge zastupanog po punomoćniku ANTOLIĆ I SURADNICI odvjetničko društvo, javno trgovačko društvo; Nebojša Antolić</item>
      <item>DHL International d.o.o, hitna dostava širom svijeta zastupanog po punomoćniku Krešimir Lisak</item>
      <item>GLOBALNI SERVIS d.o.o. za upravljanje i održavanje objekata zastupanog po punomoćniku Mr. sc. Tin Matić</item>
      <item>CARGO-PARTNER d.o.o. za otpremništvo, zastupanje u prometu roba i usluge skladištenja</item>
      <item>FLIO d.o.o. za trgovinu, ugostiteljstvo i poslovanje nekretninama</item>
      <item>VARTEKS varaždinska tekstilna industrija  d. d.</item>
      <item>Hrvatske vode, pravna osoba za upravljanje vodama</item>
      <item>ČISTOĆA društvo s ograničenom odgovornošću za obavljanje komunalnih djelatnosti održavanja čistoće i odlaganja komunaln</item>
      <item>TRGOVAČKI CENTAR ZAGREB d.o.o. za trgovinu nekretninama</item>
      <item>VENETO BANKA dioničko društvo</item>
      <item>MAKARSKI KOMUNALAC društvo s ograničenom odgovornošću za obavljanje komunalnih poslova</item>
      <item>Hrvatski Telekom d.d.</item>
      <item>GENERALI OSIGURANJE dioničko društvo</item>
      <item>MARKO MIHOVILOVIĆ</item>
      <item>KONTINENTAL PAKIRANJE d.o.o. za graditeljstvo i usluge</item>
      <item>HRVATSKA POŠTANSKA BANKA, dioničko društvo</item>
      <item>VODOVOD-OSIJEK d.o.o. za vodoopskrbu i odvodnju</item>
      <item>IMEX BANKA dioničko društvo</item>
      <item>SIMILIS društvo s ograničenom odgovornošću za trgovinu i usluge</item>
      <item>ZAGREBAČKI HOLDING, društvo s ograničenom odgovornošću za javni prijevoz, opskrbu vodom, održavanje čistoće, putnička a</item>
      <item>FLIBA, društvo s ograničenom odgovornošću za trgovinu zastupanog po punomoćniku Edi Biočić</item>
      <item>KERUM društvo s ograničenom odgovornošću, za unutarnju i vanjsku trgovinu, promet i usluge</item>
      <item>VIPnet usluge d.o.o. za telekomunikacijske usluge</item>
      <item>MICRONIC, d.o.o. za proizvodnju, trgovinu i usluge</item>
      <item>AFIRMACIJA MARSONIA društvo s ograničenom odgovornošću za poslovanje nekretninama</item>
      <item>OT-OPTIMA TELEKOM d.d. za telekomunikacije</item>
      <item>GRIP GRADNJA d.o.o. za gradnju, trgovinu, turizam, ugostiteljstvo i usluge zastupanog po punomoćniku Dora Živković</item>
      <item>HYPO ALPE-ADRIA-BANK dioničko društvo</item>
      <item>MARANA d.o.o. proizvodnja, trgovina, usluge, export-import zastupanog po punomoćniku Odvjetničko društvo MATULIĆ, BILIĆ I PARTNERI, j.t.d.</item>
      <item>Raiffeisenbank Austria d.d.</item>
      <item>TRGOVAČKI CENTAR ZAGREB d.o.o. za trgovinu nekretninama zastupanog po punomoćniku PEĆAREVIĆ &amp; RELIĆ odvjetničko društvo</item>
      <item>FLIO d.o.o. za trgovinu, ugostiteljstvo i poslovanje nekretninama zastupanog po punomoćniku Mijo Jeličić</item>
      <item>HEP - Opskrba d.o.o. za opskrbu potrošača električnom, toplinskom energijom i plinom</item>
      <item>VODOVOD-OSIJEK d.o.o. za vodoopskrbu i odvodnju</item>
      <item>AFIRMACIJA MARSONIA društvo s ograničenom odgovornošću za poslovanje nekretninama zastupanog po punomoćniku JAGAR &amp; GREBENAR, ODVJETNIČKO DRUŠTVO</item>
      <item>KABRIO društvo s ograničenom odgovornošću za trgovinu i usluge zastupanog po punomoćniku GOLUBIĆ I PARTNERI odvjetničko društvo</item>
      <item>OPTIMA LEASING d.o.o. za usluge zastupanog po punomoćniku Goran Božić</item>
      <item>INKASATOR d.o.o. za obavljanje poslova naplate troškova stanovanja i drugih knjigovodstvenih usluga</item>
      <item>HYPO-LEASING KROATIEN, društvo za financiranje, d.o.o.</item>
      <item>APLANOS za trgovinu i usluge društvo s ograničenom odgovornošću zastupanog po punomoćniku ŽELJKO LUBINA</item>
      <item>VODOVOD I KANALIZACIJA, društvo s ograničenom odgovornošću za vodoopskrbu, odvodnju i pročišćavanje otpadnih voda</item>
      <item>Hrvatska radiotelevizija</item>
      <item>GENERALI OSIGURANJE dioničko društvo</item>
      <item>KERUM društvo s ograničenom odgovornošću, za unutarnju i vanjsku trgovinu, promet i usluge</item>
      <item>SHOPPING CENTER, društvo s ograničenom odgovornošću za graditeljstvo i trgovinu</item>
      <item>Financijska agencija</item>
      <item>HRVATSKE ŠUME društvo s ograničenom odgovornošću</item>
      <item>SOCIETE GENERALE-SPLITSKA BANKA dioničko društvo</item>
      <item>GRAĐA dioničko društvo za trgovinu na veliko i malo</item>
      <item>TOWER CENTER RIJEKA društvo s ograničenom odgovornošću za usluge</item>
      <item>HEP-Operator distribucijskog sustava d.o.o. za distribuciju i opskrbu električne energije</item>
      <item>GRAD RIJEKA zastupanog po punomoćniku Vinko Samardžić; Zajednički odvjetnički ured Veljko Knežević, Edi Bradamante, Mira Hinić, Ivana Radić, Bojana Pavković, Senka Perhat i Neven Knežević</item>
    </izvorni_sadrzaj>
    <derivirana_varijabla naziv="DomainObject.Predmet.StrankaListFormated_1">
      <item>Hrvatske vode, pravna osoba za upravljanje vodama</item>
      <item>Hrvatski Telekom d.d.</item>
      <item>MERCATOR - H  društvo s ograničenom odgovornošću za trgovinu i proizvodnju zastupanog po punomoćniku Tomislav Kos</item>
      <item>GRAĐA - PRODAJNI CENTRI d.o.o. za trgovinu zastupanog po punomoćniku Ivan Vidović</item>
      <item>BR-EMA društvo s ograničenom odgovornošću za ugostiteljstvo, trgovinu i usluge</item>
      <item>HRVATSKE ŠUME TOURS društvo s ograničenom odgovornošću - putnička agencija - u likvidaciji zastupanog po punomoćniku Odvjetničko društvo TOMIĆ &amp; ŠUŠNJAR j.t.d. u likvidaciji</item>
      <item>Raiffeisenbank Austria d.d.</item>
      <item>BONAČIĆ SECURITY za zaštitu osoba i imovine, društvo s ograničenom odgovornošću</item>
      <item>HARO društvo s ograničenom odgovornošću za trgovinu i usluge zastupanog po punomoćniku ANTOLIĆ I SURADNICI odvjetničko društvo, javno trgovačko društvo; Nebojša Antolić</item>
      <item>DHL International d.o.o, hitna dostava širom svijeta zastupanog po punomoćniku Krešimir Lisak</item>
      <item>GLOBALNI SERVIS d.o.o. za upravljanje i održavanje objekata zastupanog po punomoćniku Mr. sc. Tin Matić</item>
      <item>CARGO-PARTNER d.o.o. za otpremništvo, zastupanje u prometu roba i usluge skladištenja</item>
      <item>FLIO d.o.o. za trgovinu, ugostiteljstvo i poslovanje nekretninama</item>
      <item>VARTEKS varaždinska tekstilna industrija  d. d.</item>
      <item>Hrvatske vode, pravna osoba za upravljanje vodama</item>
      <item>ČISTOĆA društvo s ograničenom odgovornošću za obavljanje komunalnih djelatnosti održavanja čistoće i odlaganja komunaln</item>
      <item>TRGOVAČKI CENTAR ZAGREB d.o.o. za trgovinu nekretninama</item>
      <item>VENETO BANKA dioničko društvo</item>
      <item>MAKARSKI KOMUNALAC društvo s ograničenom odgovornošću za obavljanje komunalnih poslova</item>
      <item>Hrvatski Telekom d.d.</item>
      <item>GENERALI OSIGURANJE dioničko društvo</item>
      <item>MARKO MIHOVILOVIĆ</item>
      <item>KONTINENTAL PAKIRANJE d.o.o. za graditeljstvo i usluge</item>
      <item>HRVATSKA POŠTANSKA BANKA, dioničko društvo</item>
      <item>VODOVOD-OSIJEK d.o.o. za vodoopskrbu i odvodnju</item>
      <item>IMEX BANKA dioničko društvo</item>
      <item>SIMILIS društvo s ograničenom odgovornošću za trgovinu i usluge</item>
      <item>ZAGREBAČKI HOLDING, društvo s ograničenom odgovornošću za javni prijevoz, opskrbu vodom, održavanje čistoće, putnička a</item>
      <item>FLIBA, društvo s ograničenom odgovornošću za trgovinu zastupanog po punomoćniku Edi Biočić</item>
      <item>KERUM društvo s ograničenom odgovornošću, za unutarnju i vanjsku trgovinu, promet i usluge</item>
      <item>VIPnet usluge d.o.o. za telekomunikacijske usluge</item>
      <item>MICRONIC, d.o.o. za proizvodnju, trgovinu i usluge</item>
      <item>AFIRMACIJA MARSONIA društvo s ograničenom odgovornošću za poslovanje nekretninama</item>
      <item>OT-OPTIMA TELEKOM d.d. za telekomunikacije</item>
      <item>GRIP GRADNJA d.o.o. za gradnju, trgovinu, turizam, ugostiteljstvo i usluge zastupanog po punomoćniku Dora Živković</item>
      <item>HYPO ALPE-ADRIA-BANK dioničko društvo</item>
      <item>MARANA d.o.o. proizvodnja, trgovina, usluge, export-import zastupanog po punomoćniku Odvjetničko društvo MATULIĆ, BILIĆ I PARTNERI, j.t.d.</item>
      <item>Raiffeisenbank Austria d.d.</item>
      <item>TRGOVAČKI CENTAR ZAGREB d.o.o. za trgovinu nekretninama zastupanog po punomoćniku PEĆAREVIĆ &amp; RELIĆ odvjetničko društvo</item>
      <item>FLIO d.o.o. za trgovinu, ugostiteljstvo i poslovanje nekretninama zastupanog po punomoćniku Mijo Jeličić</item>
      <item>HEP - Opskrba d.o.o. za opskrbu potrošača električnom, toplinskom energijom i plinom</item>
      <item>VODOVOD-OSIJEK d.o.o. za vodoopskrbu i odvodnju</item>
      <item>AFIRMACIJA MARSONIA društvo s ograničenom odgovornošću za poslovanje nekretninama zastupanog po punomoćniku JAGAR &amp; GREBENAR, ODVJETNIČKO DRUŠTVO</item>
      <item>KABRIO društvo s ograničenom odgovornošću za trgovinu i usluge zastupanog po punomoćniku GOLUBIĆ I PARTNERI odvjetničko društvo</item>
      <item>OPTIMA LEASING d.o.o. za usluge zastupanog po punomoćniku Goran Božić</item>
      <item>INKASATOR d.o.o. za obavljanje poslova naplate troškova stanovanja i drugih knjigovodstvenih usluga</item>
      <item>HYPO-LEASING KROATIEN, društvo za financiranje, d.o.o.</item>
      <item>APLANOS za trgovinu i usluge društvo s ograničenom odgovornošću zastupanog po punomoćniku ŽELJKO LUBINA</item>
      <item>VODOVOD I KANALIZACIJA, društvo s ograničenom odgovornošću za vodoopskrbu, odvodnju i pročišćavanje otpadnih voda</item>
      <item>Hrvatska radiotelevizija</item>
      <item>GENERALI OSIGURANJE dioničko društvo</item>
      <item>KERUM društvo s ograničenom odgovornošću, za unutarnju i vanjsku trgovinu, promet i usluge</item>
      <item>SHOPPING CENTER, društvo s ograničenom odgovornošću za graditeljstvo i trgovinu</item>
      <item>Financijska agencija</item>
      <item>HRVATSKE ŠUME društvo s ograničenom odgovornošću</item>
      <item>SOCIETE GENERALE-SPLITSKA BANKA dioničko društvo</item>
      <item>GRAĐA dioničko društvo za trgovinu na veliko i malo</item>
      <item>TOWER CENTER RIJEKA društvo s ograničenom odgovornošću za usluge</item>
      <item>HEP-Operator distribucijskog sustava d.o.o. za distribuciju i opskrbu električne energije</item>
      <item>GRAD RIJEKA zastupanog po punomoćniku Vinko Samardžić; Zajednički odvjetnički ured Veljko Knežević, Edi Bradamante, Mira Hinić, Ivana Radić, Bojana Pavković, Senka Perhat i Neven Knežević</item>
    </derivirana_varijabla>
  </DomainObject.Predmet.StrankaListFormated>
  <DomainObject.Predmet.StrankaListFormatedOIB>
    <izvorni_sadrzaj>
      <item>Hrvatske vode, pravna osoba za upravljanje vodama, OIB 28921383001</item>
      <item>Hrvatski Telekom d.d., OIB 81793146560</item>
      <item>MERCATOR - H  društvo s ograničenom odgovornošću za trgovinu i proizvodnju, OIB 10045107278 zastupanog po punomoćniku Tomislav Kos</item>
      <item>GRAĐA - PRODAJNI CENTRI d.o.o. za trgovinu, OIB 70571833346 zastupanog po punomoćniku Ivan Vidović</item>
      <item>BR-EMA društvo s ograničenom odgovornošću za ugostiteljstvo, trgovinu i usluge, OIB 55690591528</item>
      <item>HRVATSKE ŠUME TOURS društvo s ograničenom odgovornošću - putnička agencija - u likvidaciji, OIB 39596197214 zastupanog po punomoćniku Odvjetničko društvo TOMIĆ &amp; ŠUŠNJAR j.t.d. u likvidaciji</item>
      <item>Raiffeisenbank Austria d.d., OIB 53056966535</item>
      <item>BONAČIĆ SECURITY za zaštitu osoba i imovine, društvo s ograničenom odgovornošću, OIB 63135369237</item>
      <item>HARO društvo s ograničenom odgovornošću za trgovinu i usluge, OIB 21478700168 zastupanog po punomoćniku ANTOLIĆ I SURADNICI odvjetničko društvo, javno trgovačko društvo; Nebojša Antolić</item>
      <item>DHL International d.o.o, hitna dostava širom svijeta, OIB 79069474349 zastupanog po punomoćniku Krešimir Lisak</item>
      <item>GLOBALNI SERVIS d.o.o. za upravljanje i održavanje objekata, OIB 16428352077 zastupanog po punomoćniku Mr. sc. Tin Matić</item>
      <item>CARGO-PARTNER d.o.o. za otpremništvo, zastupanje u prometu roba i usluge skladištenja, OIB 84596041174</item>
      <item>FLIO d.o.o. za trgovinu, ugostiteljstvo i poslovanje nekretninama, OIB 39808838633</item>
      <item>VARTEKS varaždinska tekstilna industrija  d. d., OIB 00872098033</item>
      <item>Hrvatske vode, pravna osoba za upravljanje vodama, OIB 28921383001</item>
      <item>ČISTOĆA društvo s ograničenom odgovornošću za obavljanje komunalnih djelatnosti održavanja čistoće i odlaganja komunaln, OIB 38812451417</item>
      <item>TRGOVAČKI CENTAR ZAGREB d.o.o. za trgovinu nekretninama, OIB 57136792631</item>
      <item>VENETO BANKA dioničko društvo, OIB 81712716992</item>
      <item>MAKARSKI KOMUNALAC društvo s ograničenom odgovornošću za obavljanje komunalnih poslova, OIB 12733878804</item>
      <item>Hrvatski Telekom d.d., OIB 81793146560</item>
      <item>GENERALI OSIGURANJE dioničko društvo, OIB 10840749604</item>
      <item>MARKO MIHOVILOVIĆ, OIB 05481546487</item>
      <item>KONTINENTAL PAKIRANJE d.o.o. za graditeljstvo i usluge, OIB 87358951669</item>
      <item>HRVATSKA POŠTANSKA BANKA, dioničko društvo, OIB 87939104217</item>
      <item>VODOVOD-OSIJEK d.o.o. za vodoopskrbu i odvodnju, OIB 43654507669</item>
      <item>IMEX BANKA dioničko društvo, OIB 99326633206</item>
      <item>SIMILIS društvo s ograničenom odgovornošću za trgovinu i usluge, OIB 35016480287</item>
      <item>ZAGREBAČKI HOLDING, društvo s ograničenom odgovornošću za javni prijevoz, opskrbu vodom, održavanje čistoće, putnička a, OIB 85584865987</item>
      <item>FLIBA, društvo s ograničenom odgovornošću za trgovinu, OIB 30777726033 zastupanog po punomoćniku Edi Biočić</item>
      <item>KERUM društvo s ograničenom odgovornošću, za unutarnju i vanjsku trgovinu, promet i usluge, OIB 66124057408</item>
      <item>VIPnet usluge d.o.o. za telekomunikacijske usluge, OIB 00565279090</item>
      <item>MICRONIC, d.o.o. za proizvodnju, trgovinu i usluge, OIB 89489773101</item>
      <item>AFIRMACIJA MARSONIA društvo s ograničenom odgovornošću za poslovanje nekretninama, OIB 67378156267</item>
      <item>OT-OPTIMA TELEKOM d.d. za telekomunikacije, OIB 36004425025</item>
      <item>GRIP GRADNJA d.o.o. za gradnju, trgovinu, turizam, ugostiteljstvo i usluge, OIB 45163761671 zastupanog po punomoćniku Dora Živković</item>
      <item>HYPO ALPE-ADRIA-BANK dioničko društvo, OIB 14036333877</item>
      <item>MARANA d.o.o. proizvodnja, trgovina, usluge, export-import, OIB 20038755624 zastupanog po punomoćniku Odvjetničko društvo MATULIĆ, BILIĆ I PARTNERI, j.t.d.</item>
      <item>Raiffeisenbank Austria d.d., OIB 53056966535</item>
      <item>TRGOVAČKI CENTAR ZAGREB d.o.o. za trgovinu nekretninama, OIB 57136792631 zastupanog po punomoćniku PEĆAREVIĆ &amp; RELIĆ odvjetničko društvo</item>
      <item>FLIO d.o.o. za trgovinu, ugostiteljstvo i poslovanje nekretninama, OIB 39808838633 zastupanog po punomoćniku Mijo Jeličić</item>
      <item>HEP - Opskrba d.o.o. za opskrbu potrošača električnom, toplinskom energijom i plinom, OIB 63073332379</item>
      <item>VODOVOD-OSIJEK d.o.o. za vodoopskrbu i odvodnju, OIB 43654507669</item>
      <item>AFIRMACIJA MARSONIA društvo s ograničenom odgovornošću za poslovanje nekretninama, OIB 67378156267 zastupanog po punomoćniku JAGAR &amp; GREBENAR, ODVJETNIČKO DRUŠTVO</item>
      <item>KABRIO društvo s ograničenom odgovornošću za trgovinu i usluge, OIB 02014925756 zastupanog po punomoćniku GOLUBIĆ I PARTNERI odvjetničko društvo</item>
      <item>OPTIMA LEASING d.o.o. za usluge, OIB 71463153978 zastupanog po punomoćniku Goran Božić</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 zastupanog po punomoćniku ŽELJKO LUBINA</item>
      <item>VODOVOD I KANALIZACIJA, društvo s ograničenom odgovornošću za vodoopskrbu, odvodnju i pročišćavanje otpadnih voda, OIB 56826138353</item>
      <item>Hrvatska radiotelevizija, OIB 68419124305</item>
      <item>GENERALI OSIGURANJE dioničko društvo, OIB 10840749604</item>
      <item>KERUM društvo s ograničenom odgovornošću, za unutarnju i vanjsku trgovinu, promet i usluge, OIB 66124057408</item>
      <item>SHOPPING CENTER, društvo s ograničenom odgovornošću za graditeljstvo i trgovinu, OIB 48527883403</item>
      <item>Financijska agencija, OIB 85821130368</item>
      <item>HRVATSKE ŠUME društvo s ograničenom odgovornošću, OIB 69693144506</item>
      <item>SOCIETE GENERALE-SPLITSKA BANKA dioničko društvo, OIB 69326397242</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 zastupanog po punomoćniku Vinko Samardžić; Zajednički odvjetnički ured Veljko Knežević, Edi Bradamante, Mira Hinić, Ivana Radić, Bojana Pavković, Senka Perhat i Neven Knežević</item>
    </izvorni_sadrzaj>
    <derivirana_varijabla naziv="DomainObject.Predmet.StrankaListFormatedOIB_1">
      <item>Hrvatske vode, pravna osoba za upravljanje vodama, OIB 28921383001</item>
      <item>Hrvatski Telekom d.d., OIB 81793146560</item>
      <item>MERCATOR - H  društvo s ograničenom odgovornošću za trgovinu i proizvodnju, OIB 10045107278 zastupanog po punomoćniku Tomislav Kos</item>
      <item>GRAĐA - PRODAJNI CENTRI d.o.o. za trgovinu, OIB 70571833346 zastupanog po punomoćniku Ivan Vidović</item>
      <item>BR-EMA društvo s ograničenom odgovornošću za ugostiteljstvo, trgovinu i usluge, OIB 55690591528</item>
      <item>HRVATSKE ŠUME TOURS društvo s ograničenom odgovornošću - putnička agencija - u likvidaciji, OIB 39596197214 zastupanog po punomoćniku Odvjetničko društvo TOMIĆ &amp; ŠUŠNJAR j.t.d. u likvidaciji</item>
      <item>Raiffeisenbank Austria d.d., OIB 53056966535</item>
      <item>BONAČIĆ SECURITY za zaštitu osoba i imovine, društvo s ograničenom odgovornošću, OIB 63135369237</item>
      <item>HARO društvo s ograničenom odgovornošću za trgovinu i usluge, OIB 21478700168 zastupanog po punomoćniku ANTOLIĆ I SURADNICI odvjetničko društvo, javno trgovačko društvo; Nebojša Antolić</item>
      <item>DHL International d.o.o, hitna dostava širom svijeta, OIB 79069474349 zastupanog po punomoćniku Krešimir Lisak</item>
      <item>GLOBALNI SERVIS d.o.o. za upravljanje i održavanje objekata, OIB 16428352077 zastupanog po punomoćniku Mr. sc. Tin Matić</item>
      <item>CARGO-PARTNER d.o.o. za otpremništvo, zastupanje u prometu roba i usluge skladištenja, OIB 84596041174</item>
      <item>FLIO d.o.o. za trgovinu, ugostiteljstvo i poslovanje nekretninama, OIB 39808838633</item>
      <item>VARTEKS varaždinska tekstilna industrija  d. d., OIB 00872098033</item>
      <item>Hrvatske vode, pravna osoba za upravljanje vodama, OIB 28921383001</item>
      <item>ČISTOĆA društvo s ograničenom odgovornošću za obavljanje komunalnih djelatnosti održavanja čistoće i odlaganja komunaln, OIB 38812451417</item>
      <item>TRGOVAČKI CENTAR ZAGREB d.o.o. za trgovinu nekretninama, OIB 57136792631</item>
      <item>VENETO BANKA dioničko društvo, OIB 81712716992</item>
      <item>MAKARSKI KOMUNALAC društvo s ograničenom odgovornošću za obavljanje komunalnih poslova, OIB 12733878804</item>
      <item>Hrvatski Telekom d.d., OIB 81793146560</item>
      <item>GENERALI OSIGURANJE dioničko društvo, OIB 10840749604</item>
      <item>MARKO MIHOVILOVIĆ, OIB 05481546487</item>
      <item>KONTINENTAL PAKIRANJE d.o.o. za graditeljstvo i usluge, OIB 87358951669</item>
      <item>HRVATSKA POŠTANSKA BANKA, dioničko društvo, OIB 87939104217</item>
      <item>VODOVOD-OSIJEK d.o.o. za vodoopskrbu i odvodnju, OIB 43654507669</item>
      <item>IMEX BANKA dioničko društvo, OIB 99326633206</item>
      <item>SIMILIS društvo s ograničenom odgovornošću za trgovinu i usluge, OIB 35016480287</item>
      <item>ZAGREBAČKI HOLDING, društvo s ograničenom odgovornošću za javni prijevoz, opskrbu vodom, održavanje čistoće, putnička a, OIB 85584865987</item>
      <item>FLIBA, društvo s ograničenom odgovornošću za trgovinu, OIB 30777726033 zastupanog po punomoćniku Edi Biočić</item>
      <item>KERUM društvo s ograničenom odgovornošću, za unutarnju i vanjsku trgovinu, promet i usluge, OIB 66124057408</item>
      <item>VIPnet usluge d.o.o. za telekomunikacijske usluge, OIB 00565279090</item>
      <item>MICRONIC, d.o.o. za proizvodnju, trgovinu i usluge, OIB 89489773101</item>
      <item>AFIRMACIJA MARSONIA društvo s ograničenom odgovornošću za poslovanje nekretninama, OIB 67378156267</item>
      <item>OT-OPTIMA TELEKOM d.d. za telekomunikacije, OIB 36004425025</item>
      <item>GRIP GRADNJA d.o.o. za gradnju, trgovinu, turizam, ugostiteljstvo i usluge, OIB 45163761671 zastupanog po punomoćniku Dora Živković</item>
      <item>HYPO ALPE-ADRIA-BANK dioničko društvo, OIB 14036333877</item>
      <item>MARANA d.o.o. proizvodnja, trgovina, usluge, export-import, OIB 20038755624 zastupanog po punomoćniku Odvjetničko društvo MATULIĆ, BILIĆ I PARTNERI, j.t.d.</item>
      <item>Raiffeisenbank Austria d.d., OIB 53056966535</item>
      <item>TRGOVAČKI CENTAR ZAGREB d.o.o. za trgovinu nekretninama, OIB 57136792631 zastupanog po punomoćniku PEĆAREVIĆ &amp; RELIĆ odvjetničko društvo</item>
      <item>FLIO d.o.o. za trgovinu, ugostiteljstvo i poslovanje nekretninama, OIB 39808838633 zastupanog po punomoćniku Mijo Jeličić</item>
      <item>HEP - Opskrba d.o.o. za opskrbu potrošača električnom, toplinskom energijom i plinom, OIB 63073332379</item>
      <item>VODOVOD-OSIJEK d.o.o. za vodoopskrbu i odvodnju, OIB 43654507669</item>
      <item>AFIRMACIJA MARSONIA društvo s ograničenom odgovornošću za poslovanje nekretninama, OIB 67378156267 zastupanog po punomoćniku JAGAR &amp; GREBENAR, ODVJETNIČKO DRUŠTVO</item>
      <item>KABRIO društvo s ograničenom odgovornošću za trgovinu i usluge, OIB 02014925756 zastupanog po punomoćniku GOLUBIĆ I PARTNERI odvjetničko društvo</item>
      <item>OPTIMA LEASING d.o.o. za usluge, OIB 71463153978 zastupanog po punomoćniku Goran Božić</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 zastupanog po punomoćniku ŽELJKO LUBINA</item>
      <item>VODOVOD I KANALIZACIJA, društvo s ograničenom odgovornošću za vodoopskrbu, odvodnju i pročišćavanje otpadnih voda, OIB 56826138353</item>
      <item>Hrvatska radiotelevizija, OIB 68419124305</item>
      <item>GENERALI OSIGURANJE dioničko društvo, OIB 10840749604</item>
      <item>KERUM društvo s ograničenom odgovornošću, za unutarnju i vanjsku trgovinu, promet i usluge, OIB 66124057408</item>
      <item>SHOPPING CENTER, društvo s ograničenom odgovornošću za graditeljstvo i trgovinu, OIB 48527883403</item>
      <item>Financijska agencija, OIB 85821130368</item>
      <item>HRVATSKE ŠUME društvo s ograničenom odgovornošću, OIB 69693144506</item>
      <item>SOCIETE GENERALE-SPLITSKA BANKA dioničko društvo, OIB 69326397242</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 zastupanog po punomoćniku Vinko Samardžić; Zajednički odvjetnički ured Veljko Knežević, Edi Bradamante, Mira Hinić, Ivana Radić, Bojana Pavković, Senka Perhat i Neven Knežević</item>
    </derivirana_varijabla>
  </DomainObject.Predmet.StrankaListFormatedOIB>
  <DomainObject.Predmet.StrankaListFormatedWithAdress>
    <izvorni_sadrzaj>
      <item>Hrvatske vode, pravna osoba za upravljanje vodama, Ulica grada Vukovara 220, 10000 Zagreb</item>
      <item>Hrvatski Telekom d.d., Savska cesta 32, 10000 Zagreb</item>
      <item>MERCATOR - H  društvo s ograničenom odgovornošću za trgovinu i proizvodnju, Ljudevita Posavskog 5, Sesvete zastupanog po punomoćniku Tomislav Kos</item>
      <item>GRAĐA - PRODAJNI CENTRI d.o.o. za trgovinu, Vranjički put 2, Solin zastupanog po punomoćniku Ivan Vidović</item>
      <item>BR-EMA društvo s ograničenom odgovornošću za ugostiteljstvo, trgovinu i usluge, Vinogradska 8, 41319 Repušnica</item>
      <item>HRVATSKE ŠUME TOURS društvo s ograničenom odgovornošću - putnička agencija - u likvidaciji, Ljudevita Farkaša Vukotinovića 2, 10000 Zagreb zastupanog po punomoćniku Odvjetničko društvo TOMIĆ &amp; ŠUŠNJAR j.t.d. u likvidaciji</item>
      <item>Raiffeisenbank Austria d.d., Petrinjska 59, 10000 Zagreb</item>
      <item>BONAČIĆ SECURITY za zaštitu osoba i imovine, društvo s ograničenom odgovornošću, Dinka Šimunovića 2 A, 21000 Split</item>
      <item>HARO društvo s ograničenom odgovornošću za trgovinu i usluge, Virovska 29, 10000 Zagreb zastupanog po punomoćniku ANTOLIĆ I SURADNICI odvjetničko društvo, javno trgovačko društvo; Nebojša Antolić</item>
      <item>DHL International d.o.o, hitna dostava širom svijeta, Utinjska 40, 10000 Zagreb zastupanog po punomoćniku Krešimir Lisak</item>
      <item>GLOBALNI SERVIS d.o.o. za upravljanje i održavanje objekata, Jaruščica 9d, 10000 Zagreb zastupanog po punomoćniku Mr. sc. Tin Matić</item>
      <item>CARGO-PARTNER d.o.o. za otpremništvo, zastupanje u prometu roba i usluge skladištenja, Jankomir 25 J, 10000 Zagreb</item>
      <item>FLIO d.o.o. za trgovinu, ugostiteljstvo i poslovanje nekretninama, Slavonska avenija 56, 10000 Zagreb</item>
      <item>VARTEKS varaždinska tekstilna industrija  d. d., Zagrebačka 94, 42000 Varaždin</item>
      <item>Hrvatske vode, pravna osoba za upravljanje vodama, Grada Vukovara 220, 10000 Zagreb</item>
      <item>ČISTOĆA društvo s ograničenom odgovornošću za obavljanje komunalnih djelatnosti održavanja čistoće i odlaganja komunaln, Put Plokita 81, Split</item>
      <item>TRGOVAČKI CENTAR ZAGREB d.o.o. za trgovinu nekretninama, Zaprešićka 2, Jablanovec</item>
      <item>VENETO BANKA dioničko društvo, Draškovićeva 58, 10000 Zagreb</item>
      <item>MAKARSKI KOMUNALAC društvo s ograničenom odgovornošću za obavljanje komunalnih poslova, Trg Tina Ujevića 1, Makarska</item>
      <item>Hrvatski Telekom d.d., Savska cesta 32, 10000 Zagreb</item>
      <item>GENERALI OSIGURANJE dioničko društvo, Bani 110, 10000 Zagreb</item>
      <item>MARKO MIHOVILOVIĆ, Augusta Cesarca 4, Split</item>
      <item>KONTINENTAL PAKIRANJE d.o.o. za graditeljstvo i usluge, Pod Kosom 40, Split</item>
      <item>HRVATSKA POŠTANSKA BANKA, dioničko društvo, Jurišićeva 4, 10000 Zagreb</item>
      <item>VODOVOD-OSIJEK d.o.o. za vodoopskrbu i odvodnju, Poljski Put 1, Osijek</item>
      <item>IMEX BANKA dioničko društvo, Tolstojeva 6, Split</item>
      <item>SIMILIS društvo s ograničenom odgovornošću za trgovinu i usluge, Duga 17, Vinkovci</item>
      <item>ZAGREBAČKI HOLDING, društvo s ograničenom odgovornošću za javni prijevoz, opskrbu vodom, održavanje čistoće, putnička a, Ulica grada Vukovara 41, 10000 Zagreb</item>
      <item>FLIBA, društvo s ograničenom odgovornošću za trgovinu, Gospodarska ulica 5, Donji Stupnik zastupanog po punomoćniku Edi Biočić</item>
      <item>KERUM društvo s ograničenom odgovornošću, za unutarnju i vanjsku trgovinu, promet i usluge, Zrinjsko Frankopanska 68, Split</item>
      <item>VIPnet usluge d.o.o. za telekomunikacijske usluge, Vrtni put 1, 10000 Zagreb</item>
      <item>MICRONIC, d.o.o. za proizvodnju, trgovinu i usluge, Gotovčeva 8, 21000 Split</item>
      <item>AFIRMACIJA MARSONIA društvo s ograničenom odgovornošću za poslovanje nekretninama, Škorpikova 24/4, 10000 Zagreb</item>
      <item>OT-OPTIMA TELEKOM d.d. za telekomunikacije, Bani 75/a, 10000 Zagreb</item>
      <item>GRIP GRADNJA d.o.o. za gradnju, trgovinu, turizam, ugostiteljstvo i usluge, Oko Sv.Kaje 30, Solin zastupanog po punomoćniku Dora Živković</item>
      <item>HYPO ALPE-ADRIA-BANK dioničko društvo, Slavonska avenija 6, 10000 Zagreb</item>
      <item>MARANA d.o.o. proizvodnja, trgovina, usluge, export-import, Put plokita 14, 21000 Split zastupanog po punomoćniku Odvjetničko društvo MATULIĆ, BILIĆ I PARTNERI, j.t.d.</item>
      <item>Raiffeisenbank Austria d.d., Petrinjska 59, 10000 Zagreb</item>
      <item>TRGOVAČKI CENTAR ZAGREB d.o.o. za trgovinu nekretninama, Zaprešićka 2, Jablanovec zastupanog po punomoćniku PEĆAREVIĆ &amp; RELIĆ odvjetničko društvo</item>
      <item>FLIO d.o.o. za trgovinu, ugostiteljstvo i poslovanje nekretninama, Slavonska avenija 56, 10000 Zagreb zastupanog po punomoćniku Mijo Jeličić</item>
      <item>HEP - Opskrba d.o.o. za opskrbu potrošača električnom, toplinskom energijom i plinom, Ulica Grada Vukovara 37, 10000 Zagreb</item>
      <item>VODOVOD-OSIJEK d.o.o. za vodoopskrbu i odvodnju, Poljski put 1, 31000 Osijek</item>
      <item>AFIRMACIJA MARSONIA društvo s ograničenom odgovornošću za poslovanje nekretninama, Škorpikova 24/4, 10000 Zagreb zastupanog po punomoćniku JAGAR &amp; GREBENAR, ODVJETNIČKO DRUŠTVO</item>
      <item>KABRIO društvo s ograničenom odgovornošću za trgovinu i usluge, Zagrebačka avenija 100 a, 10000 Zagreb zastupanog po punomoćniku GOLUBIĆ I PARTNERI odvjetničko društvo</item>
      <item>OPTIMA LEASING d.o.o. za usluge, Ivana Lučića 2 A, 10000 Zagreb zastupanog po punomoćniku Goran Božić</item>
      <item>INKASATOR d.o.o. za obavljanje poslova naplate troškova stanovanja i drugih knjigovodstvenih usluga, Trg Josipa Broza 4, Karlovac</item>
      <item>HYPO-LEASING KROATIEN, društvo za financiranje, d.o.o., Koranska 16, 10000 Zagreb</item>
      <item>APLANOS za trgovinu i usluge društvo s ograničenom odgovornošću, Ulica Bruna Bušića 8, Kaštel Gomilica zastupanog po punomoćniku ŽELJKO LUBINA</item>
      <item>VODOVOD I KANALIZACIJA, društvo s ograničenom odgovornošću za vodoopskrbu, odvodnju i pročišćavanje otpadnih voda, Biokovska 3, Split</item>
      <item>Hrvatska radiotelevizija, Prisavlje 3, 10000 Zagreb</item>
      <item>GENERALI OSIGURANJE dioničko društvo, Bani 110, 10000 Zagreb</item>
      <item>KERUM društvo s ograničenom odgovornošću, za unutarnju i vanjsku trgovinu, promet i usluge, Zrinjsko Frankopanska 68, Split</item>
      <item>SHOPPING CENTER, društvo s ograničenom odgovornošću za graditeljstvo i trgovinu, Branimirova 29, 10000 Zagreb</item>
      <item>Financijska agencija, Vrtni put 3, 10000 Zagreb</item>
      <item>HRVATSKE ŠUME društvo s ograničenom odgovornošću, Ul.Ljudevita Farkaša Vukotinovića 2, 10000 Zagreb</item>
      <item>SOCIETE GENERALE-SPLITSKA BANKA dioničko društvo, Ruđera Boškovića 16, Split</item>
      <item>GRAĐA dioničko društvo za trgovinu na veliko i malo, Vranjički put 2, Solin</item>
      <item>TOWER CENTER RIJEKA društvo s ograničenom odgovornošću za usluge, Strossmayerova 16, Rijeka</item>
      <item>HEP-Operator distribucijskog sustava d.o.o. za distribuciju i opskrbu električne energije, Vergerijeva 6, 52100 Pula</item>
      <item>GRAD RIJEKA, Korzo 16, 51000 Rijeka zastupanog po punomoćniku Vinko Samardžić; Zajednički odvjetnički ured Veljko Knežević, Edi Bradamante, Mira Hinić, Ivana Radić, Bojana Pavković, Senka Perhat i Neven Knežević</item>
    </izvorni_sadrzaj>
    <derivirana_varijabla naziv="DomainObject.Predmet.StrankaListFormatedWithAdress_1">
      <item>Hrvatske vode, pravna osoba za upravljanje vodama, Ulica grada Vukovara 220, 10000 Zagreb</item>
      <item>Hrvatski Telekom d.d., Savska cesta 32, 10000 Zagreb</item>
      <item>MERCATOR - H  društvo s ograničenom odgovornošću za trgovinu i proizvodnju, Ljudevita Posavskog 5, Sesvete zastupanog po punomoćniku Tomislav Kos</item>
      <item>GRAĐA - PRODAJNI CENTRI d.o.o. za trgovinu, Vranjički put 2, Solin zastupanog po punomoćniku Ivan Vidović</item>
      <item>BR-EMA društvo s ograničenom odgovornošću za ugostiteljstvo, trgovinu i usluge, Vinogradska 8, 41319 Repušnica</item>
      <item>HRVATSKE ŠUME TOURS društvo s ograničenom odgovornošću - putnička agencija - u likvidaciji, Ljudevita Farkaša Vukotinovića 2, 10000 Zagreb zastupanog po punomoćniku Odvjetničko društvo TOMIĆ &amp; ŠUŠNJAR j.t.d. u likvidaciji</item>
      <item>Raiffeisenbank Austria d.d., Petrinjska 59, 10000 Zagreb</item>
      <item>BONAČIĆ SECURITY za zaštitu osoba i imovine, društvo s ograničenom odgovornošću, Dinka Šimunovića 2 A, 21000 Split</item>
      <item>HARO društvo s ograničenom odgovornošću za trgovinu i usluge, Virovska 29, 10000 Zagreb zastupanog po punomoćniku ANTOLIĆ I SURADNICI odvjetničko društvo, javno trgovačko društvo; Nebojša Antolić</item>
      <item>DHL International d.o.o, hitna dostava širom svijeta, Utinjska 40, 10000 Zagreb zastupanog po punomoćniku Krešimir Lisak</item>
      <item>GLOBALNI SERVIS d.o.o. za upravljanje i održavanje objekata, Jaruščica 9d, 10000 Zagreb zastupanog po punomoćniku Mr. sc. Tin Matić</item>
      <item>CARGO-PARTNER d.o.o. za otpremništvo, zastupanje u prometu roba i usluge skladištenja, Jankomir 25 J, 10000 Zagreb</item>
      <item>FLIO d.o.o. za trgovinu, ugostiteljstvo i poslovanje nekretninama, Slavonska avenija 56, 10000 Zagreb</item>
      <item>VARTEKS varaždinska tekstilna industrija  d. d., Zagrebačka 94, 42000 Varaždin</item>
      <item>Hrvatske vode, pravna osoba za upravljanje vodama, Grada Vukovara 220, 10000 Zagreb</item>
      <item>ČISTOĆA društvo s ograničenom odgovornošću za obavljanje komunalnih djelatnosti održavanja čistoće i odlaganja komunaln, Put Plokita 81, Split</item>
      <item>TRGOVAČKI CENTAR ZAGREB d.o.o. za trgovinu nekretninama, Zaprešićka 2, Jablanovec</item>
      <item>VENETO BANKA dioničko društvo, Draškovićeva 58, 10000 Zagreb</item>
      <item>MAKARSKI KOMUNALAC društvo s ograničenom odgovornošću za obavljanje komunalnih poslova, Trg Tina Ujevića 1, Makarska</item>
      <item>Hrvatski Telekom d.d., Savska cesta 32, 10000 Zagreb</item>
      <item>GENERALI OSIGURANJE dioničko društvo, Bani 110, 10000 Zagreb</item>
      <item>MARKO MIHOVILOVIĆ, Augusta Cesarca 4, Split</item>
      <item>KONTINENTAL PAKIRANJE d.o.o. za graditeljstvo i usluge, Pod Kosom 40, Split</item>
      <item>HRVATSKA POŠTANSKA BANKA, dioničko društvo, Jurišićeva 4, 10000 Zagreb</item>
      <item>VODOVOD-OSIJEK d.o.o. za vodoopskrbu i odvodnju, Poljski Put 1, Osijek</item>
      <item>IMEX BANKA dioničko društvo, Tolstojeva 6, Split</item>
      <item>SIMILIS društvo s ograničenom odgovornošću za trgovinu i usluge, Duga 17, Vinkovci</item>
      <item>ZAGREBAČKI HOLDING, društvo s ograničenom odgovornošću za javni prijevoz, opskrbu vodom, održavanje čistoće, putnička a, Ulica grada Vukovara 41, 10000 Zagreb</item>
      <item>FLIBA, društvo s ograničenom odgovornošću za trgovinu, Gospodarska ulica 5, Donji Stupnik zastupanog po punomoćniku Edi Biočić</item>
      <item>KERUM društvo s ograničenom odgovornošću, za unutarnju i vanjsku trgovinu, promet i usluge, Zrinjsko Frankopanska 68, Split</item>
      <item>VIPnet usluge d.o.o. za telekomunikacijske usluge, Vrtni put 1, 10000 Zagreb</item>
      <item>MICRONIC, d.o.o. za proizvodnju, trgovinu i usluge, Gotovčeva 8, 21000 Split</item>
      <item>AFIRMACIJA MARSONIA društvo s ograničenom odgovornošću za poslovanje nekretninama, Škorpikova 24/4, 10000 Zagreb</item>
      <item>OT-OPTIMA TELEKOM d.d. za telekomunikacije, Bani 75/a, 10000 Zagreb</item>
      <item>GRIP GRADNJA d.o.o. za gradnju, trgovinu, turizam, ugostiteljstvo i usluge, Oko Sv.Kaje 30, Solin zastupanog po punomoćniku Dora Živković</item>
      <item>HYPO ALPE-ADRIA-BANK dioničko društvo, Slavonska avenija 6, 10000 Zagreb</item>
      <item>MARANA d.o.o. proizvodnja, trgovina, usluge, export-import, Put plokita 14, 21000 Split zastupanog po punomoćniku Odvjetničko društvo MATULIĆ, BILIĆ I PARTNERI, j.t.d.</item>
      <item>Raiffeisenbank Austria d.d., Petrinjska 59, 10000 Zagreb</item>
      <item>TRGOVAČKI CENTAR ZAGREB d.o.o. za trgovinu nekretninama, Zaprešićka 2, Jablanovec zastupanog po punomoćniku PEĆAREVIĆ &amp; RELIĆ odvjetničko društvo</item>
      <item>FLIO d.o.o. za trgovinu, ugostiteljstvo i poslovanje nekretninama, Slavonska avenija 56, 10000 Zagreb zastupanog po punomoćniku Mijo Jeličić</item>
      <item>HEP - Opskrba d.o.o. za opskrbu potrošača električnom, toplinskom energijom i plinom, Ulica Grada Vukovara 37, 10000 Zagreb</item>
      <item>VODOVOD-OSIJEK d.o.o. za vodoopskrbu i odvodnju, Poljski put 1, 31000 Osijek</item>
      <item>AFIRMACIJA MARSONIA društvo s ograničenom odgovornošću za poslovanje nekretninama, Škorpikova 24/4, 10000 Zagreb zastupanog po punomoćniku JAGAR &amp; GREBENAR, ODVJETNIČKO DRUŠTVO</item>
      <item>KABRIO društvo s ograničenom odgovornošću za trgovinu i usluge, Zagrebačka avenija 100 a, 10000 Zagreb zastupanog po punomoćniku GOLUBIĆ I PARTNERI odvjetničko društvo</item>
      <item>OPTIMA LEASING d.o.o. za usluge, Ivana Lučića 2 A, 10000 Zagreb zastupanog po punomoćniku Goran Božić</item>
      <item>INKASATOR d.o.o. za obavljanje poslova naplate troškova stanovanja i drugih knjigovodstvenih usluga, Trg Josipa Broza 4, Karlovac</item>
      <item>HYPO-LEASING KROATIEN, društvo za financiranje, d.o.o., Koranska 16, 10000 Zagreb</item>
      <item>APLANOS za trgovinu i usluge društvo s ograničenom odgovornošću, Ulica Bruna Bušića 8, Kaštel Gomilica zastupanog po punomoćniku ŽELJKO LUBINA</item>
      <item>VODOVOD I KANALIZACIJA, društvo s ograničenom odgovornošću za vodoopskrbu, odvodnju i pročišćavanje otpadnih voda, Biokovska 3, Split</item>
      <item>Hrvatska radiotelevizija, Prisavlje 3, 10000 Zagreb</item>
      <item>GENERALI OSIGURANJE dioničko društvo, Bani 110, 10000 Zagreb</item>
      <item>KERUM društvo s ograničenom odgovornošću, za unutarnju i vanjsku trgovinu, promet i usluge, Zrinjsko Frankopanska 68, Split</item>
      <item>SHOPPING CENTER, društvo s ograničenom odgovornošću za graditeljstvo i trgovinu, Branimirova 29, 10000 Zagreb</item>
      <item>Financijska agencija, Vrtni put 3, 10000 Zagreb</item>
      <item>HRVATSKE ŠUME društvo s ograničenom odgovornošću, Ul.Ljudevita Farkaša Vukotinovića 2, 10000 Zagreb</item>
      <item>SOCIETE GENERALE-SPLITSKA BANKA dioničko društvo, Ruđera Boškovića 16, Split</item>
      <item>GRAĐA dioničko društvo za trgovinu na veliko i malo, Vranjički put 2, Solin</item>
      <item>TOWER CENTER RIJEKA društvo s ograničenom odgovornošću za usluge, Strossmayerova 16, Rijeka</item>
      <item>HEP-Operator distribucijskog sustava d.o.o. za distribuciju i opskrbu električne energije, Vergerijeva 6, 52100 Pula</item>
      <item>GRAD RIJEKA, Korzo 16, 51000 Rijeka zastupanog po punomoćniku Vinko Samardžić; Zajednički odvjetnički ured Veljko Knežević, Edi Bradamante, Mira Hinić, Ivana Radić, Bojana Pavković, Senka Perhat i Neven Knežević</item>
    </derivirana_varijabla>
  </DomainObject.Predmet.StrankaListFormatedWithAdress>
  <DomainObject.Predmet.StrankaListFormatedWithAdressOIB>
    <izvorni_sadrzaj>
      <item>Hrvatske vode, pravna osoba za upravljanje vodama, OIB 28921383001, Ulica grada Vukovara 220, 10000 Zagreb</item>
      <item>Hrvatski Telekom d.d., OIB 81793146560, Savska cesta 32, 10000 Zagreb</item>
      <item>MERCATOR - H  društvo s ograničenom odgovornošću za trgovinu i proizvodnju, OIB 10045107278, Ljudevita Posavskog 5, Sesvete zastupanog po punomoćniku Tomislav Kos</item>
      <item>GRAĐA - PRODAJNI CENTRI d.o.o. za trgovinu, OIB 70571833346, Vranjički put 2, Solin zastupanog po punomoćniku Ivan Vidović</item>
      <item>BR-EMA društvo s ograničenom odgovornošću za ugostiteljstvo, trgovinu i usluge, OIB 55690591528, Vinogradska 8, 41319 Repušnica</item>
      <item>HRVATSKE ŠUME TOURS društvo s ograničenom odgovornošću - putnička agencija - u likvidaciji, OIB 39596197214, Ljudevita Farkaša Vukotinovića 2, 10000 Zagreb zastupanog po punomoćniku Odvjetničko društvo TOMIĆ &amp; ŠUŠNJAR j.t.d. u likvidaciji</item>
      <item>Raiffeisenbank Austria d.d., OIB 53056966535, Petrinjska 59, 10000 Zagreb</item>
      <item>BONAČIĆ SECURITY za zaštitu osoba i imovine, društvo s ograničenom odgovornošću, OIB 63135369237, Dinka Šimunovića 2 A, 21000 Split</item>
      <item>HARO društvo s ograničenom odgovornošću za trgovinu i usluge, OIB 21478700168, Virovska 29, 10000 Zagreb zastupanog po punomoćniku ANTOLIĆ I SURADNICI odvjetničko društvo, javno trgovačko društvo; Nebojša Antolić</item>
      <item>DHL International d.o.o, hitna dostava širom svijeta, OIB 79069474349, Utinjska 40, 10000 Zagreb zastupanog po punomoćniku Krešimir Lisak</item>
      <item>GLOBALNI SERVIS d.o.o. za upravljanje i održavanje objekata, OIB 16428352077, Jaruščica 9d, 10000 Zagreb zastupanog po punomoćniku Mr. sc. Tin Matić</item>
      <item>CARGO-PARTNER d.o.o. za otpremništvo, zastupanje u prometu roba i usluge skladištenja, OIB 84596041174, Jankomir 25 J, 10000 Zagreb</item>
      <item>FLIO d.o.o. za trgovinu, ugostiteljstvo i poslovanje nekretninama, OIB 39808838633, Slavonska avenija 56, 10000 Zagreb</item>
      <item>VARTEKS varaždinska tekstilna industrija  d. d., OIB 00872098033, Zagrebačka 94, 42000 Varaždin</item>
      <item>Hrvatske vode, pravna osoba za upravljanje vodama, OIB 28921383001, Grada Vukovara 220, 10000 Zagreb</item>
      <item>ČISTOĆA društvo s ograničenom odgovornošću za obavljanje komunalnih djelatnosti održavanja čistoće i odlaganja komunaln, OIB 38812451417, Put Plokita 81, Split</item>
      <item>TRGOVAČKI CENTAR ZAGREB d.o.o. za trgovinu nekretninama, OIB 57136792631, Zaprešićka 2, Jablanovec</item>
      <item>VENETO BANKA dioničko društvo, OIB 81712716992, Draškovićeva 58, 10000 Zagreb</item>
      <item>MAKARSKI KOMUNALAC društvo s ograničenom odgovornošću za obavljanje komunalnih poslova, OIB 12733878804, Trg Tina Ujevića 1, Makarska</item>
      <item>Hrvatski Telekom d.d., OIB 81793146560, Savska cesta 32, 10000 Zagreb</item>
      <item>GENERALI OSIGURANJE dioničko društvo, OIB 10840749604, Bani 110, 10000 Zagreb</item>
      <item>MARKO MIHOVILOVIĆ, OIB 05481546487, Augusta Cesarca 4, Split</item>
      <item>KONTINENTAL PAKIRANJE d.o.o. za graditeljstvo i usluge, OIB 87358951669, Pod Kosom 40, Split</item>
      <item>HRVATSKA POŠTANSKA BANKA, dioničko društvo, OIB 87939104217, Jurišićeva 4, 10000 Zagreb</item>
      <item>VODOVOD-OSIJEK d.o.o. za vodoopskrbu i odvodnju, OIB 43654507669, Poljski Put 1, Osijek</item>
      <item>IMEX BANKA dioničko društvo, OIB 99326633206, Tolstojeva 6, Split</item>
      <item>SIMILIS društvo s ograničenom odgovornošću za trgovinu i usluge, OIB 35016480287, Duga 17, Vinkovci</item>
      <item>ZAGREBAČKI HOLDING, društvo s ograničenom odgovornošću za javni prijevoz, opskrbu vodom, održavanje čistoće, putnička a, OIB 85584865987, Ulica grada Vukovara 41, 10000 Zagreb</item>
      <item>FLIBA, društvo s ograničenom odgovornošću za trgovinu, OIB 30777726033, Gospodarska ulica 5, Donji Stupnik zastupanog po punomoćniku Edi Biočić</item>
      <item>KERUM društvo s ograničenom odgovornošću, za unutarnju i vanjsku trgovinu, promet i usluge, OIB 66124057408, Zrinjsko Frankopanska 68, Split</item>
      <item>VIPnet usluge d.o.o. za telekomunikacijske usluge, OIB 00565279090, Vrtni put 1, 10000 Zagreb</item>
      <item>MICRONIC, d.o.o. za proizvodnju, trgovinu i usluge, OIB 89489773101, Gotovčeva 8, 21000 Split</item>
      <item>AFIRMACIJA MARSONIA društvo s ograničenom odgovornošću za poslovanje nekretninama, OIB 67378156267, Škorpikova 24/4, 10000 Zagreb</item>
      <item>OT-OPTIMA TELEKOM d.d. za telekomunikacije, OIB 36004425025, Bani 75/a, 10000 Zagreb</item>
      <item>GRIP GRADNJA d.o.o. za gradnju, trgovinu, turizam, ugostiteljstvo i usluge, OIB 45163761671, Oko Sv.Kaje 30, Solin zastupanog po punomoćniku Dora Živković</item>
      <item>HYPO ALPE-ADRIA-BANK dioničko društvo, OIB 14036333877, Slavonska avenija 6, 10000 Zagreb</item>
      <item>MARANA d.o.o. proizvodnja, trgovina, usluge, export-import, OIB 20038755624, Put plokita 14, 21000 Split zastupanog po punomoćniku Odvjetničko društvo MATULIĆ, BILIĆ I PARTNERI, j.t.d.</item>
      <item>Raiffeisenbank Austria d.d., OIB 53056966535, Petrinjska 59, 10000 Zagreb</item>
      <item>TRGOVAČKI CENTAR ZAGREB d.o.o. za trgovinu nekretninama, OIB 57136792631, Zaprešićka 2, Jablanovec zastupanog po punomoćniku PEĆAREVIĆ &amp; RELIĆ odvjetničko društvo</item>
      <item>FLIO d.o.o. za trgovinu, ugostiteljstvo i poslovanje nekretninama, OIB 39808838633, Slavonska avenija 56, 10000 Zagreb zastupanog po punomoćniku Mijo Jeličić</item>
      <item>HEP - Opskrba d.o.o. za opskrbu potrošača električnom, toplinskom energijom i plinom, OIB 63073332379, Ulica Grada Vukovara 37, 10000 Zagreb</item>
      <item>VODOVOD-OSIJEK d.o.o. za vodoopskrbu i odvodnju, OIB 43654507669, Poljski put 1, 31000 Osijek</item>
      <item>AFIRMACIJA MARSONIA društvo s ograničenom odgovornošću za poslovanje nekretninama, OIB 67378156267, Škorpikova 24/4, 10000 Zagreb zastupanog po punomoćniku JAGAR &amp; GREBENAR, ODVJETNIČKO DRUŠTVO</item>
      <item>KABRIO društvo s ograničenom odgovornošću za trgovinu i usluge, OIB 02014925756, Zagrebačka avenija 100 a, 10000 Zagreb zastupanog po punomoćniku GOLUBIĆ I PARTNERI odvjetničko društvo</item>
      <item>OPTIMA LEASING d.o.o. za usluge, OIB 71463153978, Ivana Lučića 2 A, 10000 Zagreb zastupanog po punomoćniku Goran Božić</item>
      <item>INKASATOR d.o.o. za obavljanje poslova naplate troškova stanovanja i drugih knjigovodstvenih usluga, OIB 51671452481, Trg Josipa Broza 4, Karlovac</item>
      <item>HYPO-LEASING KROATIEN, društvo za financiranje, d.o.o., OIB 87064273078, Koranska 16, 10000 Zagreb</item>
      <item>APLANOS za trgovinu i usluge društvo s ograničenom odgovornošću, OIB 86169679468, Ulica Bruna Bušića 8, Kaštel Gomilica zastupanog po punomoćniku ŽELJKO LUBINA</item>
      <item>VODOVOD I KANALIZACIJA, društvo s ograničenom odgovornošću za vodoopskrbu, odvodnju i pročišćavanje otpadnih voda, OIB 56826138353, Biokovska 3, Split</item>
      <item>Hrvatska radiotelevizija, OIB 68419124305, Prisavlje 3, 10000 Zagreb</item>
      <item>GENERALI OSIGURANJE dioničko društvo, OIB 10840749604, Bani 110, 10000 Zagreb</item>
      <item>KERUM društvo s ograničenom odgovornošću, za unutarnju i vanjsku trgovinu, promet i usluge, OIB 66124057408, Zrinjsko Frankopanska 68, Split</item>
      <item>SHOPPING CENTER, društvo s ograničenom odgovornošću za graditeljstvo i trgovinu, OIB 48527883403, Branimirova 29, 10000 Zagreb</item>
      <item>Financijska agencija, OIB 85821130368, Vrtni put 3, 10000 Zagreb</item>
      <item>HRVATSKE ŠUME društvo s ograničenom odgovornošću, OIB 69693144506, Ul.Ljudevita Farkaša Vukotinovića 2, 10000 Zagreb</item>
      <item>SOCIETE GENERALE-SPLITSKA BANKA dioničko društvo, OIB 69326397242, Ruđera Boškovića 16, Split</item>
      <item>GRAĐA dioničko društvo za trgovinu na veliko i malo, OIB 75628884500, Vranjički put 2, Solin</item>
      <item>TOWER CENTER RIJEKA društvo s ograničenom odgovornošću za usluge, OIB 84184387126, Strossmayerova 16, Rijeka</item>
      <item>HEP-Operator distribucijskog sustava d.o.o. za distribuciju i opskrbu električne energije, OIB 46830600751, Vergerijeva 6, 52100 Pula</item>
      <item>GRAD RIJEKA, OIB 54382731928, Korzo 16, 51000 Rijeka zastupanog po punomoćniku Vinko Samardžić; Zajednički odvjetnički ured Veljko Knežević, Edi Bradamante, Mira Hinić, Ivana Radić, Bojana Pavković, Senka Perhat i Neven Knežević</item>
    </izvorni_sadrzaj>
    <derivirana_varijabla naziv="DomainObject.Predmet.StrankaListFormatedWithAdressOIB_1">
      <item>Hrvatske vode, pravna osoba za upravljanje vodama, OIB 28921383001, Ulica grada Vukovara 220, 10000 Zagreb</item>
      <item>Hrvatski Telekom d.d., OIB 81793146560, Savska cesta 32, 10000 Zagreb</item>
      <item>MERCATOR - H  društvo s ograničenom odgovornošću za trgovinu i proizvodnju, OIB 10045107278, Ljudevita Posavskog 5, Sesvete zastupanog po punomoćniku Tomislav Kos</item>
      <item>GRAĐA - PRODAJNI CENTRI d.o.o. za trgovinu, OIB 70571833346, Vranjički put 2, Solin zastupanog po punomoćniku Ivan Vidović</item>
      <item>BR-EMA društvo s ograničenom odgovornošću za ugostiteljstvo, trgovinu i usluge, OIB 55690591528, Vinogradska 8, 41319 Repušnica</item>
      <item>HRVATSKE ŠUME TOURS društvo s ograničenom odgovornošću - putnička agencija - u likvidaciji, OIB 39596197214, Ljudevita Farkaša Vukotinovića 2, 10000 Zagreb zastupanog po punomoćniku Odvjetničko društvo TOMIĆ &amp; ŠUŠNJAR j.t.d. u likvidaciji</item>
      <item>Raiffeisenbank Austria d.d., OIB 53056966535, Petrinjska 59, 10000 Zagreb</item>
      <item>BONAČIĆ SECURITY za zaštitu osoba i imovine, društvo s ograničenom odgovornošću, OIB 63135369237, Dinka Šimunovića 2 A, 21000 Split</item>
      <item>HARO društvo s ograničenom odgovornošću za trgovinu i usluge, OIB 21478700168, Virovska 29, 10000 Zagreb zastupanog po punomoćniku ANTOLIĆ I SURADNICI odvjetničko društvo, javno trgovačko društvo; Nebojša Antolić</item>
      <item>DHL International d.o.o, hitna dostava širom svijeta, OIB 79069474349, Utinjska 40, 10000 Zagreb zastupanog po punomoćniku Krešimir Lisak</item>
      <item>GLOBALNI SERVIS d.o.o. za upravljanje i održavanje objekata, OIB 16428352077, Jaruščica 9d, 10000 Zagreb zastupanog po punomoćniku Mr. sc. Tin Matić</item>
      <item>CARGO-PARTNER d.o.o. za otpremništvo, zastupanje u prometu roba i usluge skladištenja, OIB 84596041174, Jankomir 25 J, 10000 Zagreb</item>
      <item>FLIO d.o.o. za trgovinu, ugostiteljstvo i poslovanje nekretninama, OIB 39808838633, Slavonska avenija 56, 10000 Zagreb</item>
      <item>VARTEKS varaždinska tekstilna industrija  d. d., OIB 00872098033, Zagrebačka 94, 42000 Varaždin</item>
      <item>Hrvatske vode, pravna osoba za upravljanje vodama, OIB 28921383001, Grada Vukovara 220, 10000 Zagreb</item>
      <item>ČISTOĆA društvo s ograničenom odgovornošću za obavljanje komunalnih djelatnosti održavanja čistoće i odlaganja komunaln, OIB 38812451417, Put Plokita 81, Split</item>
      <item>TRGOVAČKI CENTAR ZAGREB d.o.o. za trgovinu nekretninama, OIB 57136792631, Zaprešićka 2, Jablanovec</item>
      <item>VENETO BANKA dioničko društvo, OIB 81712716992, Draškovićeva 58, 10000 Zagreb</item>
      <item>MAKARSKI KOMUNALAC društvo s ograničenom odgovornošću za obavljanje komunalnih poslova, OIB 12733878804, Trg Tina Ujevića 1, Makarska</item>
      <item>Hrvatski Telekom d.d., OIB 81793146560, Savska cesta 32, 10000 Zagreb</item>
      <item>GENERALI OSIGURANJE dioničko društvo, OIB 10840749604, Bani 110, 10000 Zagreb</item>
      <item>MARKO MIHOVILOVIĆ, OIB 05481546487, Augusta Cesarca 4, Split</item>
      <item>KONTINENTAL PAKIRANJE d.o.o. za graditeljstvo i usluge, OIB 87358951669, Pod Kosom 40, Split</item>
      <item>HRVATSKA POŠTANSKA BANKA, dioničko društvo, OIB 87939104217, Jurišićeva 4, 10000 Zagreb</item>
      <item>VODOVOD-OSIJEK d.o.o. za vodoopskrbu i odvodnju, OIB 43654507669, Poljski Put 1, Osijek</item>
      <item>IMEX BANKA dioničko društvo, OIB 99326633206, Tolstojeva 6, Split</item>
      <item>SIMILIS društvo s ograničenom odgovornošću za trgovinu i usluge, OIB 35016480287, Duga 17, Vinkovci</item>
      <item>ZAGREBAČKI HOLDING, društvo s ograničenom odgovornošću za javni prijevoz, opskrbu vodom, održavanje čistoće, putnička a, OIB 85584865987, Ulica grada Vukovara 41, 10000 Zagreb</item>
      <item>FLIBA, društvo s ograničenom odgovornošću za trgovinu, OIB 30777726033, Gospodarska ulica 5, Donji Stupnik zastupanog po punomoćniku Edi Biočić</item>
      <item>KERUM društvo s ograničenom odgovornošću, za unutarnju i vanjsku trgovinu, promet i usluge, OIB 66124057408, Zrinjsko Frankopanska 68, Split</item>
      <item>VIPnet usluge d.o.o. za telekomunikacijske usluge, OIB 00565279090, Vrtni put 1, 10000 Zagreb</item>
      <item>MICRONIC, d.o.o. za proizvodnju, trgovinu i usluge, OIB 89489773101, Gotovčeva 8, 21000 Split</item>
      <item>AFIRMACIJA MARSONIA društvo s ograničenom odgovornošću za poslovanje nekretninama, OIB 67378156267, Škorpikova 24/4, 10000 Zagreb</item>
      <item>OT-OPTIMA TELEKOM d.d. za telekomunikacije, OIB 36004425025, Bani 75/a, 10000 Zagreb</item>
      <item>GRIP GRADNJA d.o.o. za gradnju, trgovinu, turizam, ugostiteljstvo i usluge, OIB 45163761671, Oko Sv.Kaje 30, Solin zastupanog po punomoćniku Dora Živković</item>
      <item>HYPO ALPE-ADRIA-BANK dioničko društvo, OIB 14036333877, Slavonska avenija 6, 10000 Zagreb</item>
      <item>MARANA d.o.o. proizvodnja, trgovina, usluge, export-import, OIB 20038755624, Put plokita 14, 21000 Split zastupanog po punomoćniku Odvjetničko društvo MATULIĆ, BILIĆ I PARTNERI, j.t.d.</item>
      <item>Raiffeisenbank Austria d.d., OIB 53056966535, Petrinjska 59, 10000 Zagreb</item>
      <item>TRGOVAČKI CENTAR ZAGREB d.o.o. za trgovinu nekretninama, OIB 57136792631, Zaprešićka 2, Jablanovec zastupanog po punomoćniku PEĆAREVIĆ &amp; RELIĆ odvjetničko društvo</item>
      <item>FLIO d.o.o. za trgovinu, ugostiteljstvo i poslovanje nekretninama, OIB 39808838633, Slavonska avenija 56, 10000 Zagreb zastupanog po punomoćniku Mijo Jeličić</item>
      <item>HEP - Opskrba d.o.o. za opskrbu potrošača električnom, toplinskom energijom i plinom, OIB 63073332379, Ulica Grada Vukovara 37, 10000 Zagreb</item>
      <item>VODOVOD-OSIJEK d.o.o. za vodoopskrbu i odvodnju, OIB 43654507669, Poljski put 1, 31000 Osijek</item>
      <item>AFIRMACIJA MARSONIA društvo s ograničenom odgovornošću za poslovanje nekretninama, OIB 67378156267, Škorpikova 24/4, 10000 Zagreb zastupanog po punomoćniku JAGAR &amp; GREBENAR, ODVJETNIČKO DRUŠTVO</item>
      <item>KABRIO društvo s ograničenom odgovornošću za trgovinu i usluge, OIB 02014925756, Zagrebačka avenija 100 a, 10000 Zagreb zastupanog po punomoćniku GOLUBIĆ I PARTNERI odvjetničko društvo</item>
      <item>OPTIMA LEASING d.o.o. za usluge, OIB 71463153978, Ivana Lučića 2 A, 10000 Zagreb zastupanog po punomoćniku Goran Božić</item>
      <item>INKASATOR d.o.o. za obavljanje poslova naplate troškova stanovanja i drugih knjigovodstvenih usluga, OIB 51671452481, Trg Josipa Broza 4, Karlovac</item>
      <item>HYPO-LEASING KROATIEN, društvo za financiranje, d.o.o., OIB 87064273078, Koranska 16, 10000 Zagreb</item>
      <item>APLANOS za trgovinu i usluge društvo s ograničenom odgovornošću, OIB 86169679468, Ulica Bruna Bušića 8, Kaštel Gomilica zastupanog po punomoćniku ŽELJKO LUBINA</item>
      <item>VODOVOD I KANALIZACIJA, društvo s ograničenom odgovornošću za vodoopskrbu, odvodnju i pročišćavanje otpadnih voda, OIB 56826138353, Biokovska 3, Split</item>
      <item>Hrvatska radiotelevizija, OIB 68419124305, Prisavlje 3, 10000 Zagreb</item>
      <item>GENERALI OSIGURANJE dioničko društvo, OIB 10840749604, Bani 110, 10000 Zagreb</item>
      <item>KERUM društvo s ograničenom odgovornošću, za unutarnju i vanjsku trgovinu, promet i usluge, OIB 66124057408, Zrinjsko Frankopanska 68, Split</item>
      <item>SHOPPING CENTER, društvo s ograničenom odgovornošću za graditeljstvo i trgovinu, OIB 48527883403, Branimirova 29, 10000 Zagreb</item>
      <item>Financijska agencija, OIB 85821130368, Vrtni put 3, 10000 Zagreb</item>
      <item>HRVATSKE ŠUME društvo s ograničenom odgovornošću, OIB 69693144506, Ul.Ljudevita Farkaša Vukotinovića 2, 10000 Zagreb</item>
      <item>SOCIETE GENERALE-SPLITSKA BANKA dioničko društvo, OIB 69326397242, Ruđera Boškovića 16, Split</item>
      <item>GRAĐA dioničko društvo za trgovinu na veliko i malo, OIB 75628884500, Vranjički put 2, Solin</item>
      <item>TOWER CENTER RIJEKA društvo s ograničenom odgovornošću za usluge, OIB 84184387126, Strossmayerova 16, Rijeka</item>
      <item>HEP-Operator distribucijskog sustava d.o.o. za distribuciju i opskrbu električne energije, OIB 46830600751, Vergerijeva 6, 52100 Pula</item>
      <item>GRAD RIJEKA, OIB 54382731928, Korzo 16, 51000 Rijeka zastupanog po punomoćniku Vinko Samardžić; Zajednički odvjetnički ured Veljko Knežević, Edi Bradamante, Mira Hinić, Ivana Radić, Bojana Pavković, Senka Perhat i Neven Knežević</item>
    </derivirana_varijabla>
  </DomainObject.Predmet.StrankaListFormatedWithAdressOIB>
  <DomainObject.Predmet.StrankaListNazivFormated>
    <izvorni_sadrzaj>
      <item>Hrvatske vode, pravna osoba za upravljanje vodama</item>
      <item>Hrvatski Telekom d.d.</item>
      <item>MERCATOR - H  društvo s ograničenom odgovornošću za trgovinu i proizvodnju</item>
      <item>GRAĐA - PRODAJNI CENTRI d.o.o. za trgovinu</item>
      <item>BR-EMA društvo s ograničenom odgovornošću za ugostiteljstvo, trgovinu i usluge</item>
      <item>HRVATSKE ŠUME TOURS društvo s ograničenom odgovornošću - putnička agencija - u likvidaciji</item>
      <item>Raiffeisenbank Austria d.d.</item>
      <item>BONAČIĆ SECURITY za zaštitu osoba i imovine, društvo s ograničenom odgovornošću</item>
      <item>HARO društvo s ograničenom odgovornošću za trgovinu i usluge</item>
      <item>DHL International d.o.o, hitna dostava širom svijeta</item>
      <item>GLOBALNI SERVIS d.o.o. za upravljanje i održavanje objekata</item>
      <item>CARGO-PARTNER d.o.o. za otpremništvo, zastupanje u prometu roba i usluge skladištenja</item>
      <item>FLIO d.o.o. za trgovinu, ugostiteljstvo i poslovanje nekretninama</item>
      <item>VARTEKS varaždinska tekstilna industrija  d. d.</item>
      <item>Hrvatske vode, pravna osoba za upravljanje vodama</item>
      <item>ČISTOĆA društvo s ograničenom odgovornošću za obavljanje komunalnih djelatnosti održavanja čistoće i odlaganja komunaln</item>
      <item>TRGOVAČKI CENTAR ZAGREB d.o.o. za trgovinu nekretninama</item>
      <item>VENETO BANKA dioničko društvo</item>
      <item>MAKARSKI KOMUNALAC društvo s ograničenom odgovornošću za obavljanje komunalnih poslova</item>
      <item>Hrvatski Telekom d.d.</item>
      <item>GENERALI OSIGURANJE dioničko društvo</item>
      <item>MARKO MIHOVILOVIĆ</item>
      <item>KONTINENTAL PAKIRANJE d.o.o. za graditeljstvo i usluge</item>
      <item>HRVATSKA POŠTANSKA BANKA, dioničko društvo</item>
      <item>VODOVOD-OSIJEK d.o.o. za vodoopskrbu i odvodnju</item>
      <item>IMEX BANKA dioničko društvo</item>
      <item>SIMILIS društvo s ograničenom odgovornošću za trgovinu i usluge</item>
      <item>ZAGREBAČKI HOLDING, društvo s ograničenom odgovornošću za javni prijevoz, opskrbu vodom, održavanje čistoće, putnička a</item>
      <item>FLIBA, društvo s ograničenom odgovornošću za trgovinu</item>
      <item>KERUM društvo s ograničenom odgovornošću, za unutarnju i vanjsku trgovinu, promet i usluge</item>
      <item>VIPnet usluge d.o.o. za telekomunikacijske usluge</item>
      <item>MICRONIC, d.o.o. za proizvodnju, trgovinu i usluge</item>
      <item>AFIRMACIJA MARSONIA društvo s ograničenom odgovornošću za poslovanje nekretninama</item>
      <item>OT-OPTIMA TELEKOM d.d. za telekomunikacije</item>
      <item>GRIP GRADNJA d.o.o. za gradnju, trgovinu, turizam, ugostiteljstvo i usluge</item>
      <item>HYPO ALPE-ADRIA-BANK dioničko društvo</item>
      <item>MARANA d.o.o. proizvodnja, trgovina, usluge, export-import</item>
      <item>Raiffeisenbank Austria d.d.</item>
      <item>TRGOVAČKI CENTAR ZAGREB d.o.o. za trgovinu nekretninama</item>
      <item>FLIO d.o.o. za trgovinu, ugostiteljstvo i poslovanje nekretninama</item>
      <item>HEP - Opskrba d.o.o. za opskrbu potrošača električnom, toplinskom energijom i plinom</item>
      <item>VODOVOD-OSIJEK d.o.o. za vodoopskrbu i odvodnju</item>
      <item>AFIRMACIJA MARSONIA društvo s ograničenom odgovornošću za poslovanje nekretninama</item>
      <item>KABRIO društvo s ograničenom odgovornošću za trgovinu i usluge</item>
      <item>OPTIMA LEASING d.o.o. za usluge</item>
      <item>INKASATOR d.o.o. za obavljanje poslova naplate troškova stanovanja i drugih knjigovodstvenih usluga</item>
      <item>HYPO-LEASING KROATIEN, društvo za financiranje, d.o.o.</item>
      <item>APLANOS za trgovinu i usluge društvo s ograničenom odgovornošću</item>
      <item>VODOVOD I KANALIZACIJA, društvo s ograničenom odgovornošću za vodoopskrbu, odvodnju i pročišćavanje otpadnih voda</item>
      <item>Hrvatska radiotelevizija</item>
      <item>GENERALI OSIGURANJE dioničko društvo</item>
      <item>KERUM društvo s ograničenom odgovornošću, za unutarnju i vanjsku trgovinu, promet i usluge</item>
      <item>SHOPPING CENTER, društvo s ograničenom odgovornošću za graditeljstvo i trgovinu</item>
      <item>Financijska agencija</item>
      <item>HRVATSKE ŠUME društvo s ograničenom odgovornošću</item>
      <item>SOCIETE GENERALE-SPLITSKA BANKA dioničko društvo</item>
      <item>GRAĐA dioničko društvo za trgovinu na veliko i malo</item>
      <item>TOWER CENTER RIJEKA društvo s ograničenom odgovornošću za usluge</item>
      <item>HEP-Operator distribucijskog sustava d.o.o. za distribuciju i opskrbu električne energije</item>
      <item>GRAD RIJEKA</item>
    </izvorni_sadrzaj>
    <derivirana_varijabla naziv="DomainObject.Predmet.StrankaListNazivFormated_1">
      <item>Hrvatske vode, pravna osoba za upravljanje vodama</item>
      <item>Hrvatski Telekom d.d.</item>
      <item>MERCATOR - H  društvo s ograničenom odgovornošću za trgovinu i proizvodnju</item>
      <item>GRAĐA - PRODAJNI CENTRI d.o.o. za trgovinu</item>
      <item>BR-EMA društvo s ograničenom odgovornošću za ugostiteljstvo, trgovinu i usluge</item>
      <item>HRVATSKE ŠUME TOURS društvo s ograničenom odgovornošću - putnička agencija - u likvidaciji</item>
      <item>Raiffeisenbank Austria d.d.</item>
      <item>BONAČIĆ SECURITY za zaštitu osoba i imovine, društvo s ograničenom odgovornošću</item>
      <item>HARO društvo s ograničenom odgovornošću za trgovinu i usluge</item>
      <item>DHL International d.o.o, hitna dostava širom svijeta</item>
      <item>GLOBALNI SERVIS d.o.o. za upravljanje i održavanje objekata</item>
      <item>CARGO-PARTNER d.o.o. za otpremništvo, zastupanje u prometu roba i usluge skladištenja</item>
      <item>FLIO d.o.o. za trgovinu, ugostiteljstvo i poslovanje nekretninama</item>
      <item>VARTEKS varaždinska tekstilna industrija  d. d.</item>
      <item>Hrvatske vode, pravna osoba za upravljanje vodama</item>
      <item>ČISTOĆA društvo s ograničenom odgovornošću za obavljanje komunalnih djelatnosti održavanja čistoće i odlaganja komunaln</item>
      <item>TRGOVAČKI CENTAR ZAGREB d.o.o. za trgovinu nekretninama</item>
      <item>VENETO BANKA dioničko društvo</item>
      <item>MAKARSKI KOMUNALAC društvo s ograničenom odgovornošću za obavljanje komunalnih poslova</item>
      <item>Hrvatski Telekom d.d.</item>
      <item>GENERALI OSIGURANJE dioničko društvo</item>
      <item>MARKO MIHOVILOVIĆ</item>
      <item>KONTINENTAL PAKIRANJE d.o.o. za graditeljstvo i usluge</item>
      <item>HRVATSKA POŠTANSKA BANKA, dioničko društvo</item>
      <item>VODOVOD-OSIJEK d.o.o. za vodoopskrbu i odvodnju</item>
      <item>IMEX BANKA dioničko društvo</item>
      <item>SIMILIS društvo s ograničenom odgovornošću za trgovinu i usluge</item>
      <item>ZAGREBAČKI HOLDING, društvo s ograničenom odgovornošću za javni prijevoz, opskrbu vodom, održavanje čistoće, putnička a</item>
      <item>FLIBA, društvo s ograničenom odgovornošću za trgovinu</item>
      <item>KERUM društvo s ograničenom odgovornošću, za unutarnju i vanjsku trgovinu, promet i usluge</item>
      <item>VIPnet usluge d.o.o. za telekomunikacijske usluge</item>
      <item>MICRONIC, d.o.o. za proizvodnju, trgovinu i usluge</item>
      <item>AFIRMACIJA MARSONIA društvo s ograničenom odgovornošću za poslovanje nekretninama</item>
      <item>OT-OPTIMA TELEKOM d.d. za telekomunikacije</item>
      <item>GRIP GRADNJA d.o.o. za gradnju, trgovinu, turizam, ugostiteljstvo i usluge</item>
      <item>HYPO ALPE-ADRIA-BANK dioničko društvo</item>
      <item>MARANA d.o.o. proizvodnja, trgovina, usluge, export-import</item>
      <item>Raiffeisenbank Austria d.d.</item>
      <item>TRGOVAČKI CENTAR ZAGREB d.o.o. za trgovinu nekretninama</item>
      <item>FLIO d.o.o. za trgovinu, ugostiteljstvo i poslovanje nekretninama</item>
      <item>HEP - Opskrba d.o.o. za opskrbu potrošača električnom, toplinskom energijom i plinom</item>
      <item>VODOVOD-OSIJEK d.o.o. za vodoopskrbu i odvodnju</item>
      <item>AFIRMACIJA MARSONIA društvo s ograničenom odgovornošću za poslovanje nekretninama</item>
      <item>KABRIO društvo s ograničenom odgovornošću za trgovinu i usluge</item>
      <item>OPTIMA LEASING d.o.o. za usluge</item>
      <item>INKASATOR d.o.o. za obavljanje poslova naplate troškova stanovanja i drugih knjigovodstvenih usluga</item>
      <item>HYPO-LEASING KROATIEN, društvo za financiranje, d.o.o.</item>
      <item>APLANOS za trgovinu i usluge društvo s ograničenom odgovornošću</item>
      <item>VODOVOD I KANALIZACIJA, društvo s ograničenom odgovornošću za vodoopskrbu, odvodnju i pročišćavanje otpadnih voda</item>
      <item>Hrvatska radiotelevizija</item>
      <item>GENERALI OSIGURANJE dioničko društvo</item>
      <item>KERUM društvo s ograničenom odgovornošću, za unutarnju i vanjsku trgovinu, promet i usluge</item>
      <item>SHOPPING CENTER, društvo s ograničenom odgovornošću za graditeljstvo i trgovinu</item>
      <item>Financijska agencija</item>
      <item>HRVATSKE ŠUME društvo s ograničenom odgovornošću</item>
      <item>SOCIETE GENERALE-SPLITSKA BANKA dioničko društvo</item>
      <item>GRAĐA dioničko društvo za trgovinu na veliko i malo</item>
      <item>TOWER CENTER RIJEKA društvo s ograničenom odgovornošću za usluge</item>
      <item>HEP-Operator distribucijskog sustava d.o.o. za distribuciju i opskrbu električne energije</item>
      <item>GRAD RIJEKA</item>
    </derivirana_varijabla>
  </DomainObject.Predmet.StrankaListNazivFormated>
  <DomainObject.Predmet.StrankaListNazivFormatedOIB>
    <izvorni_sadrzaj>
      <item>Hrvatske vode, pravna osoba za upravljanje vodama, OIB 28921383001</item>
      <item>Hrvatski Telekom d.d., OIB 81793146560</item>
      <item>MERCATOR - H  društvo s ograničenom odgovornošću za trgovinu i proizvodnju, OIB 10045107278</item>
      <item>GRAĐA - PRODAJNI CENTRI d.o.o. za trgovinu, OIB 70571833346</item>
      <item>BR-EMA društvo s ograničenom odgovornošću za ugostiteljstvo, trgovinu i usluge, OIB 55690591528</item>
      <item>HRVATSKE ŠUME TOURS društvo s ograničenom odgovornošću - putnička agencija - u likvidaciji, OIB 39596197214</item>
      <item>Raiffeisenbank Austria d.d., OIB 53056966535</item>
      <item>BONAČIĆ SECURITY za zaštitu osoba i imovine, društvo s ograničenom odgovornošću, OIB 63135369237</item>
      <item>HARO društvo s ograničenom odgovornošću za trgovinu i usluge, OIB 21478700168</item>
      <item>DHL International d.o.o, hitna dostava širom svijeta, OIB 79069474349</item>
      <item>GLOBALNI SERVIS d.o.o. za upravljanje i održavanje objekata, OIB 16428352077</item>
      <item>CARGO-PARTNER d.o.o. za otpremništvo, zastupanje u prometu roba i usluge skladištenja, OIB 84596041174</item>
      <item>FLIO d.o.o. za trgovinu, ugostiteljstvo i poslovanje nekretninama, OIB 39808838633</item>
      <item>VARTEKS varaždinska tekstilna industrija  d. d., OIB 00872098033</item>
      <item>Hrvatske vode, pravna osoba za upravljanje vodama, OIB 28921383001</item>
      <item>ČISTOĆA društvo s ograničenom odgovornošću za obavljanje komunalnih djelatnosti održavanja čistoće i odlaganja komunaln, OIB 38812451417</item>
      <item>TRGOVAČKI CENTAR ZAGREB d.o.o. za trgovinu nekretninama, OIB 57136792631</item>
      <item>VENETO BANKA dioničko društvo, OIB 81712716992</item>
      <item>MAKARSKI KOMUNALAC društvo s ograničenom odgovornošću za obavljanje komunalnih poslova, OIB 12733878804</item>
      <item>Hrvatski Telekom d.d., OIB 81793146560</item>
      <item>GENERALI OSIGURANJE dioničko društvo, OIB 10840749604</item>
      <item>MARKO MIHOVILOVIĆ, OIB 05481546487</item>
      <item>KONTINENTAL PAKIRANJE d.o.o. za graditeljstvo i usluge, OIB 87358951669</item>
      <item>HRVATSKA POŠTANSKA BANKA, dioničko društvo, OIB 87939104217</item>
      <item>VODOVOD-OSIJEK d.o.o. za vodoopskrbu i odvodnju, OIB 43654507669</item>
      <item>IMEX BANKA dioničko društvo, OIB 99326633206</item>
      <item>SIMILIS društvo s ograničenom odgovornošću za trgovinu i usluge, OIB 35016480287</item>
      <item>ZAGREBAČKI HOLDING, društvo s ograničenom odgovornošću za javni prijevoz, opskrbu vodom, održavanje čistoće, putnička a, OIB 85584865987</item>
      <item>FLIBA, društvo s ograničenom odgovornošću za trgovinu, OIB 30777726033</item>
      <item>KERUM društvo s ograničenom odgovornošću, za unutarnju i vanjsku trgovinu, promet i usluge, OIB 66124057408</item>
      <item>VIPnet usluge d.o.o. za telekomunikacijske usluge, OIB 00565279090</item>
      <item>MICRONIC, d.o.o. za proizvodnju, trgovinu i usluge, OIB 89489773101</item>
      <item>AFIRMACIJA MARSONIA društvo s ograničenom odgovornošću za poslovanje nekretninama, OIB 67378156267</item>
      <item>OT-OPTIMA TELEKOM d.d. za telekomunikacije, OIB 36004425025</item>
      <item>GRIP GRADNJA d.o.o. za gradnju, trgovinu, turizam, ugostiteljstvo i usluge, OIB 45163761671</item>
      <item>HYPO ALPE-ADRIA-BANK dioničko društvo, OIB 14036333877</item>
      <item>MARANA d.o.o. proizvodnja, trgovina, usluge, export-import, OIB 20038755624</item>
      <item>Raiffeisenbank Austria d.d., OIB 53056966535</item>
      <item>TRGOVAČKI CENTAR ZAGREB d.o.o. za trgovinu nekretninama, OIB 57136792631</item>
      <item>FLIO d.o.o. za trgovinu, ugostiteljstvo i poslovanje nekretninama, OIB 39808838633</item>
      <item>HEP - Opskrba d.o.o. za opskrbu potrošača električnom, toplinskom energijom i plinom, OIB 63073332379</item>
      <item>VODOVOD-OSIJEK d.o.o. za vodoopskrbu i odvodnju, OIB 43654507669</item>
      <item>AFIRMACIJA MARSONIA društvo s ograničenom odgovornošću za poslovanje nekretninama, OIB 67378156267</item>
      <item>KABRIO društvo s ograničenom odgovornošću za trgovinu i usluge, OIB 02014925756</item>
      <item>OPTIMA LEASING d.o.o. za usluge, OIB 71463153978</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item>
      <item>VODOVOD I KANALIZACIJA, društvo s ograničenom odgovornošću za vodoopskrbu, odvodnju i pročišćavanje otpadnih voda, OIB 56826138353</item>
      <item>Hrvatska radiotelevizija, OIB 68419124305</item>
      <item>GENERALI OSIGURANJE dioničko društvo, OIB 10840749604</item>
      <item>KERUM društvo s ograničenom odgovornošću, za unutarnju i vanjsku trgovinu, promet i usluge, OIB 66124057408</item>
      <item>SHOPPING CENTER, društvo s ograničenom odgovornošću za graditeljstvo i trgovinu, OIB 48527883403</item>
      <item>Financijska agencija, OIB 85821130368</item>
      <item>HRVATSKE ŠUME društvo s ograničenom odgovornošću, OIB 69693144506</item>
      <item>SOCIETE GENERALE-SPLITSKA BANKA dioničko društvo, OIB 69326397242</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item>
    </izvorni_sadrzaj>
    <derivirana_varijabla naziv="DomainObject.Predmet.StrankaListNazivFormatedOIB_1">
      <item>Hrvatske vode, pravna osoba za upravljanje vodama, OIB 28921383001</item>
      <item>Hrvatski Telekom d.d., OIB 81793146560</item>
      <item>MERCATOR - H  društvo s ograničenom odgovornošću za trgovinu i proizvodnju, OIB 10045107278</item>
      <item>GRAĐA - PRODAJNI CENTRI d.o.o. za trgovinu, OIB 70571833346</item>
      <item>BR-EMA društvo s ograničenom odgovornošću za ugostiteljstvo, trgovinu i usluge, OIB 55690591528</item>
      <item>HRVATSKE ŠUME TOURS društvo s ograničenom odgovornošću - putnička agencija - u likvidaciji, OIB 39596197214</item>
      <item>Raiffeisenbank Austria d.d., OIB 53056966535</item>
      <item>BONAČIĆ SECURITY za zaštitu osoba i imovine, društvo s ograničenom odgovornošću, OIB 63135369237</item>
      <item>HARO društvo s ograničenom odgovornošću za trgovinu i usluge, OIB 21478700168</item>
      <item>DHL International d.o.o, hitna dostava širom svijeta, OIB 79069474349</item>
      <item>GLOBALNI SERVIS d.o.o. za upravljanje i održavanje objekata, OIB 16428352077</item>
      <item>CARGO-PARTNER d.o.o. za otpremništvo, zastupanje u prometu roba i usluge skladištenja, OIB 84596041174</item>
      <item>FLIO d.o.o. za trgovinu, ugostiteljstvo i poslovanje nekretninama, OIB 39808838633</item>
      <item>VARTEKS varaždinska tekstilna industrija  d. d., OIB 00872098033</item>
      <item>Hrvatske vode, pravna osoba za upravljanje vodama, OIB 28921383001</item>
      <item>ČISTOĆA društvo s ograničenom odgovornošću za obavljanje komunalnih djelatnosti održavanja čistoće i odlaganja komunaln, OIB 38812451417</item>
      <item>TRGOVAČKI CENTAR ZAGREB d.o.o. za trgovinu nekretninama, OIB 57136792631</item>
      <item>VENETO BANKA dioničko društvo, OIB 81712716992</item>
      <item>MAKARSKI KOMUNALAC društvo s ograničenom odgovornošću za obavljanje komunalnih poslova, OIB 12733878804</item>
      <item>Hrvatski Telekom d.d., OIB 81793146560</item>
      <item>GENERALI OSIGURANJE dioničko društvo, OIB 10840749604</item>
      <item>MARKO MIHOVILOVIĆ, OIB 05481546487</item>
      <item>KONTINENTAL PAKIRANJE d.o.o. za graditeljstvo i usluge, OIB 87358951669</item>
      <item>HRVATSKA POŠTANSKA BANKA, dioničko društvo, OIB 87939104217</item>
      <item>VODOVOD-OSIJEK d.o.o. za vodoopskrbu i odvodnju, OIB 43654507669</item>
      <item>IMEX BANKA dioničko društvo, OIB 99326633206</item>
      <item>SIMILIS društvo s ograničenom odgovornošću za trgovinu i usluge, OIB 35016480287</item>
      <item>ZAGREBAČKI HOLDING, društvo s ograničenom odgovornošću za javni prijevoz, opskrbu vodom, održavanje čistoće, putnička a, OIB 85584865987</item>
      <item>FLIBA, društvo s ograničenom odgovornošću za trgovinu, OIB 30777726033</item>
      <item>KERUM društvo s ograničenom odgovornošću, za unutarnju i vanjsku trgovinu, promet i usluge, OIB 66124057408</item>
      <item>VIPnet usluge d.o.o. za telekomunikacijske usluge, OIB 00565279090</item>
      <item>MICRONIC, d.o.o. za proizvodnju, trgovinu i usluge, OIB 89489773101</item>
      <item>AFIRMACIJA MARSONIA društvo s ograničenom odgovornošću za poslovanje nekretninama, OIB 67378156267</item>
      <item>OT-OPTIMA TELEKOM d.d. za telekomunikacije, OIB 36004425025</item>
      <item>GRIP GRADNJA d.o.o. za gradnju, trgovinu, turizam, ugostiteljstvo i usluge, OIB 45163761671</item>
      <item>HYPO ALPE-ADRIA-BANK dioničko društvo, OIB 14036333877</item>
      <item>MARANA d.o.o. proizvodnja, trgovina, usluge, export-import, OIB 20038755624</item>
      <item>Raiffeisenbank Austria d.d., OIB 53056966535</item>
      <item>TRGOVAČKI CENTAR ZAGREB d.o.o. za trgovinu nekretninama, OIB 57136792631</item>
      <item>FLIO d.o.o. za trgovinu, ugostiteljstvo i poslovanje nekretninama, OIB 39808838633</item>
      <item>HEP - Opskrba d.o.o. za opskrbu potrošača električnom, toplinskom energijom i plinom, OIB 63073332379</item>
      <item>VODOVOD-OSIJEK d.o.o. za vodoopskrbu i odvodnju, OIB 43654507669</item>
      <item>AFIRMACIJA MARSONIA društvo s ograničenom odgovornošću za poslovanje nekretninama, OIB 67378156267</item>
      <item>KABRIO društvo s ograničenom odgovornošću za trgovinu i usluge, OIB 02014925756</item>
      <item>OPTIMA LEASING d.o.o. za usluge, OIB 71463153978</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item>
      <item>VODOVOD I KANALIZACIJA, društvo s ograničenom odgovornošću za vodoopskrbu, odvodnju i pročišćavanje otpadnih voda, OIB 56826138353</item>
      <item>Hrvatska radiotelevizija, OIB 68419124305</item>
      <item>GENERALI OSIGURANJE dioničko društvo, OIB 10840749604</item>
      <item>KERUM društvo s ograničenom odgovornošću, za unutarnju i vanjsku trgovinu, promet i usluge, OIB 66124057408</item>
      <item>SHOPPING CENTER, društvo s ograničenom odgovornošću za graditeljstvo i trgovinu, OIB 48527883403</item>
      <item>Financijska agencija, OIB 85821130368</item>
      <item>HRVATSKE ŠUME društvo s ograničenom odgovornošću, OIB 69693144506</item>
      <item>SOCIETE GENERALE-SPLITSKA BANKA dioničko društvo, OIB 69326397242</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item>
    </derivirana_varijabla>
  </DomainObject.Predmet.StrankaListNazivFormatedOIB>
  <DomainObject.Predmet.ProtuStrankaListFormated>
    <izvorni_sadrzaj>
      <item>KASTELI, d.o.o. za trgovinu i usluge "u stečaju"</item>
    </izvorni_sadrzaj>
    <derivirana_varijabla naziv="DomainObject.Predmet.ProtuStrankaListFormated_1">
      <item>KASTELI, d.o.o. za trgovinu i usluge "u stečaju"</item>
    </derivirana_varijabla>
  </DomainObject.Predmet.ProtuStrankaListFormated>
  <DomainObject.Predmet.ProtuStrankaListFormatedOIB>
    <izvorni_sadrzaj>
      <item>KASTELI, d.o.o. za trgovinu i usluge "u stečaju", OIB 11142315939</item>
    </izvorni_sadrzaj>
    <derivirana_varijabla naziv="DomainObject.Predmet.ProtuStrankaListFormatedOIB_1">
      <item>KASTELI, d.o.o. za trgovinu i usluge "u stečaju", OIB 11142315939</item>
    </derivirana_varijabla>
  </DomainObject.Predmet.ProtuStrankaListFormatedOIB>
  <DomainObject.Predmet.ProtuStrankaListFormatedWithAdress>
    <izvorni_sadrzaj>
      <item>KASTELI, d.o.o. za trgovinu i usluge "u stečaju", Augusta Cesarca 4, Split</item>
    </izvorni_sadrzaj>
    <derivirana_varijabla naziv="DomainObject.Predmet.ProtuStrankaListFormatedWithAdress_1">
      <item>KASTELI, d.o.o. za trgovinu i usluge "u stečaju", Augusta Cesarca 4, Split</item>
    </derivirana_varijabla>
  </DomainObject.Predmet.ProtuStrankaListFormatedWithAdress>
  <DomainObject.Predmet.ProtuStrankaListFormatedWithAdressOIB>
    <izvorni_sadrzaj>
      <item>KASTELI, d.o.o. za trgovinu i usluge "u stečaju", OIB 11142315939, Augusta Cesarca 4, Split</item>
    </izvorni_sadrzaj>
    <derivirana_varijabla naziv="DomainObject.Predmet.ProtuStrankaListFormatedWithAdressOIB_1">
      <item>KASTELI, d.o.o. za trgovinu i usluge "u stečaju", OIB 11142315939, Augusta Cesarca 4, Split</item>
    </derivirana_varijabla>
  </DomainObject.Predmet.ProtuStrankaListFormatedWithAdressOIB>
  <DomainObject.Predmet.ProtuStrankaListNazivFormated>
    <izvorni_sadrzaj>
      <item>KASTELI, d.o.o. za trgovinu i usluge "u stečaju"</item>
    </izvorni_sadrzaj>
    <derivirana_varijabla naziv="DomainObject.Predmet.ProtuStrankaListNazivFormated_1">
      <item>KASTELI, d.o.o. za trgovinu i usluge "u stečaju"</item>
    </derivirana_varijabla>
  </DomainObject.Predmet.ProtuStrankaListNazivFormated>
  <DomainObject.Predmet.ProtuStrankaListNazivFormatedOIB>
    <izvorni_sadrzaj>
      <item>KASTELI, d.o.o. za trgovinu i usluge "u stečaju", OIB 11142315939</item>
    </izvorni_sadrzaj>
    <derivirana_varijabla naziv="DomainObject.Predmet.ProtuStrankaListNazivFormatedOIB_1">
      <item>KASTELI, d.o.o. za trgovinu i usluge "u stečaju", OIB 11142315939</item>
    </derivirana_varijabla>
  </DomainObject.Predmet.ProtuStrankaListNazivFormatedOIB>
  <DomainObject.Predmet.OstaliListFormated>
    <izvorni_sadrzaj>
      <item>Tomislav Kos punomoćnik sudionika u postupku MERCATOR - H  društvo s ograničenom odgovornošću za trgovinu i proizvodnju</item>
      <item>Olja Einfalt-mihovilović</item>
      <item>PEĆAREVIĆ &amp; RELIĆ odvjetničko društvo punomoćnik sudionika u postupku TRGOVAČKI CENTAR ZAGREB d.o.o. za trgovinu nekretninama</item>
      <item>Edi Biočić</item>
      <item>Zajednički odvjetnički ured Veljko Knežević, Edi Bradamante, Mira Načinović, Ivana Radić i Bojana Pavković</item>
      <item>GOLUBIĆ I PARTNERI odvjetničko društvo punomoćnik sudionika u postupku KABRIO društvo s ograničenom odgovornošću za trgovinu i usluge</item>
      <item>Nebojša Antolić punomoćnik sudionika u postupku HARO društvo s ograničenom odgovornošću za trgovinu i usluge</item>
      <item>BRANKO ČUTURA</item>
      <item>Odvjetnički ured Rosić</item>
      <item>Edi Biočić punomoćnik sudionika u postupku FLIBA, društvo s ograničenom odgovornošću za trgovinu</item>
      <item>Mario Boras</item>
      <item>STJEPAN BABIĆ</item>
      <item>NARODNE NOVINE, dioničko društvo za izdavanje i tiskanje Službenog lista Republike Hrvatske, službenih i drugih obrazaca te </item>
      <item>Mr. sc. Tin Matić punomoćnik sudionika u postupku GLOBALNI SERVIS d.o.o. za upravljanje i održavanje objekata</item>
      <item>ANTOLIĆ I SURADNICI odvjetničko društvo, javno trgovačko društvo punomoćnik sudionika u postupku HARO društvo s ograničenom odgovornošću za trgovinu i usluge</item>
      <item>SOCIETE GENERALE-SPLITSKA BANKA dioničko društvo</item>
      <item>PAVLE FELLNER</item>
      <item>Krešimir Lisak punomoćnik sudionika u postupku DHL International d.o.o, hitna dostava širom svijeta</item>
      <item>Zajednički odvjetnički ured Veljko Knežević, Edi Bradamant,Mira Načinović, Ivana Radić i Bojana Pavković</item>
      <item>SILVANA POLJAK</item>
      <item>Meri Šitić</item>
      <item>Dora Živković punomoćnik sudionika u postupku GRIP GRADNJA d.o.o. za gradnju, trgovinu, turizam, ugostiteljstvo i usluge</item>
      <item>OPĆINSKI SUD U SPLITU, Stalna služba u Solinu</item>
      <item>Odvjetničko društvo Hanžeković &amp; Partneri društvo s ograničenom odgovornošću</item>
      <item>Vinko Samardžić punomoćnik sudionika u postupku GRAD RIJEKA</item>
      <item>NARODNE NOVINE, dioničko društvo za izdavanje i tiskanje Službenog lista Republike Hrvatske, službenih i drugih obrazaca te </item>
      <item>Zajednički odvjetnički ured, odvjetnici Antonio Zujić, Ana Vukadin Cvetko</item>
      <item>Ivan Vidović</item>
      <item>Porezna uprava Solin</item>
      <item>SOCIETE GENERALE-SPLITSKA BANKA dioničko društvo</item>
      <item>Ivan Vidović punomoćnik sudionika u postupku GRAĐA - PRODAJNI CENTRI d.o.o. za trgovinu</item>
      <item>Trgovački sud Split Oglasna ploča</item>
      <item>Mijo Jeličić punomoćnik sudionika u postupku FLIO d.o.o. za trgovinu, ugostiteljstvo i poslovanje nekretninama</item>
      <item>Zajednički odvjetnički ured Ksenija Grba, Dijana Kesonja</item>
      <item>Odvjetničko društvo TOMIĆ &amp; ŠUŠNJAR j.t.d. u likvidaciji punomoćnik sudionika u postupku HRVATSKE ŠUME TOURS društvo s ograničenom odgovornošću - putnička agencija - u likvidaciji</item>
      <item>JAGAR &amp; GREBENAR, ODVJETNIČKO DRUŠTVO punomoćnik sudionika u postupku AFIRMACIJA MARSONIA društvo s ograničenom odgovornošću za poslovanje nekretninama</item>
      <item>Zajednički odvjetnički ured Veljko Knežević, Edi Bradamante, Mira Hinić, Ivana Radić, Bojana Pavković, Senka Perhat i Neven Knežević punomoćnik sudionika u postupku GRAD RIJEKA</item>
      <item>Tomislav Kos</item>
      <item>OTP banka Hrvatska dioničko društvo</item>
      <item>ŽELJKO LUBINA punomoćnik sudionika u postupku APLANOS za trgovinu i usluge društvo s ograničenom odgovornošću</item>
      <item>SIMILIS društvo s ograničenom odgovornošću za trgovinu i usluge</item>
      <item>Pavle Fellner</item>
      <item>HYPO-LEASING KROATIEN, društvo za financiranje, d.o.o.</item>
      <item>TRAVAŠ I PARTNERI ODVJETNIČKO DRUŠTVO, društvo s ograničenom odgovornošću</item>
      <item>Trgovački sud Split Registarski odjel</item>
      <item>Goran Božić punomoćnik sudionika u postupku OPTIMA LEASING d.o.o. za usluge</item>
      <item>Trgovački sud  Split Pisarnica</item>
      <item>Odvjetničko društvo MATULIĆ, BILIĆ I PARTNERI, j.t.d. punomoćnik sudionika u postupku MARANA d.o.o. proizvodnja, trgovina, usluge, export-import</item>
      <item>Trgovački sud Split Računovodstvo</item>
      <item>Trgovački sud Split Ovršni odjel</item>
    </izvorni_sadrzaj>
    <derivirana_varijabla naziv="DomainObject.Predmet.OstaliListFormated_1">
      <item>Tomislav Kos punomoćnik sudionika u postupku MERCATOR - H  društvo s ograničenom odgovornošću za trgovinu i proizvodnju</item>
      <item>Olja Einfalt-mihovilović</item>
      <item>PEĆAREVIĆ &amp; RELIĆ odvjetničko društvo punomoćnik sudionika u postupku TRGOVAČKI CENTAR ZAGREB d.o.o. za trgovinu nekretninama</item>
      <item>Edi Biočić</item>
      <item>Zajednički odvjetnički ured Veljko Knežević, Edi Bradamante, Mira Načinović, Ivana Radić i Bojana Pavković</item>
      <item>GOLUBIĆ I PARTNERI odvjetničko društvo punomoćnik sudionika u postupku KABRIO društvo s ograničenom odgovornošću za trgovinu i usluge</item>
      <item>Nebojša Antolić punomoćnik sudionika u postupku HARO društvo s ograničenom odgovornošću za trgovinu i usluge</item>
      <item>BRANKO ČUTURA</item>
      <item>Odvjetnički ured Rosić</item>
      <item>Edi Biočić punomoćnik sudionika u postupku FLIBA, društvo s ograničenom odgovornošću za trgovinu</item>
      <item>Mario Boras</item>
      <item>STJEPAN BABIĆ</item>
      <item>NARODNE NOVINE, dioničko društvo za izdavanje i tiskanje Službenog lista Republike Hrvatske, službenih i drugih obrazaca te </item>
      <item>Mr. sc. Tin Matić punomoćnik sudionika u postupku GLOBALNI SERVIS d.o.o. za upravljanje i održavanje objekata</item>
      <item>ANTOLIĆ I SURADNICI odvjetničko društvo, javno trgovačko društvo punomoćnik sudionika u postupku HARO društvo s ograničenom odgovornošću za trgovinu i usluge</item>
      <item>SOCIETE GENERALE-SPLITSKA BANKA dioničko društvo</item>
      <item>PAVLE FELLNER</item>
      <item>Krešimir Lisak punomoćnik sudionika u postupku DHL International d.o.o, hitna dostava širom svijeta</item>
      <item>Zajednički odvjetnički ured Veljko Knežević, Edi Bradamant,Mira Načinović, Ivana Radić i Bojana Pavković</item>
      <item>SILVANA POLJAK</item>
      <item>Meri Šitić</item>
      <item>Dora Živković punomoćnik sudionika u postupku GRIP GRADNJA d.o.o. za gradnju, trgovinu, turizam, ugostiteljstvo i usluge</item>
      <item>OPĆINSKI SUD U SPLITU, Stalna služba u Solinu</item>
      <item>Odvjetničko društvo Hanžeković &amp; Partneri društvo s ograničenom odgovornošću</item>
      <item>Vinko Samardžić punomoćnik sudionika u postupku GRAD RIJEKA</item>
      <item>NARODNE NOVINE, dioničko društvo za izdavanje i tiskanje Službenog lista Republike Hrvatske, službenih i drugih obrazaca te </item>
      <item>Zajednički odvjetnički ured, odvjetnici Antonio Zujić, Ana Vukadin Cvetko</item>
      <item>Ivan Vidović</item>
      <item>Porezna uprava Solin</item>
      <item>SOCIETE GENERALE-SPLITSKA BANKA dioničko društvo</item>
      <item>Ivan Vidović punomoćnik sudionika u postupku GRAĐA - PRODAJNI CENTRI d.o.o. za trgovinu</item>
      <item>Trgovački sud Split Oglasna ploča</item>
      <item>Mijo Jeličić punomoćnik sudionika u postupku FLIO d.o.o. za trgovinu, ugostiteljstvo i poslovanje nekretninama</item>
      <item>Zajednički odvjetnički ured Ksenija Grba, Dijana Kesonja</item>
      <item>Odvjetničko društvo TOMIĆ &amp; ŠUŠNJAR j.t.d. u likvidaciji punomoćnik sudionika u postupku HRVATSKE ŠUME TOURS društvo s ograničenom odgovornošću - putnička agencija - u likvidaciji</item>
      <item>JAGAR &amp; GREBENAR, ODVJETNIČKO DRUŠTVO punomoćnik sudionika u postupku AFIRMACIJA MARSONIA društvo s ograničenom odgovornošću za poslovanje nekretninama</item>
      <item>Zajednički odvjetnički ured Veljko Knežević, Edi Bradamante, Mira Hinić, Ivana Radić, Bojana Pavković, Senka Perhat i Neven Knežević punomoćnik sudionika u postupku GRAD RIJEKA</item>
      <item>Tomislav Kos</item>
      <item>OTP banka Hrvatska dioničko društvo</item>
      <item>ŽELJKO LUBINA punomoćnik sudionika u postupku APLANOS za trgovinu i usluge društvo s ograničenom odgovornošću</item>
      <item>SIMILIS društvo s ograničenom odgovornošću za trgovinu i usluge</item>
      <item>Pavle Fellner</item>
      <item>HYPO-LEASING KROATIEN, društvo za financiranje, d.o.o.</item>
      <item>TRAVAŠ I PARTNERI ODVJETNIČKO DRUŠTVO, društvo s ograničenom odgovornošću</item>
      <item>Trgovački sud Split Registarski odjel</item>
      <item>Goran Božić punomoćnik sudionika u postupku OPTIMA LEASING d.o.o. za usluge</item>
      <item>Trgovački sud  Split Pisarnica</item>
      <item>Odvjetničko društvo MATULIĆ, BILIĆ I PARTNERI, j.t.d. punomoćnik sudionika u postupku MARANA d.o.o. proizvodnja, trgovina, usluge, export-import</item>
      <item>Trgovački sud Split Računovodstvo</item>
      <item>Trgovački sud Split Ovršni odjel</item>
    </derivirana_varijabla>
  </DomainObject.Predmet.OstaliListFormated>
  <DomainObject.Predmet.OstaliListFormatedOIB>
    <izvorni_sadrzaj>
      <item>Tomislav Kos, OIB 66722390209 punomoćnik sudionika u postupku MERCATOR - H  društvo s ograničenom odgovornošću za trgovinu i proizvodnju</item>
      <item>Olja Einfalt-mihovilović, OIB 15662737821</item>
      <item>PEĆAREVIĆ &amp; RELIĆ odvjetničko društvo, OIB 09348249237 punomoćnik sudionika u postupku TRGOVAČKI CENTAR ZAGREB d.o.o. za trgovinu nekretninama</item>
      <item>Edi Biočić, OIB 87368264041</item>
      <item>Zajednički odvjetnički ured Veljko Knežević, Edi Bradamante, Mira Načinović, Ivana Radić i Bojana Pavković</item>
      <item>GOLUBIĆ I PARTNERI odvjetničko društvo, OIB 33787960971 punomoćnik sudionika u postupku KABRIO društvo s ograničenom odgovornošću za trgovinu i usluge</item>
      <item>Nebojša Antolić, OIB 94511496457 punomoćnik sudionika u postupku HARO društvo s ograničenom odgovornošću za trgovinu i usluge</item>
      <item>BRANKO ČUTURA</item>
      <item>Odvjetnički ured Rosić</item>
      <item>Edi Biočić, OIB 87368264041 punomoćnik sudionika u postupku FLIBA, društvo s ograničenom odgovornošću za trgovinu</item>
      <item>Mario Boras</item>
      <item>STJEPAN BABIĆ</item>
      <item>NARODNE NOVINE, dioničko društvo za izdavanje i tiskanje Službenog lista Republike Hrvatske, službenih i drugih obrazaca te , OIB 64546066176</item>
      <item>Mr. sc. Tin Matić, OIB 01425764139 punomoćnik sudionika u postupku GLOBALNI SERVIS d.o.o. za upravljanje i održavanje objekata</item>
      <item>ANTOLIĆ I SURADNICI odvjetničko društvo, javno trgovačko društvo, OIB 82891991682 punomoćnik sudionika u postupku HARO društvo s ograničenom odgovornošću za trgovinu i usluge</item>
      <item>SOCIETE GENERALE-SPLITSKA BANKA dioničko društvo, OIB 69326397242</item>
      <item>PAVLE FELLNER</item>
      <item>Krešimir Lisak, OIB 20234800100 punomoćnik sudionika u postupku DHL International d.o.o, hitna dostava širom svijeta</item>
      <item>Zajednički odvjetnički ured Veljko Knežević, Edi Bradamant,Mira Načinović, Ivana Radić i Bojana Pavković</item>
      <item>SILVANA POLJAK</item>
      <item>Meri Šitić, OIB 61723426098</item>
      <item>Dora Živković punomoćnik sudionika u postupku GRIP GRADNJA d.o.o. za gradnju, trgovinu, turizam, ugostiteljstvo i usluge</item>
      <item>OPĆINSKI SUD U SPLITU, Stalna služba u Solinu, OIB 61980608934</item>
      <item>Odvjetničko društvo Hanžeković &amp; Partneri društvo s ograničenom odgovornošću, OIB 85127306373</item>
      <item>Vinko Samardžić, OIB 51470568169 punomoćnik sudionika u postupku GRAD RIJEKA</item>
      <item>NARODNE NOVINE, dioničko društvo za izdavanje i tiskanje Službenog lista Republike Hrvatske, službenih i drugih obrazaca te , OIB 64546066176</item>
      <item>Zajednički odvjetnički ured, odvjetnici Antonio Zujić, Ana Vukadin Cvetko</item>
      <item>Ivan Vidović</item>
      <item>Porezna uprava Solin, OIB 18683136487</item>
      <item>SOCIETE GENERALE-SPLITSKA BANKA dioničko društvo, OIB 69326397242</item>
      <item>Ivan Vidović punomoćnik sudionika u postupku GRAĐA - PRODAJNI CENTRI d.o.o. za trgovinu</item>
      <item>Trgovački sud Split Oglasna ploča, OIB 30842297926</item>
      <item>Mijo Jeličić, OIB 71855290129 punomoćnik sudionika u postupku FLIO d.o.o. za trgovinu, ugostiteljstvo i poslovanje nekretninama</item>
      <item>Zajednički odvjetnički ured Ksenija Grba, Dijana Kesonja</item>
      <item>Odvjetničko društvo TOMIĆ &amp; ŠUŠNJAR j.t.d. u likvidaciji, OIB 56842995878 punomoćnik sudionika u postupku HRVATSKE ŠUME TOURS društvo s ograničenom odgovornošću - putnička agencija - u likvidaciji</item>
      <item>JAGAR &amp; GREBENAR, ODVJETNIČKO DRUŠTVO, OIB 50338508399 punomoćnik sudionika u postupku AFIRMACIJA MARSONIA društvo s ograničenom odgovornošću za poslovanje nekretninama</item>
      <item>Zajednički odvjetnički ured Veljko Knežević, Edi Bradamante, Mira Hinić, Ivana Radić, Bojana Pavković, Senka Perhat i Neven Knežević punomoćnik sudionika u postupku GRAD RIJEKA</item>
      <item>Tomislav Kos</item>
      <item>OTP banka Hrvatska dioničko društvo, OIB 52508873833</item>
      <item>ŽELJKO LUBINA punomoćnik sudionika u postupku APLANOS za trgovinu i usluge društvo s ograničenom odgovornošću</item>
      <item>SIMILIS društvo s ograničenom odgovornošću za trgovinu i usluge, OIB 35016480287</item>
      <item>Pavle Fellner</item>
      <item>HYPO-LEASING KROATIEN, društvo za financiranje, d.o.o., OIB 87064273078</item>
      <item>TRAVAŠ I PARTNERI ODVJETNIČKO DRUŠTVO, društvo s ograničenom odgovornošću, OIB 33949636978</item>
      <item>Trgovački sud Split Registarski odjel, OIB 30842297926</item>
      <item>Goran Božić punomoćnik sudionika u postupku OPTIMA LEASING d.o.o. za usluge</item>
      <item>Trgovački sud  Split Pisarnica, OIB 30842297926</item>
      <item>Odvjetničko društvo MATULIĆ, BILIĆ I PARTNERI, j.t.d., OIB 25781343234 punomoćnik sudionika u postupku MARANA d.o.o. proizvodnja, trgovina, usluge, export-import</item>
      <item>Trgovački sud Split Računovodstvo</item>
      <item>Trgovački sud Split Ovršni odjel, OIB 30842297926</item>
    </izvorni_sadrzaj>
    <derivirana_varijabla naziv="DomainObject.Predmet.OstaliListFormatedOIB_1">
      <item>Tomislav Kos, OIB 66722390209 punomoćnik sudionika u postupku MERCATOR - H  društvo s ograničenom odgovornošću za trgovinu i proizvodnju</item>
      <item>Olja Einfalt-mihovilović, OIB 15662737821</item>
      <item>PEĆAREVIĆ &amp; RELIĆ odvjetničko društvo, OIB 09348249237 punomoćnik sudionika u postupku TRGOVAČKI CENTAR ZAGREB d.o.o. za trgovinu nekretninama</item>
      <item>Edi Biočić, OIB 87368264041</item>
      <item>Zajednički odvjetnički ured Veljko Knežević, Edi Bradamante, Mira Načinović, Ivana Radić i Bojana Pavković</item>
      <item>GOLUBIĆ I PARTNERI odvjetničko društvo, OIB 33787960971 punomoćnik sudionika u postupku KABRIO društvo s ograničenom odgovornošću za trgovinu i usluge</item>
      <item>Nebojša Antolić, OIB 94511496457 punomoćnik sudionika u postupku HARO društvo s ograničenom odgovornošću za trgovinu i usluge</item>
      <item>BRANKO ČUTURA</item>
      <item>Odvjetnički ured Rosić</item>
      <item>Edi Biočić, OIB 87368264041 punomoćnik sudionika u postupku FLIBA, društvo s ograničenom odgovornošću za trgovinu</item>
      <item>Mario Boras</item>
      <item>STJEPAN BABIĆ</item>
      <item>NARODNE NOVINE, dioničko društvo za izdavanje i tiskanje Službenog lista Republike Hrvatske, službenih i drugih obrazaca te , OIB 64546066176</item>
      <item>Mr. sc. Tin Matić, OIB 01425764139 punomoćnik sudionika u postupku GLOBALNI SERVIS d.o.o. za upravljanje i održavanje objekata</item>
      <item>ANTOLIĆ I SURADNICI odvjetničko društvo, javno trgovačko društvo, OIB 82891991682 punomoćnik sudionika u postupku HARO društvo s ograničenom odgovornošću za trgovinu i usluge</item>
      <item>SOCIETE GENERALE-SPLITSKA BANKA dioničko društvo, OIB 69326397242</item>
      <item>PAVLE FELLNER</item>
      <item>Krešimir Lisak, OIB 20234800100 punomoćnik sudionika u postupku DHL International d.o.o, hitna dostava širom svijeta</item>
      <item>Zajednički odvjetnički ured Veljko Knežević, Edi Bradamant,Mira Načinović, Ivana Radić i Bojana Pavković</item>
      <item>SILVANA POLJAK</item>
      <item>Meri Šitić, OIB 61723426098</item>
      <item>Dora Živković punomoćnik sudionika u postupku GRIP GRADNJA d.o.o. za gradnju, trgovinu, turizam, ugostiteljstvo i usluge</item>
      <item>OPĆINSKI SUD U SPLITU, Stalna služba u Solinu, OIB 61980608934</item>
      <item>Odvjetničko društvo Hanžeković &amp; Partneri društvo s ograničenom odgovornošću, OIB 85127306373</item>
      <item>Vinko Samardžić, OIB 51470568169 punomoćnik sudionika u postupku GRAD RIJEKA</item>
      <item>NARODNE NOVINE, dioničko društvo za izdavanje i tiskanje Službenog lista Republike Hrvatske, službenih i drugih obrazaca te , OIB 64546066176</item>
      <item>Zajednički odvjetnički ured, odvjetnici Antonio Zujić, Ana Vukadin Cvetko</item>
      <item>Ivan Vidović</item>
      <item>Porezna uprava Solin, OIB 18683136487</item>
      <item>SOCIETE GENERALE-SPLITSKA BANKA dioničko društvo, OIB 69326397242</item>
      <item>Ivan Vidović punomoćnik sudionika u postupku GRAĐA - PRODAJNI CENTRI d.o.o. za trgovinu</item>
      <item>Trgovački sud Split Oglasna ploča, OIB 30842297926</item>
      <item>Mijo Jeličić, OIB 71855290129 punomoćnik sudionika u postupku FLIO d.o.o. za trgovinu, ugostiteljstvo i poslovanje nekretninama</item>
      <item>Zajednički odvjetnički ured Ksenija Grba, Dijana Kesonja</item>
      <item>Odvjetničko društvo TOMIĆ &amp; ŠUŠNJAR j.t.d. u likvidaciji, OIB 56842995878 punomoćnik sudionika u postupku HRVATSKE ŠUME TOURS društvo s ograničenom odgovornošću - putnička agencija - u likvidaciji</item>
      <item>JAGAR &amp; GREBENAR, ODVJETNIČKO DRUŠTVO, OIB 50338508399 punomoćnik sudionika u postupku AFIRMACIJA MARSONIA društvo s ograničenom odgovornošću za poslovanje nekretninama</item>
      <item>Zajednički odvjetnički ured Veljko Knežević, Edi Bradamante, Mira Hinić, Ivana Radić, Bojana Pavković, Senka Perhat i Neven Knežević punomoćnik sudionika u postupku GRAD RIJEKA</item>
      <item>Tomislav Kos</item>
      <item>OTP banka Hrvatska dioničko društvo, OIB 52508873833</item>
      <item>ŽELJKO LUBINA punomoćnik sudionika u postupku APLANOS za trgovinu i usluge društvo s ograničenom odgovornošću</item>
      <item>SIMILIS društvo s ograničenom odgovornošću za trgovinu i usluge, OIB 35016480287</item>
      <item>Pavle Fellner</item>
      <item>HYPO-LEASING KROATIEN, društvo za financiranje, d.o.o., OIB 87064273078</item>
      <item>TRAVAŠ I PARTNERI ODVJETNIČKO DRUŠTVO, društvo s ograničenom odgovornošću, OIB 33949636978</item>
      <item>Trgovački sud Split Registarski odjel, OIB 30842297926</item>
      <item>Goran Božić punomoćnik sudionika u postupku OPTIMA LEASING d.o.o. za usluge</item>
      <item>Trgovački sud  Split Pisarnica, OIB 30842297926</item>
      <item>Odvjetničko društvo MATULIĆ, BILIĆ I PARTNERI, j.t.d., OIB 25781343234 punomoćnik sudionika u postupku MARANA d.o.o. proizvodnja, trgovina, usluge, export-import</item>
      <item>Trgovački sud Split Računovodstvo</item>
      <item>Trgovački sud Split Ovršni odjel, OIB 30842297926</item>
    </derivirana_varijabla>
  </DomainObject.Predmet.OstaliListFormatedOIB>
  <DomainObject.Predmet.OstaliListFormatedWithAdress>
    <izvorni_sadrzaj>
      <item>Tomislav Kos, Nodilova 1, 10000 Zagreb punomoćnik sudionika u postupku MERCATOR - H  društvo s ograničenom odgovornošću za trgovinu i proizvodnju</item>
      <item>Olja Einfalt-mihovilović, Augusta Cesarca 4, 21000 Split</item>
      <item>PEĆAREVIĆ &amp; RELIĆ odvjetničko društvo, Zaharova 5, 10000 Zagreb punomoćnik sudionika u postupku TRGOVAČKI CENTAR ZAGREB d.o.o. za trgovinu nekretninama</item>
      <item>Edi Biočić, Ulica Kralja Držislava 2, Zagreb</item>
      <item>Zajednički odvjetnički ured Veljko Knežević, Edi Bradamante, Mira Načinović, Ivana Radić i Bojana Pavković, Ribarska 4, 51000 Rijeka</item>
      <item>GOLUBIĆ I PARTNERI odvjetničko društvo, Amruševa 13, 10000 Zagreb punomoćnik sudionika u postupku KABRIO društvo s ograničenom odgovornošću za trgovinu i usluge</item>
      <item>Nebojša Antolić, Pavla Hatza 3, 10000 Zagreb punomoćnik sudionika u postupku HARO društvo s ograničenom odgovornošću za trgovinu i usluge</item>
      <item>BRANKO ČUTURA, Marmontova 14/IV, 21000 Split</item>
      <item>Odvjetnički ured Rosić, Put Žnjana 44 a, 21000 Split</item>
      <item>Edi Biočić, Ulica Kralja Držislava 2, Zagreb punomoćnik sudionika u postupku FLIBA, društvo s ograničenom odgovornošću za trgovinu</item>
      <item>Mario Boras, Domovinskog rata 26/I, 21000 Split</item>
      <item>STJEPAN BABIĆ, Vodovodna 13/I, 10000 Zagreb</item>
      <item>NARODNE NOVINE, dioničko društvo za izdavanje i tiskanje Službenog lista Republike Hrvatske, službenih i drugih obrazaca te , Savski Gaj XIII. put 6, 10000 Zagreb</item>
      <item>Mr. sc. Tin Matić, Vlaška 95, Zagreb punomoćnik sudionika u postupku GLOBALNI SERVIS d.o.o. za upravljanje i održavanje objekata</item>
      <item>ANTOLIĆ I SURADNICI odvjetničko društvo, javno trgovačko društvo, Ulica Pavla Hatza 3, 10000 Zagreb punomoćnik sudionika u postupku HARO društvo s ograničenom odgovornošću za trgovinu i usluge</item>
      <item>SOCIETE GENERALE-SPLITSKA BANKA dioničko društvo, Ruđera Boškovića 16, Split</item>
      <item>PAVLE FELLNER, Jurišićeva 1 a, 10000 Zagreb</item>
      <item>Krešimir Lisak, Petrinjska 9, 10000 Zagreb punomoćnik sudionika u postupku DHL International d.o.o, hitna dostava širom svijeta</item>
      <item>Zajednički odvjetnički ured Veljko Knežević, Edi Bradamant,Mira Načinović, Ivana Radić i Bojana Pavković, Ribarska 4, 51000 Rijeka</item>
      <item>SILVANA POLJAK, Bruna Bušića 8, Kaštel Gomilica</item>
      <item>Meri Šitić, Šime Ljubića 7, 21000 Split</item>
      <item>Dora Živković, Domovinskog rata 40, 21000 Split punomoćnik sudionika u postupku GRIP GRADNJA d.o.o. za gradnju, trgovinu, turizam, ugostiteljstvo i usluge</item>
      <item>OPĆINSKI SUD U SPLITU, Stalna služba u Solinu, Kralja Zvonimira 75, 21210 Solin</item>
      <item>Odvjetničko društvo Hanžeković &amp; Partneri društvo s ograničenom odgovornošću, Radnička Cesta 22, Zagreb</item>
      <item>Vinko Samardžić, Kavanjinova 5/II, 21000 Split punomoćnik sudionika u postupku GRAD RIJEKA</item>
      <item>NARODNE NOVINE, dioničko društvo za izdavanje i tiskanje Službenog lista Republike Hrvatske, službenih i drugih obrazaca te , Savski Gaj XIII. put 6, 10000 Zagreb</item>
      <item>Zajednički odvjetnički ured, odvjetnici Antonio Zujić, Ana Vukadin Cvetko, Gajeva 22, 10000 Zagreb</item>
      <item>Ivan Vidović, Ulica kralja Zvonimiria 72, 21210 Solin</item>
      <item>Porezna uprava Solin, S. Radića 42, 21210 Solin</item>
      <item>SOCIETE GENERALE-SPLITSKA BANKA dioničko društvo, Ruđera Boškovića 16, 21000 Split</item>
      <item>Ivan Vidović, Ulica kralja Zvonimira  72, 21210 Solin punomoćnik sudionika u postupku GRAĐA - PRODAJNI CENTRI d.o.o. za trgovinu</item>
      <item>Trgovački sud Split Oglasna ploča, Sukoišanska 6, 21000 Split</item>
      <item>Mijo Jeličić, Kliška 29., 21000 Split punomoćnik sudionika u postupku FLIO d.o.o. za trgovinu, ugostiteljstvo i poslovanje nekretninama</item>
      <item>Zajednički odvjetnički ured Ksenija Grba, Dijana Kesonja, Matačićeva 1/1, 51000 Rijeka</item>
      <item>Odvjetničko društvo TOMIĆ &amp; ŠUŠNJAR j.t.d. u likvidaciji, Zelinska 2/1, Zagreb punomoćnik sudionika u postupku HRVATSKE ŠUME TOURS društvo s ograničenom odgovornošću - putnička agencija - u likvidaciji</item>
      <item>JAGAR &amp; GREBENAR, ODVJETNIČKO DRUŠTVO, Masarykova 15, 10000 Zagreb punomoćnik sudionika u postupku AFIRMACIJA MARSONIA društvo s ograničenom odgovornošću za poslovanje nekretninama</item>
      <item>Zajednički odvjetnički ured Veljko Knežević, Edi Bradamante, Mira Hinić, Ivana Radić, Bojana Pavković, Senka Perhat i Neven Knežević, Ribarska 4, 51000 Rijeka punomoćnik sudionika u postupku GRAD RIJEKA</item>
      <item>Tomislav Kos, Nodilova 1, 10000 Zagreb</item>
      <item>OTP banka Hrvatska dioničko društvo, Ulica Domovinskog rata 3, Zadar</item>
      <item>ŽELJKO LUBINA, Gundulićeva 48, 21000 Split punomoćnik sudionika u postupku APLANOS za trgovinu i usluge društvo s ograničenom odgovornošću</item>
      <item>SIMILIS društvo s ograničenom odgovornošću za trgovinu i usluge, Duga 17, Vinkovci</item>
      <item>Pavle Fellner, Jurišićeva 1a, 10000 Zagreb</item>
      <item>HYPO-LEASING KROATIEN, društvo za financiranje, d.o.o., Koranska 16, 10000 Zagreb</item>
      <item>TRAVAŠ I PARTNERI ODVJETNIČKO DRUŠTVO, društvo s ograničenom odgovornošću, Jurkovićeva 24, 10000 Zagreb</item>
      <item>Trgovački sud Split Registarski odjel, Sukoišanska 6, 21000 Split</item>
      <item>Goran Božić, Trg bana Josipa Jelačića 3, 10000 Zagreb punomoćnik sudionika u postupku OPTIMA LEASING d.o.o. za usluge</item>
      <item>Trgovački sud  Split Pisarnica, Sukoišanska 6, 21000 Split</item>
      <item>Odvjetničko društvo MATULIĆ, BILIĆ I PARTNERI, j.t.d., Sukoišanska 43, Split punomoćnik sudionika u postupku MARANA d.o.o. proizvodnja, trgovina, usluge, export-import</item>
      <item>Trgovački sud Split Računovodstvo, 21000 Split</item>
      <item>Trgovački sud Split Ovršni odjel, Sukoišanska 6, 21000 Split</item>
    </izvorni_sadrzaj>
    <derivirana_varijabla naziv="DomainObject.Predmet.OstaliListFormatedWithAdress_1">
      <item>Tomislav Kos, Nodilova 1, 10000 Zagreb punomoćnik sudionika u postupku MERCATOR - H  društvo s ograničenom odgovornošću za trgovinu i proizvodnju</item>
      <item>Olja Einfalt-mihovilović, Augusta Cesarca 4, 21000 Split</item>
      <item>PEĆAREVIĆ &amp; RELIĆ odvjetničko društvo, Zaharova 5, 10000 Zagreb punomoćnik sudionika u postupku TRGOVAČKI CENTAR ZAGREB d.o.o. za trgovinu nekretninama</item>
      <item>Edi Biočić, Ulica Kralja Držislava 2, Zagreb</item>
      <item>Zajednički odvjetnički ured Veljko Knežević, Edi Bradamante, Mira Načinović, Ivana Radić i Bojana Pavković, Ribarska 4, 51000 Rijeka</item>
      <item>GOLUBIĆ I PARTNERI odvjetničko društvo, Amruševa 13, 10000 Zagreb punomoćnik sudionika u postupku KABRIO društvo s ograničenom odgovornošću za trgovinu i usluge</item>
      <item>Nebojša Antolić, Pavla Hatza 3, 10000 Zagreb punomoćnik sudionika u postupku HARO društvo s ograničenom odgovornošću za trgovinu i usluge</item>
      <item>BRANKO ČUTURA, Marmontova 14/IV, 21000 Split</item>
      <item>Odvjetnički ured Rosić, Put Žnjana 44 a, 21000 Split</item>
      <item>Edi Biočić, Ulica Kralja Držislava 2, Zagreb punomoćnik sudionika u postupku FLIBA, društvo s ograničenom odgovornošću za trgovinu</item>
      <item>Mario Boras, Domovinskog rata 26/I, 21000 Split</item>
      <item>STJEPAN BABIĆ, Vodovodna 13/I, 10000 Zagreb</item>
      <item>NARODNE NOVINE, dioničko društvo za izdavanje i tiskanje Službenog lista Republike Hrvatske, službenih i drugih obrazaca te , Savski Gaj XIII. put 6, 10000 Zagreb</item>
      <item>Mr. sc. Tin Matić, Vlaška 95, Zagreb punomoćnik sudionika u postupku GLOBALNI SERVIS d.o.o. za upravljanje i održavanje objekata</item>
      <item>ANTOLIĆ I SURADNICI odvjetničko društvo, javno trgovačko društvo, Ulica Pavla Hatza 3, 10000 Zagreb punomoćnik sudionika u postupku HARO društvo s ograničenom odgovornošću za trgovinu i usluge</item>
      <item>SOCIETE GENERALE-SPLITSKA BANKA dioničko društvo, Ruđera Boškovića 16, Split</item>
      <item>PAVLE FELLNER, Jurišićeva 1 a, 10000 Zagreb</item>
      <item>Krešimir Lisak, Petrinjska 9, 10000 Zagreb punomoćnik sudionika u postupku DHL International d.o.o, hitna dostava širom svijeta</item>
      <item>Zajednički odvjetnički ured Veljko Knežević, Edi Bradamant,Mira Načinović, Ivana Radić i Bojana Pavković, Ribarska 4, 51000 Rijeka</item>
      <item>SILVANA POLJAK, Bruna Bušića 8, Kaštel Gomilica</item>
      <item>Meri Šitić, Šime Ljubića 7, 21000 Split</item>
      <item>Dora Živković, Domovinskog rata 40, 21000 Split punomoćnik sudionika u postupku GRIP GRADNJA d.o.o. za gradnju, trgovinu, turizam, ugostiteljstvo i usluge</item>
      <item>OPĆINSKI SUD U SPLITU, Stalna služba u Solinu, Kralja Zvonimira 75, 21210 Solin</item>
      <item>Odvjetničko društvo Hanžeković &amp; Partneri društvo s ograničenom odgovornošću, Radnička Cesta 22, Zagreb</item>
      <item>Vinko Samardžić, Kavanjinova 5/II, 21000 Split punomoćnik sudionika u postupku GRAD RIJEKA</item>
      <item>NARODNE NOVINE, dioničko društvo za izdavanje i tiskanje Službenog lista Republike Hrvatske, službenih i drugih obrazaca te , Savski Gaj XIII. put 6, 10000 Zagreb</item>
      <item>Zajednički odvjetnički ured, odvjetnici Antonio Zujić, Ana Vukadin Cvetko, Gajeva 22, 10000 Zagreb</item>
      <item>Ivan Vidović, Ulica kralja Zvonimiria 72, 21210 Solin</item>
      <item>Porezna uprava Solin, S. Radića 42, 21210 Solin</item>
      <item>SOCIETE GENERALE-SPLITSKA BANKA dioničko društvo, Ruđera Boškovića 16, 21000 Split</item>
      <item>Ivan Vidović, Ulica kralja Zvonimira  72, 21210 Solin punomoćnik sudionika u postupku GRAĐA - PRODAJNI CENTRI d.o.o. za trgovinu</item>
      <item>Trgovački sud Split Oglasna ploča, Sukoišanska 6, 21000 Split</item>
      <item>Mijo Jeličić, Kliška 29., 21000 Split punomoćnik sudionika u postupku FLIO d.o.o. za trgovinu, ugostiteljstvo i poslovanje nekretninama</item>
      <item>Zajednički odvjetnički ured Ksenija Grba, Dijana Kesonja, Matačićeva 1/1, 51000 Rijeka</item>
      <item>Odvjetničko društvo TOMIĆ &amp; ŠUŠNJAR j.t.d. u likvidaciji, Zelinska 2/1, Zagreb punomoćnik sudionika u postupku HRVATSKE ŠUME TOURS društvo s ograničenom odgovornošću - putnička agencija - u likvidaciji</item>
      <item>JAGAR &amp; GREBENAR, ODVJETNIČKO DRUŠTVO, Masarykova 15, 10000 Zagreb punomoćnik sudionika u postupku AFIRMACIJA MARSONIA društvo s ograničenom odgovornošću za poslovanje nekretninama</item>
      <item>Zajednički odvjetnički ured Veljko Knežević, Edi Bradamante, Mira Hinić, Ivana Radić, Bojana Pavković, Senka Perhat i Neven Knežević, Ribarska 4, 51000 Rijeka punomoćnik sudionika u postupku GRAD RIJEKA</item>
      <item>Tomislav Kos, Nodilova 1, 10000 Zagreb</item>
      <item>OTP banka Hrvatska dioničko društvo, Ulica Domovinskog rata 3, Zadar</item>
      <item>ŽELJKO LUBINA, Gundulićeva 48, 21000 Split punomoćnik sudionika u postupku APLANOS za trgovinu i usluge društvo s ograničenom odgovornošću</item>
      <item>SIMILIS društvo s ograničenom odgovornošću za trgovinu i usluge, Duga 17, Vinkovci</item>
      <item>Pavle Fellner, Jurišićeva 1a, 10000 Zagreb</item>
      <item>HYPO-LEASING KROATIEN, društvo za financiranje, d.o.o., Koranska 16, 10000 Zagreb</item>
      <item>TRAVAŠ I PARTNERI ODVJETNIČKO DRUŠTVO, društvo s ograničenom odgovornošću, Jurkovićeva 24, 10000 Zagreb</item>
      <item>Trgovački sud Split Registarski odjel, Sukoišanska 6, 21000 Split</item>
      <item>Goran Božić, Trg bana Josipa Jelačića 3, 10000 Zagreb punomoćnik sudionika u postupku OPTIMA LEASING d.o.o. za usluge</item>
      <item>Trgovački sud  Split Pisarnica, Sukoišanska 6, 21000 Split</item>
      <item>Odvjetničko društvo MATULIĆ, BILIĆ I PARTNERI, j.t.d., Sukoišanska 43, Split punomoćnik sudionika u postupku MARANA d.o.o. proizvodnja, trgovina, usluge, export-import</item>
      <item>Trgovački sud Split Računovodstvo, 21000 Split</item>
      <item>Trgovački sud Split Ovršni odjel, Sukoišanska 6, 21000 Split</item>
    </derivirana_varijabla>
  </DomainObject.Predmet.OstaliListFormatedWithAdress>
  <DomainObject.Predmet.OstaliListFormatedWithAdressOIB>
    <izvorni_sadrzaj>
      <item>Tomislav Kos, OIB 66722390209, Nodilova 1, 10000 Zagreb punomoćnik sudionika u postupku MERCATOR - H  društvo s ograničenom odgovornošću za trgovinu i proizvodnju</item>
      <item>Olja Einfalt-mihovilović, OIB 15662737821, Augusta Cesarca 4, 21000 Split</item>
      <item>PEĆAREVIĆ &amp; RELIĆ odvjetničko društvo, OIB 09348249237, Zaharova 5, 10000 Zagreb punomoćnik sudionika u postupku TRGOVAČKI CENTAR ZAGREB d.o.o. za trgovinu nekretninama</item>
      <item>Edi Biočić, OIB 87368264041, Ulica Kralja Držislava 2, Zagreb</item>
      <item>Zajednički odvjetnički ured Veljko Knežević, Edi Bradamante, Mira Načinović, Ivana Radić i Bojana Pavković, Ribarska 4, 51000 Rijeka</item>
      <item>GOLUBIĆ I PARTNERI odvjetničko društvo, OIB 33787960971, Amruševa 13, 10000 Zagreb punomoćnik sudionika u postupku KABRIO društvo s ograničenom odgovornošću za trgovinu i usluge</item>
      <item>Nebojša Antolić, OIB 94511496457, Pavla Hatza 3, 10000 Zagreb punomoćnik sudionika u postupku HARO društvo s ograničenom odgovornošću za trgovinu i usluge</item>
      <item>BRANKO ČUTURA, Marmontova 14/IV, 21000 Split</item>
      <item>Odvjetnički ured Rosić, Put Žnjana 44 a, 21000 Split</item>
      <item>Edi Biočić, OIB 87368264041, Ulica Kralja Držislava 2, Zagreb punomoćnik sudionika u postupku FLIBA, društvo s ograničenom odgovornošću za trgovinu</item>
      <item>Mario Boras, Domovinskog rata 26/I, 21000 Split</item>
      <item>STJEPAN BABIĆ, Vodovodna 13/I, 10000 Zagreb</item>
      <item>NARODNE NOVINE, dioničko društvo za izdavanje i tiskanje Službenog lista Republike Hrvatske, službenih i drugih obrazaca te , OIB 64546066176, Savski Gaj XIII. put 6, 10000 Zagreb</item>
      <item>Mr. sc. Tin Matić, OIB 01425764139, Vlaška 95, Zagreb punomoćnik sudionika u postupku GLOBALNI SERVIS d.o.o. za upravljanje i održavanje objekata</item>
      <item>ANTOLIĆ I SURADNICI odvjetničko društvo, javno trgovačko društvo, OIB 82891991682, Ulica Pavla Hatza 3, 10000 Zagreb punomoćnik sudionika u postupku HARO društvo s ograničenom odgovornošću za trgovinu i usluge</item>
      <item>SOCIETE GENERALE-SPLITSKA BANKA dioničko društvo, OIB 69326397242, Ruđera Boškovića 16, Split</item>
      <item>PAVLE FELLNER, Jurišićeva 1 a, 10000 Zagreb</item>
      <item>Krešimir Lisak, OIB 20234800100, Petrinjska 9, 10000 Zagreb punomoćnik sudionika u postupku DHL International d.o.o, hitna dostava širom svijeta</item>
      <item>Zajednički odvjetnički ured Veljko Knežević, Edi Bradamant,Mira Načinović, Ivana Radić i Bojana Pavković, Ribarska 4, 51000 Rijeka</item>
      <item>SILVANA POLJAK, Bruna Bušića 8, Kaštel Gomilica</item>
      <item>Meri Šitić, OIB 61723426098, Šime Ljubića 7, 21000 Split</item>
      <item>Dora Živković, Domovinskog rata 40, 21000 Split punomoćnik sudionika u postupku GRIP GRADNJA d.o.o. za gradnju, trgovinu, turizam, ugostiteljstvo i usluge</item>
      <item>OPĆINSKI SUD U SPLITU, Stalna služba u Solinu, OIB 61980608934, Kralja Zvonimira 75, 21210 Solin</item>
      <item>Odvjetničko društvo Hanžeković &amp; Partneri društvo s ograničenom odgovornošću, OIB 85127306373, Radnička Cesta 22, Zagreb</item>
      <item>Vinko Samardžić, OIB 51470568169, Kavanjinova 5/II, 21000 Split punomoćnik sudionika u postupku GRAD RIJEKA</item>
      <item>NARODNE NOVINE, dioničko društvo za izdavanje i tiskanje Službenog lista Republike Hrvatske, službenih i drugih obrazaca te , OIB 64546066176, Savski Gaj XIII. put 6, 10000 Zagreb</item>
      <item>Zajednički odvjetnički ured, odvjetnici Antonio Zujić, Ana Vukadin Cvetko, Gajeva 22, 10000 Zagreb</item>
      <item>Ivan Vidović, Ulica kralja Zvonimiria 72, 21210 Solin</item>
      <item>Porezna uprava Solin, OIB 18683136487, S. Radića 42, 21210 Solin</item>
      <item>SOCIETE GENERALE-SPLITSKA BANKA dioničko društvo, OIB 69326397242, Ruđera Boškovića 16, 21000 Split</item>
      <item>Ivan Vidović, Ulica kralja Zvonimira  72, 21210 Solin punomoćnik sudionika u postupku GRAĐA - PRODAJNI CENTRI d.o.o. za trgovinu</item>
      <item>Trgovački sud Split Oglasna ploča, OIB 30842297926, Sukoišanska 6, 21000 Split</item>
      <item>Mijo Jeličić, OIB 71855290129, Kliška 29., 21000 Split punomoćnik sudionika u postupku FLIO d.o.o. za trgovinu, ugostiteljstvo i poslovanje nekretninama</item>
      <item>Zajednički odvjetnički ured Ksenija Grba, Dijana Kesonja, Matačićeva 1/1, 51000 Rijeka</item>
      <item>Odvjetničko društvo TOMIĆ &amp; ŠUŠNJAR j.t.d. u likvidaciji, OIB 56842995878, Zelinska 2/1, Zagreb punomoćnik sudionika u postupku HRVATSKE ŠUME TOURS društvo s ograničenom odgovornošću - putnička agencija - u likvidaciji</item>
      <item>JAGAR &amp; GREBENAR, ODVJETNIČKO DRUŠTVO, OIB 50338508399, Masarykova 15, 10000 Zagreb punomoćnik sudionika u postupku AFIRMACIJA MARSONIA društvo s ograničenom odgovornošću za poslovanje nekretninama</item>
      <item>Zajednički odvjetnički ured Veljko Knežević, Edi Bradamante, Mira Hinić, Ivana Radić, Bojana Pavković, Senka Perhat i Neven Knežević, Ribarska 4, 51000 Rijeka punomoćnik sudionika u postupku GRAD RIJEKA</item>
      <item>Tomislav Kos, Nodilova 1, 10000 Zagreb</item>
      <item>OTP banka Hrvatska dioničko društvo, OIB 52508873833, Ulica Domovinskog rata 3, Zadar</item>
      <item>ŽELJKO LUBINA, Gundulićeva 48, 21000 Split punomoćnik sudionika u postupku APLANOS za trgovinu i usluge društvo s ograničenom odgovornošću</item>
      <item>SIMILIS društvo s ograničenom odgovornošću za trgovinu i usluge, OIB 35016480287, Duga 17, Vinkovci</item>
      <item>Pavle Fellner, Jurišićeva 1a, 10000 Zagreb</item>
      <item>HYPO-LEASING KROATIEN, društvo za financiranje, d.o.o., OIB 87064273078, Koranska 16, 10000 Zagreb</item>
      <item>TRAVAŠ I PARTNERI ODVJETNIČKO DRUŠTVO, društvo s ograničenom odgovornošću, OIB 33949636978, Jurkovićeva 24, 10000 Zagreb</item>
      <item>Trgovački sud Split Registarski odjel, OIB 30842297926, Sukoišanska 6, 21000 Split</item>
      <item>Goran Božić, Trg bana Josipa Jelačića 3, 10000 Zagreb punomoćnik sudionika u postupku OPTIMA LEASING d.o.o. za usluge</item>
      <item>Trgovački sud  Split Pisarnica, OIB 30842297926, Sukoišanska 6, 21000 Split</item>
      <item>Odvjetničko društvo MATULIĆ, BILIĆ I PARTNERI, j.t.d., OIB 25781343234, Sukoišanska 43, Split punomoćnik sudionika u postupku MARANA d.o.o. proizvodnja, trgovina, usluge, export-import</item>
      <item>Trgovački sud Split Računovodstvo, 21000 Split</item>
      <item>Trgovački sud Split Ovršni odjel, OIB 30842297926, Sukoišanska 6, 21000 Split</item>
    </izvorni_sadrzaj>
    <derivirana_varijabla naziv="DomainObject.Predmet.OstaliListFormatedWithAdressOIB_1">
      <item>Tomislav Kos, OIB 66722390209, Nodilova 1, 10000 Zagreb punomoćnik sudionika u postupku MERCATOR - H  društvo s ograničenom odgovornošću za trgovinu i proizvodnju</item>
      <item>Olja Einfalt-mihovilović, OIB 15662737821, Augusta Cesarca 4, 21000 Split</item>
      <item>PEĆAREVIĆ &amp; RELIĆ odvjetničko društvo, OIB 09348249237, Zaharova 5, 10000 Zagreb punomoćnik sudionika u postupku TRGOVAČKI CENTAR ZAGREB d.o.o. za trgovinu nekretninama</item>
      <item>Edi Biočić, OIB 87368264041, Ulica Kralja Držislava 2, Zagreb</item>
      <item>Zajednički odvjetnički ured Veljko Knežević, Edi Bradamante, Mira Načinović, Ivana Radić i Bojana Pavković, Ribarska 4, 51000 Rijeka</item>
      <item>GOLUBIĆ I PARTNERI odvjetničko društvo, OIB 33787960971, Amruševa 13, 10000 Zagreb punomoćnik sudionika u postupku KABRIO društvo s ograničenom odgovornošću za trgovinu i usluge</item>
      <item>Nebojša Antolić, OIB 94511496457, Pavla Hatza 3, 10000 Zagreb punomoćnik sudionika u postupku HARO društvo s ograničenom odgovornošću za trgovinu i usluge</item>
      <item>BRANKO ČUTURA, Marmontova 14/IV, 21000 Split</item>
      <item>Odvjetnički ured Rosić, Put Žnjana 44 a, 21000 Split</item>
      <item>Edi Biočić, OIB 87368264041, Ulica Kralja Držislava 2, Zagreb punomoćnik sudionika u postupku FLIBA, društvo s ograničenom odgovornošću za trgovinu</item>
      <item>Mario Boras, Domovinskog rata 26/I, 21000 Split</item>
      <item>STJEPAN BABIĆ, Vodovodna 13/I, 10000 Zagreb</item>
      <item>NARODNE NOVINE, dioničko društvo za izdavanje i tiskanje Službenog lista Republike Hrvatske, službenih i drugih obrazaca te , OIB 64546066176, Savski Gaj XIII. put 6, 10000 Zagreb</item>
      <item>Mr. sc. Tin Matić, OIB 01425764139, Vlaška 95, Zagreb punomoćnik sudionika u postupku GLOBALNI SERVIS d.o.o. za upravljanje i održavanje objekata</item>
      <item>ANTOLIĆ I SURADNICI odvjetničko društvo, javno trgovačko društvo, OIB 82891991682, Ulica Pavla Hatza 3, 10000 Zagreb punomoćnik sudionika u postupku HARO društvo s ograničenom odgovornošću za trgovinu i usluge</item>
      <item>SOCIETE GENERALE-SPLITSKA BANKA dioničko društvo, OIB 69326397242, Ruđera Boškovića 16, Split</item>
      <item>PAVLE FELLNER, Jurišićeva 1 a, 10000 Zagreb</item>
      <item>Krešimir Lisak, OIB 20234800100, Petrinjska 9, 10000 Zagreb punomoćnik sudionika u postupku DHL International d.o.o, hitna dostava širom svijeta</item>
      <item>Zajednički odvjetnički ured Veljko Knežević, Edi Bradamant,Mira Načinović, Ivana Radić i Bojana Pavković, Ribarska 4, 51000 Rijeka</item>
      <item>SILVANA POLJAK, Bruna Bušića 8, Kaštel Gomilica</item>
      <item>Meri Šitić, OIB 61723426098, Šime Ljubića 7, 21000 Split</item>
      <item>Dora Živković, Domovinskog rata 40, 21000 Split punomoćnik sudionika u postupku GRIP GRADNJA d.o.o. za gradnju, trgovinu, turizam, ugostiteljstvo i usluge</item>
      <item>OPĆINSKI SUD U SPLITU, Stalna služba u Solinu, OIB 61980608934, Kralja Zvonimira 75, 21210 Solin</item>
      <item>Odvjetničko društvo Hanžeković &amp; Partneri društvo s ograničenom odgovornošću, OIB 85127306373, Radnička Cesta 22, Zagreb</item>
      <item>Vinko Samardžić, OIB 51470568169, Kavanjinova 5/II, 21000 Split punomoćnik sudionika u postupku GRAD RIJEKA</item>
      <item>NARODNE NOVINE, dioničko društvo za izdavanje i tiskanje Službenog lista Republike Hrvatske, službenih i drugih obrazaca te , OIB 64546066176, Savski Gaj XIII. put 6, 10000 Zagreb</item>
      <item>Zajednički odvjetnički ured, odvjetnici Antonio Zujić, Ana Vukadin Cvetko, Gajeva 22, 10000 Zagreb</item>
      <item>Ivan Vidović, Ulica kralja Zvonimiria 72, 21210 Solin</item>
      <item>Porezna uprava Solin, OIB 18683136487, S. Radića 42, 21210 Solin</item>
      <item>SOCIETE GENERALE-SPLITSKA BANKA dioničko društvo, OIB 69326397242, Ruđera Boškovića 16, 21000 Split</item>
      <item>Ivan Vidović, Ulica kralja Zvonimira  72, 21210 Solin punomoćnik sudionika u postupku GRAĐA - PRODAJNI CENTRI d.o.o. za trgovinu</item>
      <item>Trgovački sud Split Oglasna ploča, OIB 30842297926, Sukoišanska 6, 21000 Split</item>
      <item>Mijo Jeličić, OIB 71855290129, Kliška 29., 21000 Split punomoćnik sudionika u postupku FLIO d.o.o. za trgovinu, ugostiteljstvo i poslovanje nekretninama</item>
      <item>Zajednički odvjetnički ured Ksenija Grba, Dijana Kesonja, Matačićeva 1/1, 51000 Rijeka</item>
      <item>Odvjetničko društvo TOMIĆ &amp; ŠUŠNJAR j.t.d. u likvidaciji, OIB 56842995878, Zelinska 2/1, Zagreb punomoćnik sudionika u postupku HRVATSKE ŠUME TOURS društvo s ograničenom odgovornošću - putnička agencija - u likvidaciji</item>
      <item>JAGAR &amp; GREBENAR, ODVJETNIČKO DRUŠTVO, OIB 50338508399, Masarykova 15, 10000 Zagreb punomoćnik sudionika u postupku AFIRMACIJA MARSONIA društvo s ograničenom odgovornošću za poslovanje nekretninama</item>
      <item>Zajednički odvjetnički ured Veljko Knežević, Edi Bradamante, Mira Hinić, Ivana Radić, Bojana Pavković, Senka Perhat i Neven Knežević, Ribarska 4, 51000 Rijeka punomoćnik sudionika u postupku GRAD RIJEKA</item>
      <item>Tomislav Kos, Nodilova 1, 10000 Zagreb</item>
      <item>OTP banka Hrvatska dioničko društvo, OIB 52508873833, Ulica Domovinskog rata 3, Zadar</item>
      <item>ŽELJKO LUBINA, Gundulićeva 48, 21000 Split punomoćnik sudionika u postupku APLANOS za trgovinu i usluge društvo s ograničenom odgovornošću</item>
      <item>SIMILIS društvo s ograničenom odgovornošću za trgovinu i usluge, OIB 35016480287, Duga 17, Vinkovci</item>
      <item>Pavle Fellner, Jurišićeva 1a, 10000 Zagreb</item>
      <item>HYPO-LEASING KROATIEN, društvo za financiranje, d.o.o., OIB 87064273078, Koranska 16, 10000 Zagreb</item>
      <item>TRAVAŠ I PARTNERI ODVJETNIČKO DRUŠTVO, društvo s ograničenom odgovornošću, OIB 33949636978, Jurkovićeva 24, 10000 Zagreb</item>
      <item>Trgovački sud Split Registarski odjel, OIB 30842297926, Sukoišanska 6, 21000 Split</item>
      <item>Goran Božić, Trg bana Josipa Jelačića 3, 10000 Zagreb punomoćnik sudionika u postupku OPTIMA LEASING d.o.o. za usluge</item>
      <item>Trgovački sud  Split Pisarnica, OIB 30842297926, Sukoišanska 6, 21000 Split</item>
      <item>Odvjetničko društvo MATULIĆ, BILIĆ I PARTNERI, j.t.d., OIB 25781343234, Sukoišanska 43, Split punomoćnik sudionika u postupku MARANA d.o.o. proizvodnja, trgovina, usluge, export-import</item>
      <item>Trgovački sud Split Računovodstvo, 21000 Split</item>
      <item>Trgovački sud Split Ovršni odjel, OIB 30842297926, Sukoišanska 6, 21000 Split</item>
    </derivirana_varijabla>
  </DomainObject.Predmet.OstaliListFormatedWithAdressOIB>
  <DomainObject.Predmet.OstaliListNazivFormated>
    <izvorni_sadrzaj>
      <item>Tomislav Kos</item>
      <item>Olja Einfalt-mihovilović</item>
      <item>PEĆAREVIĆ &amp; RELIĆ odvjetničko društvo</item>
      <item>Edi Biočić</item>
      <item>Zajednički odvjetnički ured Veljko Knežević, Edi Bradamante, Mira Načinović, Ivana Radić i Bojana Pavković</item>
      <item>GOLUBIĆ I PARTNERI odvjetničko društvo</item>
      <item>Nebojša Antolić</item>
      <item>BRANKO ČUTURA</item>
      <item>Odvjetnički ured Rosić</item>
      <item>Edi Biočić</item>
      <item>Mario Boras</item>
      <item>STJEPAN BABIĆ</item>
      <item>NARODNE NOVINE, dioničko društvo za izdavanje i tiskanje Službenog lista Republike Hrvatske, službenih i drugih obrazaca te </item>
      <item>Mr. sc. Tin Matić</item>
      <item>ANTOLIĆ I SURADNICI odvjetničko društvo, javno trgovačko društvo</item>
      <item>SOCIETE GENERALE-SPLITSKA BANKA dioničko društvo</item>
      <item>PAVLE FELLNER</item>
      <item>Krešimir Lisak</item>
      <item>Zajednički odvjetnički ured Veljko Knežević, Edi Bradamant,Mira Načinović, Ivana Radić i Bojana Pavković</item>
      <item>SILVANA POLJAK</item>
      <item>Meri Šitić</item>
      <item>Dora Živković</item>
      <item>OPĆINSKI SUD U SPLITU, Stalna služba u Solinu</item>
      <item>Odvjetničko društvo Hanžeković &amp; Partneri društvo s ograničenom odgovornošću</item>
      <item>Vinko Samardžić</item>
      <item>NARODNE NOVINE, dioničko društvo za izdavanje i tiskanje Službenog lista Republike Hrvatske, službenih i drugih obrazaca te </item>
      <item>Zajednički odvjetnički ured, odvjetnici Antonio Zujić, Ana Vukadin Cvetko</item>
      <item>Ivan Vidović</item>
      <item>Porezna uprava Solin</item>
      <item>SOCIETE GENERALE-SPLITSKA BANKA dioničko društvo</item>
      <item>Ivan Vidović</item>
      <item>Trgovački sud Split Oglasna ploča</item>
      <item>Mijo Jeličić</item>
      <item>Zajednički odvjetnički ured Ksenija Grba, Dijana Kesonja</item>
      <item>Odvjetničko društvo TOMIĆ &amp; ŠUŠNJAR j.t.d. u likvidaciji</item>
      <item>JAGAR &amp; GREBENAR, ODVJETNIČKO DRUŠTVO</item>
      <item>Zajednički odvjetnički ured Veljko Knežević, Edi Bradamante, Mira Hinić, Ivana Radić, Bojana Pavković, Senka Perhat i Neven Knežević</item>
      <item>Tomislav Kos</item>
      <item>OTP banka Hrvatska dioničko društvo</item>
      <item>ŽELJKO LUBINA</item>
      <item>SIMILIS društvo s ograničenom odgovornošću za trgovinu i usluge</item>
      <item>Pavle Fellner</item>
      <item>HYPO-LEASING KROATIEN, društvo za financiranje, d.o.o.</item>
      <item>TRAVAŠ I PARTNERI ODVJETNIČKO DRUŠTVO, društvo s ograničenom odgovornošću</item>
      <item>Trgovački sud Split Registarski odjel</item>
      <item>Goran Božić</item>
      <item>Trgovački sud  Split Pisarnica</item>
      <item>Odvjetničko društvo MATULIĆ, BILIĆ I PARTNERI, j.t.d.</item>
      <item>Trgovački sud Split Računovodstvo</item>
      <item>Trgovački sud Split Ovršni odjel</item>
    </izvorni_sadrzaj>
    <derivirana_varijabla naziv="DomainObject.Predmet.OstaliListNazivFormated_1">
      <item>Tomislav Kos</item>
      <item>Olja Einfalt-mihovilović</item>
      <item>PEĆAREVIĆ &amp; RELIĆ odvjetničko društvo</item>
      <item>Edi Biočić</item>
      <item>Zajednički odvjetnički ured Veljko Knežević, Edi Bradamante, Mira Načinović, Ivana Radić i Bojana Pavković</item>
      <item>GOLUBIĆ I PARTNERI odvjetničko društvo</item>
      <item>Nebojša Antolić</item>
      <item>BRANKO ČUTURA</item>
      <item>Odvjetnički ured Rosić</item>
      <item>Edi Biočić</item>
      <item>Mario Boras</item>
      <item>STJEPAN BABIĆ</item>
      <item>NARODNE NOVINE, dioničko društvo za izdavanje i tiskanje Službenog lista Republike Hrvatske, službenih i drugih obrazaca te </item>
      <item>Mr. sc. Tin Matić</item>
      <item>ANTOLIĆ I SURADNICI odvjetničko društvo, javno trgovačko društvo</item>
      <item>SOCIETE GENERALE-SPLITSKA BANKA dioničko društvo</item>
      <item>PAVLE FELLNER</item>
      <item>Krešimir Lisak</item>
      <item>Zajednički odvjetnički ured Veljko Knežević, Edi Bradamant,Mira Načinović, Ivana Radić i Bojana Pavković</item>
      <item>SILVANA POLJAK</item>
      <item>Meri Šitić</item>
      <item>Dora Živković</item>
      <item>OPĆINSKI SUD U SPLITU, Stalna služba u Solinu</item>
      <item>Odvjetničko društvo Hanžeković &amp; Partneri društvo s ograničenom odgovornošću</item>
      <item>Vinko Samardžić</item>
      <item>NARODNE NOVINE, dioničko društvo za izdavanje i tiskanje Službenog lista Republike Hrvatske, službenih i drugih obrazaca te </item>
      <item>Zajednički odvjetnički ured, odvjetnici Antonio Zujić, Ana Vukadin Cvetko</item>
      <item>Ivan Vidović</item>
      <item>Porezna uprava Solin</item>
      <item>SOCIETE GENERALE-SPLITSKA BANKA dioničko društvo</item>
      <item>Ivan Vidović</item>
      <item>Trgovački sud Split Oglasna ploča</item>
      <item>Mijo Jeličić</item>
      <item>Zajednički odvjetnički ured Ksenija Grba, Dijana Kesonja</item>
      <item>Odvjetničko društvo TOMIĆ &amp; ŠUŠNJAR j.t.d. u likvidaciji</item>
      <item>JAGAR &amp; GREBENAR, ODVJETNIČKO DRUŠTVO</item>
      <item>Zajednički odvjetnički ured Veljko Knežević, Edi Bradamante, Mira Hinić, Ivana Radić, Bojana Pavković, Senka Perhat i Neven Knežević</item>
      <item>Tomislav Kos</item>
      <item>OTP banka Hrvatska dioničko društvo</item>
      <item>ŽELJKO LUBINA</item>
      <item>SIMILIS društvo s ograničenom odgovornošću za trgovinu i usluge</item>
      <item>Pavle Fellner</item>
      <item>HYPO-LEASING KROATIEN, društvo za financiranje, d.o.o.</item>
      <item>TRAVAŠ I PARTNERI ODVJETNIČKO DRUŠTVO, društvo s ograničenom odgovornošću</item>
      <item>Trgovački sud Split Registarski odjel</item>
      <item>Goran Božić</item>
      <item>Trgovački sud  Split Pisarnica</item>
      <item>Odvjetničko društvo MATULIĆ, BILIĆ I PARTNERI, j.t.d.</item>
      <item>Trgovački sud Split Računovodstvo</item>
      <item>Trgovački sud Split Ovršni odjel</item>
    </derivirana_varijabla>
  </DomainObject.Predmet.OstaliListNazivFormated>
  <DomainObject.Predmet.OstaliListNazivFormatedOIB>
    <izvorni_sadrzaj>
      <item>Tomislav Kos, OIB 66722390209</item>
      <item>Olja Einfalt-mihovilović, OIB 15662737821</item>
      <item>PEĆAREVIĆ &amp; RELIĆ odvjetničko društvo, OIB 09348249237</item>
      <item>Edi Biočić, OIB 87368264041</item>
      <item>Zajednički odvjetnički ured Veljko Knežević, Edi Bradamante, Mira Načinović, Ivana Radić i Bojana Pavković</item>
      <item>GOLUBIĆ I PARTNERI odvjetničko društvo, OIB 33787960971</item>
      <item>Nebojša Antolić, OIB 94511496457</item>
      <item>BRANKO ČUTURA</item>
      <item>Odvjetnički ured Rosić</item>
      <item>Edi Biočić, OIB 87368264041</item>
      <item>Mario Boras</item>
      <item>STJEPAN BABIĆ</item>
      <item>NARODNE NOVINE, dioničko društvo za izdavanje i tiskanje Službenog lista Republike Hrvatske, službenih i drugih obrazaca te , OIB 64546066176</item>
      <item>Mr. sc. Tin Matić, OIB 01425764139</item>
      <item>ANTOLIĆ I SURADNICI odvjetničko društvo, javno trgovačko društvo, OIB 82891991682</item>
      <item>SOCIETE GENERALE-SPLITSKA BANKA dioničko društvo, OIB 69326397242</item>
      <item>PAVLE FELLNER</item>
      <item>Krešimir Lisak, OIB 20234800100</item>
      <item>Zajednički odvjetnički ured Veljko Knežević, Edi Bradamant,Mira Načinović, Ivana Radić i Bojana Pavković</item>
      <item>SILVANA POLJAK</item>
      <item>Meri Šitić, OIB 61723426098</item>
      <item>Dora Živković</item>
      <item>OPĆINSKI SUD U SPLITU, Stalna služba u Solinu, OIB 61980608934</item>
      <item>Odvjetničko društvo Hanžeković &amp; Partneri društvo s ograničenom odgovornošću, OIB 85127306373</item>
      <item>Vinko Samardžić, OIB 51470568169</item>
      <item>NARODNE NOVINE, dioničko društvo za izdavanje i tiskanje Službenog lista Republike Hrvatske, službenih i drugih obrazaca te , OIB 64546066176</item>
      <item>Zajednički odvjetnički ured, odvjetnici Antonio Zujić, Ana Vukadin Cvetko</item>
      <item>Ivan Vidović</item>
      <item>Porezna uprava Solin, OIB 18683136487</item>
      <item>SOCIETE GENERALE-SPLITSKA BANKA dioničko društvo, OIB 69326397242</item>
      <item>Ivan Vidović</item>
      <item>Trgovački sud Split Oglasna ploča, OIB 30842297926</item>
      <item>Mijo Jeličić, OIB 71855290129</item>
      <item>Zajednički odvjetnički ured Ksenija Grba, Dijana Kesonja</item>
      <item>Odvjetničko društvo TOMIĆ &amp; ŠUŠNJAR j.t.d. u likvidaciji, OIB 56842995878</item>
      <item>JAGAR &amp; GREBENAR, ODVJETNIČKO DRUŠTVO, OIB 50338508399</item>
      <item>Zajednički odvjetnički ured Veljko Knežević, Edi Bradamante, Mira Hinić, Ivana Radić, Bojana Pavković, Senka Perhat i Neven Knežević</item>
      <item>Tomislav Kos</item>
      <item>OTP banka Hrvatska dioničko društvo, OIB 52508873833</item>
      <item>ŽELJKO LUBINA</item>
      <item>SIMILIS društvo s ograničenom odgovornošću za trgovinu i usluge, OIB 35016480287</item>
      <item>Pavle Fellner</item>
      <item>HYPO-LEASING KROATIEN, društvo za financiranje, d.o.o., OIB 87064273078</item>
      <item>TRAVAŠ I PARTNERI ODVJETNIČKO DRUŠTVO, društvo s ograničenom odgovornošću, OIB 33949636978</item>
      <item>Trgovački sud Split Registarski odjel, OIB 30842297926</item>
      <item>Goran Božić</item>
      <item>Trgovački sud  Split Pisarnica, OIB 30842297926</item>
      <item>Odvjetničko društvo MATULIĆ, BILIĆ I PARTNERI, j.t.d., OIB 25781343234</item>
      <item>Trgovački sud Split Računovodstvo</item>
      <item>Trgovački sud Split Ovršni odjel, OIB 30842297926</item>
    </izvorni_sadrzaj>
    <derivirana_varijabla naziv="DomainObject.Predmet.OstaliListNazivFormatedOIB_1">
      <item>Tomislav Kos, OIB 66722390209</item>
      <item>Olja Einfalt-mihovilović, OIB 15662737821</item>
      <item>PEĆAREVIĆ &amp; RELIĆ odvjetničko društvo, OIB 09348249237</item>
      <item>Edi Biočić, OIB 87368264041</item>
      <item>Zajednički odvjetnički ured Veljko Knežević, Edi Bradamante, Mira Načinović, Ivana Radić i Bojana Pavković</item>
      <item>GOLUBIĆ I PARTNERI odvjetničko društvo, OIB 33787960971</item>
      <item>Nebojša Antolić, OIB 94511496457</item>
      <item>BRANKO ČUTURA</item>
      <item>Odvjetnički ured Rosić</item>
      <item>Edi Biočić, OIB 87368264041</item>
      <item>Mario Boras</item>
      <item>STJEPAN BABIĆ</item>
      <item>NARODNE NOVINE, dioničko društvo za izdavanje i tiskanje Službenog lista Republike Hrvatske, službenih i drugih obrazaca te , OIB 64546066176</item>
      <item>Mr. sc. Tin Matić, OIB 01425764139</item>
      <item>ANTOLIĆ I SURADNICI odvjetničko društvo, javno trgovačko društvo, OIB 82891991682</item>
      <item>SOCIETE GENERALE-SPLITSKA BANKA dioničko društvo, OIB 69326397242</item>
      <item>PAVLE FELLNER</item>
      <item>Krešimir Lisak, OIB 20234800100</item>
      <item>Zajednički odvjetnički ured Veljko Knežević, Edi Bradamant,Mira Načinović, Ivana Radić i Bojana Pavković</item>
      <item>SILVANA POLJAK</item>
      <item>Meri Šitić, OIB 61723426098</item>
      <item>Dora Živković</item>
      <item>OPĆINSKI SUD U SPLITU, Stalna služba u Solinu, OIB 61980608934</item>
      <item>Odvjetničko društvo Hanžeković &amp; Partneri društvo s ograničenom odgovornošću, OIB 85127306373</item>
      <item>Vinko Samardžić, OIB 51470568169</item>
      <item>NARODNE NOVINE, dioničko društvo za izdavanje i tiskanje Službenog lista Republike Hrvatske, službenih i drugih obrazaca te , OIB 64546066176</item>
      <item>Zajednički odvjetnički ured, odvjetnici Antonio Zujić, Ana Vukadin Cvetko</item>
      <item>Ivan Vidović</item>
      <item>Porezna uprava Solin, OIB 18683136487</item>
      <item>SOCIETE GENERALE-SPLITSKA BANKA dioničko društvo, OIB 69326397242</item>
      <item>Ivan Vidović</item>
      <item>Trgovački sud Split Oglasna ploča, OIB 30842297926</item>
      <item>Mijo Jeličić, OIB 71855290129</item>
      <item>Zajednički odvjetnički ured Ksenija Grba, Dijana Kesonja</item>
      <item>Odvjetničko društvo TOMIĆ &amp; ŠUŠNJAR j.t.d. u likvidaciji, OIB 56842995878</item>
      <item>JAGAR &amp; GREBENAR, ODVJETNIČKO DRUŠTVO, OIB 50338508399</item>
      <item>Zajednički odvjetnički ured Veljko Knežević, Edi Bradamante, Mira Hinić, Ivana Radić, Bojana Pavković, Senka Perhat i Neven Knežević</item>
      <item>Tomislav Kos</item>
      <item>OTP banka Hrvatska dioničko društvo, OIB 52508873833</item>
      <item>ŽELJKO LUBINA</item>
      <item>SIMILIS društvo s ograničenom odgovornošću za trgovinu i usluge, OIB 35016480287</item>
      <item>Pavle Fellner</item>
      <item>HYPO-LEASING KROATIEN, društvo za financiranje, d.o.o., OIB 87064273078</item>
      <item>TRAVAŠ I PARTNERI ODVJETNIČKO DRUŠTVO, društvo s ograničenom odgovornošću, OIB 33949636978</item>
      <item>Trgovački sud Split Registarski odjel, OIB 30842297926</item>
      <item>Goran Božić</item>
      <item>Trgovački sud  Split Pisarnica, OIB 30842297926</item>
      <item>Odvjetničko društvo MATULIĆ, BILIĆ I PARTNERI, j.t.d., OIB 25781343234</item>
      <item>Trgovački sud Split Računovodstvo</item>
      <item>Trgovački sud Split Ovršni odjel, OIB 30842297926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 i dr.</izvorni_sadrzaj>
    <derivirana_varijabla naziv="DomainObject.Predmet.StrankaIDrugi_1">Hrvatske vode, pravna osoba za upravljanje vodama i dr.</derivirana_varijabla>
  </DomainObject.Predmet.StrankaIDrugi>
  <DomainObject.Predmet.ProtustrankaIDrugi>
    <izvorni_sadrzaj>KASTELI, d.o.o. za trgovinu i usluge "u stečaju"</izvorni_sadrzaj>
    <derivirana_varijabla naziv="DomainObject.Predmet.ProtustrankaIDrugi_1">KASTELI, d.o.o. za trgovinu i usluge "u stečaju"</derivirana_varijabla>
  </DomainObject.Predmet.ProtustrankaIDrugi>
  <DomainObject.Predmet.StrankaIDrugiAdressOIB>
    <izvorni_sadrzaj>Hrvatske vode, pravna osoba za upravljanje vodama, OIB 28921383001, Ulica grada Vukovara 220, 10000 Zagreb i dr.</izvorni_sadrzaj>
    <derivirana_varijabla naziv="DomainObject.Predmet.StrankaIDrugiAdressOIB_1">Hrvatske vode, pravna osoba za upravljanje vodama, OIB 28921383001, Ulica grada Vukovara 220, 10000 Zagreb i dr.</derivirana_varijabla>
  </DomainObject.Predmet.StrankaIDrugiAdressOIB>
  <DomainObject.Predmet.ProtustrankaIDrugiAdressOIB>
    <izvorni_sadrzaj>KASTELI, d.o.o. za trgovinu i usluge "u stečaju", OIB 11142315939, Augusta Cesarca 4, Split</izvorni_sadrzaj>
    <derivirana_varijabla naziv="DomainObject.Predmet.ProtustrankaIDrugiAdressOIB_1">KASTELI, d.o.o. za trgovinu i usluge "u stečaju", OIB 11142315939, Augusta Cesarca 4,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KASTELI, d.o.o. za trgovinu i usluge "u stečaju"</item>
      <item>Hrvatske vode, pravna osoba za upravljanje vodama</item>
      <item>Hrvatski Telekom d.d.</item>
      <item>MERCATOR - H  društvo s ograničenom odgovornošću za trgovinu i proizvodnju</item>
      <item>GRAĐA - PRODAJNI CENTRI d.o.o. za trgovinu</item>
      <item>BR-EMA društvo s ograničenom odgovornošću za ugostiteljstvo, trgovinu i usluge</item>
      <item>HRVATSKE ŠUME TOURS društvo s ograničenom odgovornošću - putnička agencija - u likvidaciji</item>
      <item>Raiffeisenbank Austria d.d.</item>
      <item>BONAČIĆ SECURITY za zaštitu osoba i imovine, društvo s ograničenom odgovornošću</item>
      <item>HARO društvo s ograničenom odgovornošću za trgovinu i usluge</item>
      <item>DHL International d.o.o, hitna dostava širom svijeta</item>
      <item>GLOBALNI SERVIS d.o.o. za upravljanje i održavanje objekata</item>
      <item>CARGO-PARTNER d.o.o. za otpremništvo, zastupanje u prometu roba i usluge skladištenja</item>
      <item>FLIO d.o.o. za trgovinu, ugostiteljstvo i poslovanje nekretninama</item>
      <item>VARTEKS varaždinska tekstilna industrija  d. d.</item>
      <item>Hrvatske vode, pravna osoba za upravljanje vodama</item>
      <item>ČISTOĆA društvo s ograničenom odgovornošću za obavljanje komunalnih djelatnosti održavanja čistoće i odlaganja komunaln</item>
      <item>TRGOVAČKI CENTAR ZAGREB d.o.o. za trgovinu nekretninama</item>
      <item>VENETO BANKA dioničko društvo</item>
      <item>MAKARSKI KOMUNALAC društvo s ograničenom odgovornošću za obavljanje komunalnih poslova</item>
      <item>Hrvatski Telekom d.d.</item>
      <item>GENERALI OSIGURANJE dioničko društvo</item>
      <item>MARKO MIHOVILOVIĆ</item>
      <item>KONTINENTAL PAKIRANJE d.o.o. za graditeljstvo i usluge</item>
      <item>HRVATSKA POŠTANSKA BANKA, dioničko društvo</item>
      <item>VODOVOD-OSIJEK d.o.o. za vodoopskrbu i odvodnju</item>
      <item>IMEX BANKA dioničko društvo</item>
      <item>SIMILIS društvo s ograničenom odgovornošću za trgovinu i usluge</item>
      <item>ZAGREBAČKI HOLDING, društvo s ograničenom odgovornošću za javni prijevoz, opskrbu vodom, održavanje čistoće, putnička a</item>
      <item>FLIBA, društvo s ograničenom odgovornošću za trgovinu</item>
      <item>KERUM društvo s ograničenom odgovornošću, za unutarnju i vanjsku trgovinu, promet i usluge</item>
      <item>VIPnet usluge d.o.o. za telekomunikacijske usluge</item>
      <item>MICRONIC, d.o.o. za proizvodnju, trgovinu i usluge</item>
      <item>AFIRMACIJA MARSONIA društvo s ograničenom odgovornošću za poslovanje nekretninama</item>
      <item>OT-OPTIMA TELEKOM d.d. za telekomunikacije</item>
      <item>GRIP GRADNJA d.o.o. za gradnju, trgovinu, turizam, ugostiteljstvo i usluge</item>
      <item>HYPO ALPE-ADRIA-BANK dioničko društvo</item>
      <item>MARANA d.o.o. proizvodnja, trgovina, usluge, export-import</item>
      <item>Raiffeisenbank Austria d.d.</item>
      <item>TRGOVAČKI CENTAR ZAGREB d.o.o. za trgovinu nekretninama</item>
      <item>FLIO d.o.o. za trgovinu, ugostiteljstvo i poslovanje nekretninama</item>
      <item>HEP - Opskrba d.o.o. za opskrbu potrošača električnom, toplinskom energijom i plinom</item>
      <item>VODOVOD-OSIJEK d.o.o. za vodoopskrbu i odvodnju</item>
      <item>AFIRMACIJA MARSONIA društvo s ograničenom odgovornošću za poslovanje nekretninama</item>
      <item>KABRIO društvo s ograničenom odgovornošću za trgovinu i usluge</item>
      <item>OPTIMA LEASING d.o.o. za usluge</item>
      <item>INKASATOR d.o.o. za obavljanje poslova naplate troškova stanovanja i drugih knjigovodstvenih usluga</item>
      <item>HYPO-LEASING KROATIEN, društvo za financiranje, d.o.o.</item>
      <item>APLANOS za trgovinu i usluge društvo s ograničenom odgovornošću</item>
      <item>VODOVOD I KANALIZACIJA, društvo s ograničenom odgovornošću za vodoopskrbu, odvodnju i pročišćavanje otpadnih voda</item>
      <item>Hrvatska radiotelevizija</item>
      <item>GENERALI OSIGURANJE dioničko društvo</item>
      <item>KERUM društvo s ograničenom odgovornošću, za unutarnju i vanjsku trgovinu, promet i usluge</item>
      <item>SHOPPING CENTER, društvo s ograničenom odgovornošću za graditeljstvo i trgovinu</item>
      <item>Financijska agencija</item>
      <item>HRVATSKE ŠUME društvo s ograničenom odgovornošću</item>
      <item>SOCIETE GENERALE-SPLITSKA BANKA dioničko društvo</item>
      <item>GRAĐA dioničko društvo za trgovinu na veliko i malo</item>
      <item>TOWER CENTER RIJEKA društvo s ograničenom odgovornošću za usluge</item>
      <item>HEP-Operator distribucijskog sustava d.o.o. za distribuciju i opskrbu električne energije</item>
      <item>GRAD RIJEKA</item>
      <item>Tomislav Kos</item>
      <item>Olja Einfalt-mihovilović</item>
      <item>PEĆAREVIĆ &amp; RELIĆ odvjetničko društvo</item>
      <item>Edi Biočić</item>
      <item>Zajednički odvjetnički ured Veljko Knežević, Edi Bradamante, Mira Načinović, Ivana Radić i Bojana Pavković</item>
      <item>GOLUBIĆ I PARTNERI odvjetničko društvo</item>
      <item>Nebojša Antolić</item>
      <item>BRANKO ČUTURA</item>
      <item>Odvjetnički ured Rosić</item>
      <item>Edi Biočić</item>
      <item>Mario Boras</item>
      <item>STJEPAN BABIĆ</item>
      <item>NARODNE NOVINE, dioničko društvo za izdavanje i tiskanje Službenog lista Republike Hrvatske, službenih i drugih obrazaca te </item>
      <item>Mr. sc. Tin Matić</item>
      <item>ANTOLIĆ I SURADNICI odvjetničko društvo, javno trgovačko društvo</item>
      <item>SOCIETE GENERALE-SPLITSKA BANKA dioničko društvo</item>
      <item>PAVLE FELLNER</item>
      <item>Krešimir Lisak</item>
      <item>Zajednički odvjetnički ured Veljko Knežević, Edi Bradamant,Mira Načinović, Ivana Radić i Bojana Pavković</item>
      <item>SILVANA POLJAK</item>
      <item>Meri Šitić</item>
      <item>Dora Živković</item>
      <item>OPĆINSKI SUD U SPLITU, Stalna služba u Solinu</item>
      <item>Odvjetničko društvo Hanžeković &amp; Partneri društvo s ograničenom odgovornošću</item>
      <item>Vinko Samardžić</item>
      <item>NARODNE NOVINE, dioničko društvo za izdavanje i tiskanje Službenog lista Republike Hrvatske, službenih i drugih obrazaca te </item>
      <item>Zajednički odvjetnički ured, odvjetnici Antonio Zujić, Ana Vukadin Cvetko</item>
      <item>Ivan Vidović</item>
      <item>Porezna uprava Solin</item>
      <item>SOCIETE GENERALE-SPLITSKA BANKA dioničko društvo</item>
      <item>Ivan Vidović</item>
      <item>Trgovački sud Split Oglasna ploča</item>
      <item>Mijo Jeličić</item>
      <item>Zajednički odvjetnički ured Ksenija Grba, Dijana Kesonja</item>
      <item>Odvjetničko društvo TOMIĆ &amp; ŠUŠNJAR j.t.d. u likvidaciji</item>
      <item>JAGAR &amp; GREBENAR, ODVJETNIČKO DRUŠTVO</item>
      <item>Zajednički odvjetnički ured Veljko Knežević, Edi Bradamante, Mira Hinić, Ivana Radić, Bojana Pavković, Senka Perhat i Neven Knežević</item>
      <item>Tomislav Kos</item>
      <item>OTP banka Hrvatska dioničko društvo</item>
      <item>ŽELJKO LUBINA</item>
      <item>SIMILIS društvo s ograničenom odgovornošću za trgovinu i usluge</item>
      <item>Pavle Fellner</item>
      <item>HYPO-LEASING KROATIEN, društvo za financiranje, d.o.o.</item>
      <item>TRAVAŠ I PARTNERI ODVJETNIČKO DRUŠTVO, društvo s ograničenom odgovornošću</item>
      <item>Trgovački sud Split Registarski odjel</item>
      <item>Goran Božić</item>
      <item>Trgovački sud  Split Pisarnica</item>
      <item>Odvjetničko društvo MATULIĆ, BILIĆ I PARTNERI, j.t.d.</item>
      <item>Trgovački sud Split Računovodstvo</item>
      <item>Trgovački sud Split Ovršni odjel</item>
    </izvorni_sadrzaj>
    <derivirana_varijabla naziv="DomainObject.Predmet.SudioniciListNaziv_1">
      <item>KASTELI, d.o.o. za trgovinu i usluge "u stečaju"</item>
      <item>Hrvatske vode, pravna osoba za upravljanje vodama</item>
      <item>Hrvatski Telekom d.d.</item>
      <item>MERCATOR - H  društvo s ograničenom odgovornošću za trgovinu i proizvodnju</item>
      <item>GRAĐA - PRODAJNI CENTRI d.o.o. za trgovinu</item>
      <item>BR-EMA društvo s ograničenom odgovornošću za ugostiteljstvo, trgovinu i usluge</item>
      <item>HRVATSKE ŠUME TOURS društvo s ograničenom odgovornošću - putnička agencija - u likvidaciji</item>
      <item>Raiffeisenbank Austria d.d.</item>
      <item>BONAČIĆ SECURITY za zaštitu osoba i imovine, društvo s ograničenom odgovornošću</item>
      <item>HARO društvo s ograničenom odgovornošću za trgovinu i usluge</item>
      <item>DHL International d.o.o, hitna dostava širom svijeta</item>
      <item>GLOBALNI SERVIS d.o.o. za upravljanje i održavanje objekata</item>
      <item>CARGO-PARTNER d.o.o. za otpremništvo, zastupanje u prometu roba i usluge skladištenja</item>
      <item>FLIO d.o.o. za trgovinu, ugostiteljstvo i poslovanje nekretninama</item>
      <item>VARTEKS varaždinska tekstilna industrija  d. d.</item>
      <item>Hrvatske vode, pravna osoba za upravljanje vodama</item>
      <item>ČISTOĆA društvo s ograničenom odgovornošću za obavljanje komunalnih djelatnosti održavanja čistoće i odlaganja komunaln</item>
      <item>TRGOVAČKI CENTAR ZAGREB d.o.o. za trgovinu nekretninama</item>
      <item>VENETO BANKA dioničko društvo</item>
      <item>MAKARSKI KOMUNALAC društvo s ograničenom odgovornošću za obavljanje komunalnih poslova</item>
      <item>Hrvatski Telekom d.d.</item>
      <item>GENERALI OSIGURANJE dioničko društvo</item>
      <item>MARKO MIHOVILOVIĆ</item>
      <item>KONTINENTAL PAKIRANJE d.o.o. za graditeljstvo i usluge</item>
      <item>HRVATSKA POŠTANSKA BANKA, dioničko društvo</item>
      <item>VODOVOD-OSIJEK d.o.o. za vodoopskrbu i odvodnju</item>
      <item>IMEX BANKA dioničko društvo</item>
      <item>SIMILIS društvo s ograničenom odgovornošću za trgovinu i usluge</item>
      <item>ZAGREBAČKI HOLDING, društvo s ograničenom odgovornošću za javni prijevoz, opskrbu vodom, održavanje čistoće, putnička a</item>
      <item>FLIBA, društvo s ograničenom odgovornošću za trgovinu</item>
      <item>KERUM društvo s ograničenom odgovornošću, za unutarnju i vanjsku trgovinu, promet i usluge</item>
      <item>VIPnet usluge d.o.o. za telekomunikacijske usluge</item>
      <item>MICRONIC, d.o.o. za proizvodnju, trgovinu i usluge</item>
      <item>AFIRMACIJA MARSONIA društvo s ograničenom odgovornošću za poslovanje nekretninama</item>
      <item>OT-OPTIMA TELEKOM d.d. za telekomunikacije</item>
      <item>GRIP GRADNJA d.o.o. za gradnju, trgovinu, turizam, ugostiteljstvo i usluge</item>
      <item>HYPO ALPE-ADRIA-BANK dioničko društvo</item>
      <item>MARANA d.o.o. proizvodnja, trgovina, usluge, export-import</item>
      <item>Raiffeisenbank Austria d.d.</item>
      <item>TRGOVAČKI CENTAR ZAGREB d.o.o. za trgovinu nekretninama</item>
      <item>FLIO d.o.o. za trgovinu, ugostiteljstvo i poslovanje nekretninama</item>
      <item>HEP - Opskrba d.o.o. za opskrbu potrošača električnom, toplinskom energijom i plinom</item>
      <item>VODOVOD-OSIJEK d.o.o. za vodoopskrbu i odvodnju</item>
      <item>AFIRMACIJA MARSONIA društvo s ograničenom odgovornošću za poslovanje nekretninama</item>
      <item>KABRIO društvo s ograničenom odgovornošću za trgovinu i usluge</item>
      <item>OPTIMA LEASING d.o.o. za usluge</item>
      <item>INKASATOR d.o.o. za obavljanje poslova naplate troškova stanovanja i drugih knjigovodstvenih usluga</item>
      <item>HYPO-LEASING KROATIEN, društvo za financiranje, d.o.o.</item>
      <item>APLANOS za trgovinu i usluge društvo s ograničenom odgovornošću</item>
      <item>VODOVOD I KANALIZACIJA, društvo s ograničenom odgovornošću za vodoopskrbu, odvodnju i pročišćavanje otpadnih voda</item>
      <item>Hrvatska radiotelevizija</item>
      <item>GENERALI OSIGURANJE dioničko društvo</item>
      <item>KERUM društvo s ograničenom odgovornošću, za unutarnju i vanjsku trgovinu, promet i usluge</item>
      <item>SHOPPING CENTER, društvo s ograničenom odgovornošću za graditeljstvo i trgovinu</item>
      <item>Financijska agencija</item>
      <item>HRVATSKE ŠUME društvo s ograničenom odgovornošću</item>
      <item>SOCIETE GENERALE-SPLITSKA BANKA dioničko društvo</item>
      <item>GRAĐA dioničko društvo za trgovinu na veliko i malo</item>
      <item>TOWER CENTER RIJEKA društvo s ograničenom odgovornošću za usluge</item>
      <item>HEP-Operator distribucijskog sustava d.o.o. za distribuciju i opskrbu električne energije</item>
      <item>GRAD RIJEKA</item>
      <item>Tomislav Kos</item>
      <item>Olja Einfalt-mihovilović</item>
      <item>PEĆAREVIĆ &amp; RELIĆ odvjetničko društvo</item>
      <item>Edi Biočić</item>
      <item>Zajednički odvjetnički ured Veljko Knežević, Edi Bradamante, Mira Načinović, Ivana Radić i Bojana Pavković</item>
      <item>GOLUBIĆ I PARTNERI odvjetničko društvo</item>
      <item>Nebojša Antolić</item>
      <item>BRANKO ČUTURA</item>
      <item>Odvjetnički ured Rosić</item>
      <item>Edi Biočić</item>
      <item>Mario Boras</item>
      <item>STJEPAN BABIĆ</item>
      <item>NARODNE NOVINE, dioničko društvo za izdavanje i tiskanje Službenog lista Republike Hrvatske, službenih i drugih obrazaca te </item>
      <item>Mr. sc. Tin Matić</item>
      <item>ANTOLIĆ I SURADNICI odvjetničko društvo, javno trgovačko društvo</item>
      <item>SOCIETE GENERALE-SPLITSKA BANKA dioničko društvo</item>
      <item>PAVLE FELLNER</item>
      <item>Krešimir Lisak</item>
      <item>Zajednički odvjetnički ured Veljko Knežević, Edi Bradamant,Mira Načinović, Ivana Radić i Bojana Pavković</item>
      <item>SILVANA POLJAK</item>
      <item>Meri Šitić</item>
      <item>Dora Živković</item>
      <item>OPĆINSKI SUD U SPLITU, Stalna služba u Solinu</item>
      <item>Odvjetničko društvo Hanžeković &amp; Partneri društvo s ograničenom odgovornošću</item>
      <item>Vinko Samardžić</item>
      <item>NARODNE NOVINE, dioničko društvo za izdavanje i tiskanje Službenog lista Republike Hrvatske, službenih i drugih obrazaca te </item>
      <item>Zajednički odvjetnički ured, odvjetnici Antonio Zujić, Ana Vukadin Cvetko</item>
      <item>Ivan Vidović</item>
      <item>Porezna uprava Solin</item>
      <item>SOCIETE GENERALE-SPLITSKA BANKA dioničko društvo</item>
      <item>Ivan Vidović</item>
      <item>Trgovački sud Split Oglasna ploča</item>
      <item>Mijo Jeličić</item>
      <item>Zajednički odvjetnički ured Ksenija Grba, Dijana Kesonja</item>
      <item>Odvjetničko društvo TOMIĆ &amp; ŠUŠNJAR j.t.d. u likvidaciji</item>
      <item>JAGAR &amp; GREBENAR, ODVJETNIČKO DRUŠTVO</item>
      <item>Zajednički odvjetnički ured Veljko Knežević, Edi Bradamante, Mira Hinić, Ivana Radić, Bojana Pavković, Senka Perhat i Neven Knežević</item>
      <item>Tomislav Kos</item>
      <item>OTP banka Hrvatska dioničko društvo</item>
      <item>ŽELJKO LUBINA</item>
      <item>SIMILIS društvo s ograničenom odgovornošću za trgovinu i usluge</item>
      <item>Pavle Fellner</item>
      <item>HYPO-LEASING KROATIEN, društvo za financiranje, d.o.o.</item>
      <item>TRAVAŠ I PARTNERI ODVJETNIČKO DRUŠTVO, društvo s ograničenom odgovornošću</item>
      <item>Trgovački sud Split Registarski odjel</item>
      <item>Goran Božić</item>
      <item>Trgovački sud  Split Pisarnica</item>
      <item>Odvjetničko društvo MATULIĆ, BILIĆ I PARTNERI, j.t.d.</item>
      <item>Trgovački sud Split Računovodstvo</item>
      <item>Trgovački sud Split Ovršni odjel</item>
    </derivirana_varijabla>
  </DomainObject.Predmet.SudioniciListNaziv>
  <DomainObject.Predmet.SudioniciListAdressOIB>
    <izvorni_sadrzaj>
      <item>KASTELI, d.o.o. za trgovinu i usluge "u stečaju", OIB 11142315939, Augusta Cesarca 4,Split</item>
      <item>Hrvatske vode, pravna osoba za upravljanje vodama, OIB 28921383001, Ulica grada Vukovara 220,10000 Zagreb</item>
      <item>Hrvatski Telekom d.d., OIB 81793146560, Savska cesta 32,10000 Zagreb</item>
      <item>MERCATOR - H  društvo s ograničenom odgovornošću za trgovinu i proizvodnju, OIB 10045107278, Ljudevita Posavskog 5,Sesvete</item>
      <item>GRAĐA - PRODAJNI CENTRI d.o.o. za trgovinu, OIB 70571833346, Vranjički put 2,Solin</item>
      <item>BR-EMA društvo s ograničenom odgovornošću za ugostiteljstvo, trgovinu i usluge, OIB 55690591528, Vinogradska 8,41319 Repušnica</item>
      <item>HRVATSKE ŠUME TOURS društvo s ograničenom odgovornošću - putnička agencija - u likvidaciji, OIB 39596197214, Ljudevita Farkaša Vukotinovića 2,10000 Zagreb</item>
      <item>Raiffeisenbank Austria d.d., OIB 53056966535, Petrinjska 59,10000 Zagreb</item>
      <item>BONAČIĆ SECURITY za zaštitu osoba i imovine, društvo s ograničenom odgovornošću, OIB 63135369237, Dinka Šimunovića 2 A,21000 Split</item>
      <item>HARO društvo s ograničenom odgovornošću za trgovinu i usluge, OIB 21478700168, Virovska 29,10000 Zagreb</item>
      <item>DHL International d.o.o, hitna dostava širom svijeta, OIB 79069474349, Utinjska 40,10000 Zagreb</item>
      <item>GLOBALNI SERVIS d.o.o. za upravljanje i održavanje objekata, OIB 16428352077, Jaruščica 9d,10000 Zagreb</item>
      <item>CARGO-PARTNER d.o.o. za otpremništvo, zastupanje u prometu roba i usluge skladištenja, OIB 84596041174, Jankomir 25 J,10000 Zagreb</item>
      <item>FLIO d.o.o. za trgovinu, ugostiteljstvo i poslovanje nekretninama, OIB 39808838633, Slavonska avenija 56,10000 Zagreb</item>
      <item>VARTEKS varaždinska tekstilna industrija  d. d., OIB 00872098033, Zagrebačka 94,42000 Varaždin</item>
      <item>Hrvatske vode, pravna osoba za upravljanje vodama, OIB 28921383001, Grada Vukovara 220,10000 Zagreb</item>
      <item>ČISTOĆA društvo s ograničenom odgovornošću za obavljanje komunalnih djelatnosti održavanja čistoće i odlaganja komunaln, OIB 38812451417, Put Plokita 81,Split</item>
      <item>TRGOVAČKI CENTAR ZAGREB d.o.o. za trgovinu nekretninama, OIB 57136792631, Zaprešićka 2,Jablanovec</item>
      <item>VENETO BANKA dioničko društvo, OIB 81712716992, Draškovićeva 58,10000 Zagreb</item>
      <item>MAKARSKI KOMUNALAC društvo s ograničenom odgovornošću za obavljanje komunalnih poslova, OIB 12733878804, Trg Tina Ujevića 1,Makarska</item>
      <item>Hrvatski Telekom d.d., OIB 81793146560, Savska cesta 32,10000 Zagreb</item>
      <item>GENERALI OSIGURANJE dioničko društvo, OIB 10840749604, Bani 110,10000 Zagreb</item>
      <item>MARKO MIHOVILOVIĆ, OIB 05481546487, Augusta Cesarca 4,Split</item>
      <item>KONTINENTAL PAKIRANJE d.o.o. za graditeljstvo i usluge, OIB 87358951669, Pod Kosom 40,Split</item>
      <item>HRVATSKA POŠTANSKA BANKA, dioničko društvo, OIB 87939104217, Jurišićeva 4,10000 Zagreb</item>
      <item>VODOVOD-OSIJEK d.o.o. za vodoopskrbu i odvodnju, OIB 43654507669, Poljski Put 1,Osijek</item>
      <item>IMEX BANKA dioničko društvo, OIB 99326633206, Tolstojeva 6,Split</item>
      <item>SIMILIS društvo s ograničenom odgovornošću za trgovinu i usluge, OIB 35016480287, Duga 17,Vinkovci</item>
      <item>ZAGREBAČKI HOLDING, društvo s ograničenom odgovornošću za javni prijevoz, opskrbu vodom, održavanje čistoće, putnička a, OIB 85584865987, Ulica grada Vukovara 41,10000 Zagreb</item>
      <item>FLIBA, društvo s ograničenom odgovornošću za trgovinu, OIB 30777726033, Gospodarska ulica 5,Donji Stupnik</item>
      <item>KERUM društvo s ograničenom odgovornošću, za unutarnju i vanjsku trgovinu, promet i usluge, OIB 66124057408, Zrinjsko Frankopanska 68,Split</item>
      <item>VIPnet usluge d.o.o. za telekomunikacijske usluge, OIB 00565279090, Vrtni put 1,10000 Zagreb</item>
      <item>MICRONIC, d.o.o. za proizvodnju, trgovinu i usluge, OIB 89489773101, Gotovčeva 8,21000 Split</item>
      <item>AFIRMACIJA MARSONIA društvo s ograničenom odgovornošću za poslovanje nekretninama, OIB 67378156267, Škorpikova 24/4,10000 Zagreb</item>
      <item>OT-OPTIMA TELEKOM d.d. za telekomunikacije, OIB 36004425025, Bani 75/a,10000 Zagreb</item>
      <item>GRIP GRADNJA d.o.o. za gradnju, trgovinu, turizam, ugostiteljstvo i usluge, OIB 45163761671, Oko Sv.Kaje 30,Solin</item>
      <item>HYPO ALPE-ADRIA-BANK dioničko društvo, OIB 14036333877, Slavonska avenija 6,10000 Zagreb</item>
      <item>MARANA d.o.o. proizvodnja, trgovina, usluge, export-import, OIB 20038755624, Put plokita 14,21000 Split</item>
      <item>Raiffeisenbank Austria d.d., OIB 53056966535, Petrinjska 59,10000 Zagreb</item>
      <item>TRGOVAČKI CENTAR ZAGREB d.o.o. za trgovinu nekretninama, OIB 57136792631, Zaprešićka 2,Jablanovec</item>
      <item>FLIO d.o.o. za trgovinu, ugostiteljstvo i poslovanje nekretninama, OIB 39808838633, Slavonska avenija 56,10000 Zagreb</item>
      <item>HEP - Opskrba d.o.o. za opskrbu potrošača električnom, toplinskom energijom i plinom, OIB 63073332379, Ulica Grada Vukovara 37,10000 Zagreb</item>
      <item>VODOVOD-OSIJEK d.o.o. za vodoopskrbu i odvodnju, OIB 43654507669, Poljski put 1,31000 Osijek</item>
      <item>AFIRMACIJA MARSONIA društvo s ograničenom odgovornošću za poslovanje nekretninama, OIB 67378156267, Škorpikova 24/4,10000 Zagreb</item>
      <item>KABRIO društvo s ograničenom odgovornošću za trgovinu i usluge, OIB 02014925756, Zagrebačka avenija 100 a,10000 Zagreb</item>
      <item>OPTIMA LEASING d.o.o. za usluge, OIB 71463153978, Ivana Lučića 2 A,10000 Zagreb</item>
      <item>INKASATOR d.o.o. za obavljanje poslova naplate troškova stanovanja i drugih knjigovodstvenih usluga, OIB 51671452481, Trg Josipa Broza 4,Karlovac</item>
      <item>HYPO-LEASING KROATIEN, društvo za financiranje, d.o.o., OIB 87064273078, Koranska 16,10000 Zagreb</item>
      <item>APLANOS za trgovinu i usluge društvo s ograničenom odgovornošću, OIB 86169679468, Ulica Bruna Bušića 8,Kaštel Gomilica</item>
      <item>VODOVOD I KANALIZACIJA, društvo s ograničenom odgovornošću za vodoopskrbu, odvodnju i pročišćavanje otpadnih voda, OIB 56826138353, Biokovska 3,Split</item>
      <item>Hrvatska radiotelevizija, OIB 68419124305, Prisavlje 3,10000 Zagreb</item>
      <item>GENERALI OSIGURANJE dioničko društvo, OIB 10840749604, Bani 110,10000 Zagreb</item>
      <item>KERUM društvo s ograničenom odgovornošću, za unutarnju i vanjsku trgovinu, promet i usluge, OIB 66124057408, Zrinjsko Frankopanska 68,Split</item>
      <item>SHOPPING CENTER, društvo s ograničenom odgovornošću za graditeljstvo i trgovinu, OIB 48527883403, Branimirova 29,10000 Zagreb</item>
      <item>Financijska agencija, OIB 85821130368, Vrtni put 3,10000 Zagreb</item>
      <item>HRVATSKE ŠUME društvo s ograničenom odgovornošću, OIB 69693144506, Ul.Ljudevita Farkaša Vukotinovića 2,10000 Zagreb</item>
      <item>SOCIETE GENERALE-SPLITSKA BANKA dioničko društvo, OIB 69326397242, Ruđera Boškovića 16,Split</item>
      <item>GRAĐA dioničko društvo za trgovinu na veliko i malo, OIB 75628884500, Vranjički put 2,Solin</item>
      <item>TOWER CENTER RIJEKA društvo s ograničenom odgovornošću za usluge, OIB 84184387126, Strossmayerova 16,Rijeka</item>
      <item>HEP-Operator distribucijskog sustava d.o.o. za distribuciju i opskrbu električne energije, OIB 46830600751, Vergerijeva 6,52100 Pula</item>
      <item>GRAD RIJEKA, OIB 54382731928, Korzo 16,51000 Rijeka</item>
      <item>Tomislav Kos, OIB 66722390209, Nodilova 1,10000 Zagreb</item>
      <item>Olja Einfalt-mihovilović, OIB 15662737821, Augusta Cesarca 4,21000 Split</item>
      <item>PEĆAREVIĆ &amp; RELIĆ odvjetničko društvo, OIB 09348249237, Zaharova 5,10000 Zagreb</item>
      <item>Edi Biočić, OIB 87368264041, Ulica Kralja Držislava 2,Zagreb</item>
      <item>Zajednički odvjetnički ured Veljko Knežević, Edi Bradamante, Mira Načinović, Ivana Radić i Bojana Pavković, Ribarska 4,51000 Rijeka</item>
      <item>GOLUBIĆ I PARTNERI odvjetničko društvo, OIB 33787960971, Amruševa 13,10000 Zagreb</item>
      <item>Nebojša Antolić, OIB 94511496457, Pavla Hatza 3,10000 Zagreb</item>
      <item>BRANKO ČUTURA, Marmontova 14/IV,21000 Split</item>
      <item>Odvjetnički ured Rosić, Put Žnjana 44 a,21000 Split</item>
      <item>Edi Biočić, OIB 87368264041, Ulica Kralja Držislava 2,Zagreb</item>
      <item>Mario Boras, Domovinskog rata 26/I,21000 Split</item>
      <item>STJEPAN BABIĆ, Vodovodna 13/I,10000 Zagreb</item>
      <item>NARODNE NOVINE, dioničko društvo za izdavanje i tiskanje Službenog lista Republike Hrvatske, službenih i drugih obrazaca te , OIB 64546066176, Savski Gaj XIII. put 6,10000 Zagreb</item>
      <item>Mr. sc. Tin Matić, OIB 01425764139, Vlaška 95,Zagreb</item>
      <item>ANTOLIĆ I SURADNICI odvjetničko društvo, javno trgovačko društvo, OIB 82891991682, Ulica Pavla Hatza 3,10000 Zagreb</item>
      <item>SOCIETE GENERALE-SPLITSKA BANKA dioničko društvo, OIB 69326397242, Ruđera Boškovića 16,Split</item>
      <item>PAVLE FELLNER, Jurišićeva 1 a,10000 Zagreb</item>
      <item>Krešimir Lisak, OIB 20234800100, Petrinjska 9,10000 Zagreb</item>
      <item>Zajednički odvjetnički ured Veljko Knežević, Edi Bradamant,Mira Načinović, Ivana Radić i Bojana Pavković, Ribarska 4,51000 Rijeka</item>
      <item>SILVANA POLJAK, Bruna Bušića 8,Kaštel Gomilica</item>
      <item>Meri Šitić, OIB 61723426098, Šime Ljubića 7,21000 Split</item>
      <item>Dora Živković, Domovinskog rata 40,21000 Split</item>
      <item>OPĆINSKI SUD U SPLITU, Stalna služba u Solinu, OIB 61980608934, Kralja Zvonimira 75,21210 Solin</item>
      <item>Odvjetničko društvo Hanžeković &amp; Partneri društvo s ograničenom odgovornošću, OIB 85127306373, Radnička Cesta 22,Zagreb</item>
      <item>Vinko Samardžić, OIB 51470568169, Kavanjinova 5/II,21000 Split</item>
      <item>NARODNE NOVINE, dioničko društvo za izdavanje i tiskanje Službenog lista Republike Hrvatske, službenih i drugih obrazaca te , OIB 64546066176, Savski Gaj XIII. put 6,10000 Zagreb</item>
      <item>Zajednički odvjetnički ured, odvjetnici Antonio Zujić, Ana Vukadin Cvetko, Gajeva 22,10000 Zagreb</item>
      <item>Ivan Vidović, Ulica kralja Zvonimiria 72,21210 Solin</item>
      <item>Porezna uprava Solin, OIB 18683136487, S. Radića 42,21210 Solin</item>
      <item>SOCIETE GENERALE-SPLITSKA BANKA dioničko društvo, OIB 69326397242, Ruđera Boškovića 16,21000 Split</item>
      <item>Ivan Vidović, Ulica kralja Zvonimira  72,21210 Solin</item>
      <item>Trgovački sud Split Oglasna ploča, OIB 30842297926, Sukoišanska 6,21000 Split</item>
      <item>Mijo Jeličić, OIB 71855290129, Kliška 29.,21000 Split</item>
      <item>Zajednički odvjetnički ured Ksenija Grba, Dijana Kesonja, Matačićeva 1/1,51000 Rijeka</item>
      <item>Odvjetničko društvo TOMIĆ &amp; ŠUŠNJAR j.t.d. u likvidaciji, OIB 56842995878, Zelinska 2/1,Zagreb</item>
      <item>JAGAR &amp; GREBENAR, ODVJETNIČKO DRUŠTVO, OIB 50338508399, Masarykova 15,10000 Zagreb</item>
      <item>Zajednički odvjetnički ured Veljko Knežević, Edi Bradamante, Mira Hinić, Ivana Radić, Bojana Pavković, Senka Perhat i Neven Knežević, Ribarska 4,51000 Rijeka</item>
      <item>Tomislav Kos, Nodilova 1,10000 Zagreb</item>
      <item>OTP banka Hrvatska dioničko društvo, OIB 52508873833, Ulica Domovinskog rata 3,Zadar</item>
      <item>ŽELJKO LUBINA, Gundulićeva 48,21000 Split</item>
      <item>SIMILIS društvo s ograničenom odgovornošću za trgovinu i usluge, OIB 35016480287, Duga 17,Vinkovci</item>
      <item>Pavle Fellner, Jurišićeva 1a,10000 Zagreb</item>
      <item>HYPO-LEASING KROATIEN, društvo za financiranje, d.o.o., OIB 87064273078, Koranska 16,10000 Zagreb</item>
      <item>TRAVAŠ I PARTNERI ODVJETNIČKO DRUŠTVO, društvo s ograničenom odgovornošću, OIB 33949636978, Jurkovićeva 24,10000 Zagreb</item>
      <item>Trgovački sud Split Registarski odjel, OIB 30842297926, Sukoišanska 6,21000 Split</item>
      <item>Goran Božić, Trg bana Josipa Jelačića 3,10000 Zagreb</item>
      <item>Trgovački sud  Split Pisarnica, OIB 30842297926, Sukoišanska 6,21000 Split</item>
      <item>Odvjetničko društvo MATULIĆ, BILIĆ I PARTNERI, j.t.d., OIB 25781343234, Sukoišanska 43,Split</item>
      <item>Trgovački sud Split Računovodstvo, 21000 Split</item>
      <item>Trgovački sud Split Ovršni odjel, OIB 30842297926, Sukoišanska 6,21000 Split</item>
    </izvorni_sadrzaj>
    <derivirana_varijabla naziv="DomainObject.Predmet.SudioniciListAdressOIB_1">
      <item>KASTELI, d.o.o. za trgovinu i usluge "u stečaju", OIB 11142315939, Augusta Cesarca 4,Split</item>
      <item>Hrvatske vode, pravna osoba za upravljanje vodama, OIB 28921383001, Ulica grada Vukovara 220,10000 Zagreb</item>
      <item>Hrvatski Telekom d.d., OIB 81793146560, Savska cesta 32,10000 Zagreb</item>
      <item>MERCATOR - H  društvo s ograničenom odgovornošću za trgovinu i proizvodnju, OIB 10045107278, Ljudevita Posavskog 5,Sesvete</item>
      <item>GRAĐA - PRODAJNI CENTRI d.o.o. za trgovinu, OIB 70571833346, Vranjički put 2,Solin</item>
      <item>BR-EMA društvo s ograničenom odgovornošću za ugostiteljstvo, trgovinu i usluge, OIB 55690591528, Vinogradska 8,41319 Repušnica</item>
      <item>HRVATSKE ŠUME TOURS društvo s ograničenom odgovornošću - putnička agencija - u likvidaciji, OIB 39596197214, Ljudevita Farkaša Vukotinovića 2,10000 Zagreb</item>
      <item>Raiffeisenbank Austria d.d., OIB 53056966535, Petrinjska 59,10000 Zagreb</item>
      <item>BONAČIĆ SECURITY za zaštitu osoba i imovine, društvo s ograničenom odgovornošću, OIB 63135369237, Dinka Šimunovića 2 A,21000 Split</item>
      <item>HARO društvo s ograničenom odgovornošću za trgovinu i usluge, OIB 21478700168, Virovska 29,10000 Zagreb</item>
      <item>DHL International d.o.o, hitna dostava širom svijeta, OIB 79069474349, Utinjska 40,10000 Zagreb</item>
      <item>GLOBALNI SERVIS d.o.o. za upravljanje i održavanje objekata, OIB 16428352077, Jaruščica 9d,10000 Zagreb</item>
      <item>CARGO-PARTNER d.o.o. za otpremništvo, zastupanje u prometu roba i usluge skladištenja, OIB 84596041174, Jankomir 25 J,10000 Zagreb</item>
      <item>FLIO d.o.o. za trgovinu, ugostiteljstvo i poslovanje nekretninama, OIB 39808838633, Slavonska avenija 56,10000 Zagreb</item>
      <item>VARTEKS varaždinska tekstilna industrija  d. d., OIB 00872098033, Zagrebačka 94,42000 Varaždin</item>
      <item>Hrvatske vode, pravna osoba za upravljanje vodama, OIB 28921383001, Grada Vukovara 220,10000 Zagreb</item>
      <item>ČISTOĆA društvo s ograničenom odgovornošću za obavljanje komunalnih djelatnosti održavanja čistoće i odlaganja komunaln, OIB 38812451417, Put Plokita 81,Split</item>
      <item>TRGOVAČKI CENTAR ZAGREB d.o.o. za trgovinu nekretninama, OIB 57136792631, Zaprešićka 2,Jablanovec</item>
      <item>VENETO BANKA dioničko društvo, OIB 81712716992, Draškovićeva 58,10000 Zagreb</item>
      <item>MAKARSKI KOMUNALAC društvo s ograničenom odgovornošću za obavljanje komunalnih poslova, OIB 12733878804, Trg Tina Ujevića 1,Makarska</item>
      <item>Hrvatski Telekom d.d., OIB 81793146560, Savska cesta 32,10000 Zagreb</item>
      <item>GENERALI OSIGURANJE dioničko društvo, OIB 10840749604, Bani 110,10000 Zagreb</item>
      <item>MARKO MIHOVILOVIĆ, OIB 05481546487, Augusta Cesarca 4,Split</item>
      <item>KONTINENTAL PAKIRANJE d.o.o. za graditeljstvo i usluge, OIB 87358951669, Pod Kosom 40,Split</item>
      <item>HRVATSKA POŠTANSKA BANKA, dioničko društvo, OIB 87939104217, Jurišićeva 4,10000 Zagreb</item>
      <item>VODOVOD-OSIJEK d.o.o. za vodoopskrbu i odvodnju, OIB 43654507669, Poljski Put 1,Osijek</item>
      <item>IMEX BANKA dioničko društvo, OIB 99326633206, Tolstojeva 6,Split</item>
      <item>SIMILIS društvo s ograničenom odgovornošću za trgovinu i usluge, OIB 35016480287, Duga 17,Vinkovci</item>
      <item>ZAGREBAČKI HOLDING, društvo s ograničenom odgovornošću za javni prijevoz, opskrbu vodom, održavanje čistoće, putnička a, OIB 85584865987, Ulica grada Vukovara 41,10000 Zagreb</item>
      <item>FLIBA, društvo s ograničenom odgovornošću za trgovinu, OIB 30777726033, Gospodarska ulica 5,Donji Stupnik</item>
      <item>KERUM društvo s ograničenom odgovornošću, za unutarnju i vanjsku trgovinu, promet i usluge, OIB 66124057408, Zrinjsko Frankopanska 68,Split</item>
      <item>VIPnet usluge d.o.o. za telekomunikacijske usluge, OIB 00565279090, Vrtni put 1,10000 Zagreb</item>
      <item>MICRONIC, d.o.o. za proizvodnju, trgovinu i usluge, OIB 89489773101, Gotovčeva 8,21000 Split</item>
      <item>AFIRMACIJA MARSONIA društvo s ograničenom odgovornošću za poslovanje nekretninama, OIB 67378156267, Škorpikova 24/4,10000 Zagreb</item>
      <item>OT-OPTIMA TELEKOM d.d. za telekomunikacije, OIB 36004425025, Bani 75/a,10000 Zagreb</item>
      <item>GRIP GRADNJA d.o.o. za gradnju, trgovinu, turizam, ugostiteljstvo i usluge, OIB 45163761671, Oko Sv.Kaje 30,Solin</item>
      <item>HYPO ALPE-ADRIA-BANK dioničko društvo, OIB 14036333877, Slavonska avenija 6,10000 Zagreb</item>
      <item>MARANA d.o.o. proizvodnja, trgovina, usluge, export-import, OIB 20038755624, Put plokita 14,21000 Split</item>
      <item>Raiffeisenbank Austria d.d., OIB 53056966535, Petrinjska 59,10000 Zagreb</item>
      <item>TRGOVAČKI CENTAR ZAGREB d.o.o. za trgovinu nekretninama, OIB 57136792631, Zaprešićka 2,Jablanovec</item>
      <item>FLIO d.o.o. za trgovinu, ugostiteljstvo i poslovanje nekretninama, OIB 39808838633, Slavonska avenija 56,10000 Zagreb</item>
      <item>HEP - Opskrba d.o.o. za opskrbu potrošača električnom, toplinskom energijom i plinom, OIB 63073332379, Ulica Grada Vukovara 37,10000 Zagreb</item>
      <item>VODOVOD-OSIJEK d.o.o. za vodoopskrbu i odvodnju, OIB 43654507669, Poljski put 1,31000 Osijek</item>
      <item>AFIRMACIJA MARSONIA društvo s ograničenom odgovornošću za poslovanje nekretninama, OIB 67378156267, Škorpikova 24/4,10000 Zagreb</item>
      <item>KABRIO društvo s ograničenom odgovornošću za trgovinu i usluge, OIB 02014925756, Zagrebačka avenija 100 a,10000 Zagreb</item>
      <item>OPTIMA LEASING d.o.o. za usluge, OIB 71463153978, Ivana Lučića 2 A,10000 Zagreb</item>
      <item>INKASATOR d.o.o. za obavljanje poslova naplate troškova stanovanja i drugih knjigovodstvenih usluga, OIB 51671452481, Trg Josipa Broza 4,Karlovac</item>
      <item>HYPO-LEASING KROATIEN, društvo za financiranje, d.o.o., OIB 87064273078, Koranska 16,10000 Zagreb</item>
      <item>APLANOS za trgovinu i usluge društvo s ograničenom odgovornošću, OIB 86169679468, Ulica Bruna Bušića 8,Kaštel Gomilica</item>
      <item>VODOVOD I KANALIZACIJA, društvo s ograničenom odgovornošću za vodoopskrbu, odvodnju i pročišćavanje otpadnih voda, OIB 56826138353, Biokovska 3,Split</item>
      <item>Hrvatska radiotelevizija, OIB 68419124305, Prisavlje 3,10000 Zagreb</item>
      <item>GENERALI OSIGURANJE dioničko društvo, OIB 10840749604, Bani 110,10000 Zagreb</item>
      <item>KERUM društvo s ograničenom odgovornošću, za unutarnju i vanjsku trgovinu, promet i usluge, OIB 66124057408, Zrinjsko Frankopanska 68,Split</item>
      <item>SHOPPING CENTER, društvo s ograničenom odgovornošću za graditeljstvo i trgovinu, OIB 48527883403, Branimirova 29,10000 Zagreb</item>
      <item>Financijska agencija, OIB 85821130368, Vrtni put 3,10000 Zagreb</item>
      <item>HRVATSKE ŠUME društvo s ograničenom odgovornošću, OIB 69693144506, Ul.Ljudevita Farkaša Vukotinovića 2,10000 Zagreb</item>
      <item>SOCIETE GENERALE-SPLITSKA BANKA dioničko društvo, OIB 69326397242, Ruđera Boškovića 16,Split</item>
      <item>GRAĐA dioničko društvo za trgovinu na veliko i malo, OIB 75628884500, Vranjički put 2,Solin</item>
      <item>TOWER CENTER RIJEKA društvo s ograničenom odgovornošću za usluge, OIB 84184387126, Strossmayerova 16,Rijeka</item>
      <item>HEP-Operator distribucijskog sustava d.o.o. za distribuciju i opskrbu električne energije, OIB 46830600751, Vergerijeva 6,52100 Pula</item>
      <item>GRAD RIJEKA, OIB 54382731928, Korzo 16,51000 Rijeka</item>
      <item>Tomislav Kos, OIB 66722390209, Nodilova 1,10000 Zagreb</item>
      <item>Olja Einfalt-mihovilović, OIB 15662737821, Augusta Cesarca 4,21000 Split</item>
      <item>PEĆAREVIĆ &amp; RELIĆ odvjetničko društvo, OIB 09348249237, Zaharova 5,10000 Zagreb</item>
      <item>Edi Biočić, OIB 87368264041, Ulica Kralja Držislava 2,Zagreb</item>
      <item>Zajednički odvjetnički ured Veljko Knežević, Edi Bradamante, Mira Načinović, Ivana Radić i Bojana Pavković, Ribarska 4,51000 Rijeka</item>
      <item>GOLUBIĆ I PARTNERI odvjetničko društvo, OIB 33787960971, Amruševa 13,10000 Zagreb</item>
      <item>Nebojša Antolić, OIB 94511496457, Pavla Hatza 3,10000 Zagreb</item>
      <item>BRANKO ČUTURA, Marmontova 14/IV,21000 Split</item>
      <item>Odvjetnički ured Rosić, Put Žnjana 44 a,21000 Split</item>
      <item>Edi Biočić, OIB 87368264041, Ulica Kralja Držislava 2,Zagreb</item>
      <item>Mario Boras, Domovinskog rata 26/I,21000 Split</item>
      <item>STJEPAN BABIĆ, Vodovodna 13/I,10000 Zagreb</item>
      <item>NARODNE NOVINE, dioničko društvo za izdavanje i tiskanje Službenog lista Republike Hrvatske, službenih i drugih obrazaca te , OIB 64546066176, Savski Gaj XIII. put 6,10000 Zagreb</item>
      <item>Mr. sc. Tin Matić, OIB 01425764139, Vlaška 95,Zagreb</item>
      <item>ANTOLIĆ I SURADNICI odvjetničko društvo, javno trgovačko društvo, OIB 82891991682, Ulica Pavla Hatza 3,10000 Zagreb</item>
      <item>SOCIETE GENERALE-SPLITSKA BANKA dioničko društvo, OIB 69326397242, Ruđera Boškovića 16,Split</item>
      <item>PAVLE FELLNER, Jurišićeva 1 a,10000 Zagreb</item>
      <item>Krešimir Lisak, OIB 20234800100, Petrinjska 9,10000 Zagreb</item>
      <item>Zajednički odvjetnički ured Veljko Knežević, Edi Bradamant,Mira Načinović, Ivana Radić i Bojana Pavković, Ribarska 4,51000 Rijeka</item>
      <item>SILVANA POLJAK, Bruna Bušića 8,Kaštel Gomilica</item>
      <item>Meri Šitić, OIB 61723426098, Šime Ljubića 7,21000 Split</item>
      <item>Dora Živković, Domovinskog rata 40,21000 Split</item>
      <item>OPĆINSKI SUD U SPLITU, Stalna služba u Solinu, OIB 61980608934, Kralja Zvonimira 75,21210 Solin</item>
      <item>Odvjetničko društvo Hanžeković &amp; Partneri društvo s ograničenom odgovornošću, OIB 85127306373, Radnička Cesta 22,Zagreb</item>
      <item>Vinko Samardžić, OIB 51470568169, Kavanjinova 5/II,21000 Split</item>
      <item>NARODNE NOVINE, dioničko društvo za izdavanje i tiskanje Službenog lista Republike Hrvatske, službenih i drugih obrazaca te , OIB 64546066176, Savski Gaj XIII. put 6,10000 Zagreb</item>
      <item>Zajednički odvjetnički ured, odvjetnici Antonio Zujić, Ana Vukadin Cvetko, Gajeva 22,10000 Zagreb</item>
      <item>Ivan Vidović, Ulica kralja Zvonimiria 72,21210 Solin</item>
      <item>Porezna uprava Solin, OIB 18683136487, S. Radića 42,21210 Solin</item>
      <item>SOCIETE GENERALE-SPLITSKA BANKA dioničko društvo, OIB 69326397242, Ruđera Boškovića 16,21000 Split</item>
      <item>Ivan Vidović, Ulica kralja Zvonimira  72,21210 Solin</item>
      <item>Trgovački sud Split Oglasna ploča, OIB 30842297926, Sukoišanska 6,21000 Split</item>
      <item>Mijo Jeličić, OIB 71855290129, Kliška 29.,21000 Split</item>
      <item>Zajednički odvjetnički ured Ksenija Grba, Dijana Kesonja, Matačićeva 1/1,51000 Rijeka</item>
      <item>Odvjetničko društvo TOMIĆ &amp; ŠUŠNJAR j.t.d. u likvidaciji, OIB 56842995878, Zelinska 2/1,Zagreb</item>
      <item>JAGAR &amp; GREBENAR, ODVJETNIČKO DRUŠTVO, OIB 50338508399, Masarykova 15,10000 Zagreb</item>
      <item>Zajednički odvjetnički ured Veljko Knežević, Edi Bradamante, Mira Hinić, Ivana Radić, Bojana Pavković, Senka Perhat i Neven Knežević, Ribarska 4,51000 Rijeka</item>
      <item>Tomislav Kos, Nodilova 1,10000 Zagreb</item>
      <item>OTP banka Hrvatska dioničko društvo, OIB 52508873833, Ulica Domovinskog rata 3,Zadar</item>
      <item>ŽELJKO LUBINA, Gundulićeva 48,21000 Split</item>
      <item>SIMILIS društvo s ograničenom odgovornošću za trgovinu i usluge, OIB 35016480287, Duga 17,Vinkovci</item>
      <item>Pavle Fellner, Jurišićeva 1a,10000 Zagreb</item>
      <item>HYPO-LEASING KROATIEN, društvo za financiranje, d.o.o., OIB 87064273078, Koranska 16,10000 Zagreb</item>
      <item>TRAVAŠ I PARTNERI ODVJETNIČKO DRUŠTVO, društvo s ograničenom odgovornošću, OIB 33949636978, Jurkovićeva 24,10000 Zagreb</item>
      <item>Trgovački sud Split Registarski odjel, OIB 30842297926, Sukoišanska 6,21000 Split</item>
      <item>Goran Božić, Trg bana Josipa Jelačića 3,10000 Zagreb</item>
      <item>Trgovački sud  Split Pisarnica, OIB 30842297926, Sukoišanska 6,21000 Split</item>
      <item>Odvjetničko društvo MATULIĆ, BILIĆ I PARTNERI, j.t.d., OIB 25781343234, Sukoišanska 43,Split</item>
      <item>Trgovački sud Split Računovodstvo, 21000 Split</item>
      <item>Trgovački sud Split Ovršni odjel, OIB 30842297926, Sukoišanska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11142315939</item>
      <item>, OIB 28921383001</item>
      <item>, OIB 81793146560</item>
      <item>, OIB 10045107278</item>
      <item>, OIB 70571833346</item>
      <item>, OIB 55690591528</item>
      <item>, OIB 39596197214</item>
      <item>, OIB 53056966535</item>
      <item>, OIB 63135369237</item>
      <item>, OIB 21478700168</item>
      <item>, OIB 79069474349</item>
      <item>, OIB 16428352077</item>
      <item>, OIB 84596041174</item>
      <item>, OIB 39808838633</item>
      <item>, OIB 00872098033</item>
      <item>, OIB 28921383001</item>
      <item>, OIB 38812451417</item>
      <item>, OIB 57136792631</item>
      <item>, OIB 81712716992</item>
      <item>, OIB 12733878804</item>
      <item>, OIB 81793146560</item>
      <item>, OIB 10840749604</item>
      <item>, OIB 05481546487</item>
      <item>, OIB 87358951669</item>
      <item>, OIB 87939104217</item>
      <item>, OIB 43654507669</item>
      <item>, OIB 99326633206</item>
      <item>, OIB 35016480287</item>
      <item>, OIB 85584865987</item>
      <item>, OIB 30777726033</item>
      <item>, OIB 66124057408</item>
      <item>, OIB 00565279090</item>
      <item>, OIB 89489773101</item>
      <item>, OIB 67378156267</item>
      <item>, OIB 36004425025</item>
      <item>, OIB 45163761671</item>
      <item>, OIB 14036333877</item>
      <item>, OIB 20038755624</item>
      <item>, OIB 53056966535</item>
      <item>, OIB 57136792631</item>
      <item>, OIB 39808838633</item>
      <item>, OIB 63073332379</item>
      <item>, OIB 43654507669</item>
      <item>, OIB 67378156267</item>
      <item>, OIB 02014925756</item>
      <item>, OIB 71463153978</item>
      <item>, OIB 51671452481</item>
      <item>, OIB 87064273078</item>
      <item>, OIB 86169679468</item>
      <item>, OIB 56826138353</item>
      <item>, OIB 68419124305</item>
      <item>, OIB 10840749604</item>
      <item>, OIB 66124057408</item>
      <item>, OIB 48527883403</item>
      <item>, OIB 85821130368</item>
      <item>, OIB 69693144506</item>
      <item>, OIB 69326397242</item>
      <item>, OIB 75628884500</item>
      <item>, OIB 84184387126</item>
      <item>, OIB 46830600751</item>
      <item>, OIB 54382731928</item>
      <item>, OIB 66722390209</item>
      <item>, OIB 15662737821</item>
      <item>, OIB 09348249237</item>
      <item>, OIB 87368264041</item>
      <item>, OIB null</item>
      <item>, OIB 33787960971</item>
      <item>, OIB 94511496457</item>
      <item>, OIB null</item>
      <item>, OIB null</item>
      <item>, OIB 87368264041</item>
      <item>, OIB null</item>
      <item>, OIB null</item>
      <item>, OIB 64546066176</item>
      <item>, OIB 01425764139</item>
      <item>, OIB 82891991682</item>
      <item>, OIB 69326397242</item>
      <item>, OIB null</item>
      <item>, OIB 20234800100</item>
      <item>, OIB null</item>
      <item>, OIB null</item>
      <item>, OIB 61723426098</item>
      <item>, OIB null</item>
      <item>, OIB 61980608934</item>
      <item>, OIB 85127306373</item>
      <item>, OIB 51470568169</item>
      <item>, OIB 64546066176</item>
      <item>, OIB null</item>
      <item>, OIB null</item>
      <item>, OIB 18683136487</item>
      <item>, OIB 69326397242</item>
      <item>, OIB null</item>
      <item>, OIB 30842297926</item>
      <item>, OIB 71855290129</item>
      <item>, OIB null</item>
      <item>, OIB 56842995878</item>
      <item>, OIB 50338508399</item>
      <item>, OIB null</item>
      <item>, OIB null</item>
      <item>, OIB 52508873833</item>
      <item>, OIB null</item>
      <item>, OIB 35016480287</item>
      <item>, OIB null</item>
      <item>, OIB 87064273078</item>
      <item>, OIB 33949636978</item>
      <item>, OIB 30842297926</item>
      <item>, OIB null</item>
      <item>, OIB 30842297926</item>
      <item>, OIB 25781343234</item>
      <item>, OIB null</item>
      <item>, OIB 30842297926</item>
    </izvorni_sadrzaj>
    <derivirana_varijabla naziv="DomainObject.Predmet.SudioniciListNazivOIB_1">
      <item>, OIB 11142315939</item>
      <item>, OIB 28921383001</item>
      <item>, OIB 81793146560</item>
      <item>, OIB 10045107278</item>
      <item>, OIB 70571833346</item>
      <item>, OIB 55690591528</item>
      <item>, OIB 39596197214</item>
      <item>, OIB 53056966535</item>
      <item>, OIB 63135369237</item>
      <item>, OIB 21478700168</item>
      <item>, OIB 79069474349</item>
      <item>, OIB 16428352077</item>
      <item>, OIB 84596041174</item>
      <item>, OIB 39808838633</item>
      <item>, OIB 00872098033</item>
      <item>, OIB 28921383001</item>
      <item>, OIB 38812451417</item>
      <item>, OIB 57136792631</item>
      <item>, OIB 81712716992</item>
      <item>, OIB 12733878804</item>
      <item>, OIB 81793146560</item>
      <item>, OIB 10840749604</item>
      <item>, OIB 05481546487</item>
      <item>, OIB 87358951669</item>
      <item>, OIB 87939104217</item>
      <item>, OIB 43654507669</item>
      <item>, OIB 99326633206</item>
      <item>, OIB 35016480287</item>
      <item>, OIB 85584865987</item>
      <item>, OIB 30777726033</item>
      <item>, OIB 66124057408</item>
      <item>, OIB 00565279090</item>
      <item>, OIB 89489773101</item>
      <item>, OIB 67378156267</item>
      <item>, OIB 36004425025</item>
      <item>, OIB 45163761671</item>
      <item>, OIB 14036333877</item>
      <item>, OIB 20038755624</item>
      <item>, OIB 53056966535</item>
      <item>, OIB 57136792631</item>
      <item>, OIB 39808838633</item>
      <item>, OIB 63073332379</item>
      <item>, OIB 43654507669</item>
      <item>, OIB 67378156267</item>
      <item>, OIB 02014925756</item>
      <item>, OIB 71463153978</item>
      <item>, OIB 51671452481</item>
      <item>, OIB 87064273078</item>
      <item>, OIB 86169679468</item>
      <item>, OIB 56826138353</item>
      <item>, OIB 68419124305</item>
      <item>, OIB 10840749604</item>
      <item>, OIB 66124057408</item>
      <item>, OIB 48527883403</item>
      <item>, OIB 85821130368</item>
      <item>, OIB 69693144506</item>
      <item>, OIB 69326397242</item>
      <item>, OIB 75628884500</item>
      <item>, OIB 84184387126</item>
      <item>, OIB 46830600751</item>
      <item>, OIB 54382731928</item>
      <item>, OIB 66722390209</item>
      <item>, OIB 15662737821</item>
      <item>, OIB 09348249237</item>
      <item>, OIB 87368264041</item>
      <item>, OIB null</item>
      <item>, OIB 33787960971</item>
      <item>, OIB 94511496457</item>
      <item>, OIB null</item>
      <item>, OIB null</item>
      <item>, OIB 87368264041</item>
      <item>, OIB null</item>
      <item>, OIB null</item>
      <item>, OIB 64546066176</item>
      <item>, OIB 01425764139</item>
      <item>, OIB 82891991682</item>
      <item>, OIB 69326397242</item>
      <item>, OIB null</item>
      <item>, OIB 20234800100</item>
      <item>, OIB null</item>
      <item>, OIB null</item>
      <item>, OIB 61723426098</item>
      <item>, OIB null</item>
      <item>, OIB 61980608934</item>
      <item>, OIB 85127306373</item>
      <item>, OIB 51470568169</item>
      <item>, OIB 64546066176</item>
      <item>, OIB null</item>
      <item>, OIB null</item>
      <item>, OIB 18683136487</item>
      <item>, OIB 69326397242</item>
      <item>, OIB null</item>
      <item>, OIB 30842297926</item>
      <item>, OIB 71855290129</item>
      <item>, OIB null</item>
      <item>, OIB 56842995878</item>
      <item>, OIB 50338508399</item>
      <item>, OIB null</item>
      <item>, OIB null</item>
      <item>, OIB 52508873833</item>
      <item>, OIB null</item>
      <item>, OIB 35016480287</item>
      <item>, OIB null</item>
      <item>, OIB 87064273078</item>
      <item>, OIB 33949636978</item>
      <item>, OIB 30842297926</item>
      <item>, OIB null</item>
      <item>, OIB 30842297926</item>
      <item>, OIB 25781343234</item>
      <item>, OIB null</item>
      <item>, OIB 30842297926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1325CC-24C4-4BF5-9D6C-031024170C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16</properties:Pages>
  <properties:Words>3136</properties:Words>
  <properties:Characters>17377</properties:Characters>
  <properties:Lines>338</properties:Lines>
  <properties:Paragraphs>86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2015-09-04T07:44:00Z</dcterms:created>
  <dc:creator>Trgovački sud Split</dc:creator>
  <cp:lastModifiedBy>Ana Golub Gruić</cp:lastModifiedBy>
  <cp:lastPrinted>2015-09-04T07:40:00Z</cp:lastPrinted>
  <dcterms:modified xmlns:xsi="http://www.w3.org/2001/XMLSchema-instance" xsi:type="dcterms:W3CDTF">2015-09-04T07:53:00Z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16</vt:i4>
  </prop:property>
</prop:Properties>
</file>