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6044" w14:paraId="11e6044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FA018B">
        <w:rPr>
          <w:rFonts w:cs="Times New Roman" w:hAnsi="Times New Roman" w:ascii="Times New Roman"/>
          <w:b/>
          <w:sz w:val="24"/>
          <w:szCs w:val="24"/>
        </w:rPr>
        <w:t>989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FA018B">
        <w:rPr>
          <w:rFonts w:cs="Times New Roman" w:hAnsi="Times New Roman" w:ascii="Times New Roman"/>
          <w:sz w:val="24"/>
          <w:szCs w:val="24"/>
        </w:rPr>
        <w:t>ARAUSA NOVA d.o.o., Vodice, Nikole Šubića-Zrinskog 7, MBS: 110029243, OIB: 84148815996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3E6035">
        <w:rPr>
          <w:rFonts w:cs="Times New Roman" w:hAnsi="Times New Roman" w:ascii="Times New Roman"/>
          <w:sz w:val="24"/>
          <w:szCs w:val="24"/>
        </w:rPr>
        <w:t xml:space="preserve"> dana 22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FA018B">
        <w:rPr>
          <w:rFonts w:cs="Times New Roman" w:hAnsi="Times New Roman" w:ascii="Times New Roman"/>
          <w:sz w:val="24"/>
          <w:szCs w:val="24"/>
        </w:rPr>
        <w:t>ARAUSA NOVA d.o.o., Vodice, Nikole Šubića-Zrinskog 7, MBS: 110029243, OIB: 84148815996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FA018B">
        <w:rPr>
          <w:rFonts w:cs="Times New Roman" w:hAnsi="Times New Roman" w:ascii="Times New Roman"/>
          <w:sz w:val="24"/>
          <w:szCs w:val="24"/>
        </w:rPr>
        <w:t>3.052,73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FA018B">
        <w:rPr>
          <w:rFonts w:cs="Times New Roman" w:hAnsi="Times New Roman" w:ascii="Times New Roman"/>
          <w:sz w:val="24"/>
          <w:szCs w:val="24"/>
        </w:rPr>
        <w:t>Josip Zanze iz Vodica, Nikole Šubića-Zrinskog 7 i Dragan Tare iz Šibenika, Branitelja domovinskog rata 2/C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FA018B">
        <w:rPr>
          <w:rFonts w:cs="Times New Roman" w:hAnsi="Times New Roman" w:ascii="Times New Roman"/>
          <w:sz w:val="24"/>
          <w:szCs w:val="24"/>
        </w:rPr>
        <w:t>model 05, poziv na broj 221-989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E603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FA018B">
        <w:rPr>
          <w:rFonts w:cs="Times New Roman" w:hAnsi="Times New Roman" w:ascii="Times New Roman"/>
          <w:sz w:val="24"/>
          <w:szCs w:val="24"/>
        </w:rPr>
        <w:t>Josip Zanze iz Vodica, Nikole Šubića-Zrinskog 7 i Dragan Tare iz Šibenika, Branitelja domovinskog rata 2/C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F0F" w:rsidP="00357C73" w:rsidR="00151F0F">
      <w:pPr>
        <w:spacing w:lineRule="auto" w:line="240" w:after="0"/>
      </w:pPr>
      <w:r>
        <w:separator/>
      </w:r>
    </w:p>
  </w:endnote>
  <w:endnote w:id="0" w:type="continuationSeparator">
    <w:p w:rsidRDefault="00151F0F" w:rsidP="00357C73" w:rsidR="00151F0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F0F" w:rsidP="00357C73" w:rsidR="00151F0F">
      <w:pPr>
        <w:spacing w:lineRule="auto" w:line="240" w:after="0"/>
      </w:pPr>
      <w:r>
        <w:separator/>
      </w:r>
    </w:p>
  </w:footnote>
  <w:footnote w:id="0" w:type="continuationSeparator">
    <w:p w:rsidRDefault="00151F0F" w:rsidP="00357C73" w:rsidR="00151F0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F144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FA018B">
          <w:rPr>
            <w:rFonts w:cs="Times New Roman" w:hAnsi="Times New Roman" w:ascii="Times New Roman"/>
            <w:sz w:val="24"/>
            <w:szCs w:val="24"/>
          </w:rPr>
          <w:t>t-989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85B23"/>
    <w:rsid w:val="000909D0"/>
    <w:rsid w:val="000A1E8B"/>
    <w:rsid w:val="000A68E4"/>
    <w:rsid w:val="000E3D47"/>
    <w:rsid w:val="00100C84"/>
    <w:rsid w:val="00103E16"/>
    <w:rsid w:val="001131FA"/>
    <w:rsid w:val="00134230"/>
    <w:rsid w:val="00151F0F"/>
    <w:rsid w:val="00162D94"/>
    <w:rsid w:val="001633D3"/>
    <w:rsid w:val="00173B05"/>
    <w:rsid w:val="001814DF"/>
    <w:rsid w:val="00192C21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51D1"/>
    <w:rsid w:val="003763E7"/>
    <w:rsid w:val="003A2407"/>
    <w:rsid w:val="003D0633"/>
    <w:rsid w:val="003E6035"/>
    <w:rsid w:val="00406937"/>
    <w:rsid w:val="00406AC0"/>
    <w:rsid w:val="00445701"/>
    <w:rsid w:val="00454B86"/>
    <w:rsid w:val="0046333F"/>
    <w:rsid w:val="00475821"/>
    <w:rsid w:val="00483A38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8318E"/>
    <w:rsid w:val="005C0E22"/>
    <w:rsid w:val="005E1253"/>
    <w:rsid w:val="005F4C1E"/>
    <w:rsid w:val="00603F55"/>
    <w:rsid w:val="00610971"/>
    <w:rsid w:val="00637541"/>
    <w:rsid w:val="006427F8"/>
    <w:rsid w:val="00646C6F"/>
    <w:rsid w:val="00653292"/>
    <w:rsid w:val="0065335B"/>
    <w:rsid w:val="006559FD"/>
    <w:rsid w:val="006613AB"/>
    <w:rsid w:val="006641A7"/>
    <w:rsid w:val="00671680"/>
    <w:rsid w:val="00687250"/>
    <w:rsid w:val="006B294D"/>
    <w:rsid w:val="006B5018"/>
    <w:rsid w:val="006B59A4"/>
    <w:rsid w:val="006C687F"/>
    <w:rsid w:val="006C7BF5"/>
    <w:rsid w:val="006D4EFF"/>
    <w:rsid w:val="006D5582"/>
    <w:rsid w:val="007016B6"/>
    <w:rsid w:val="00703607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97AFB"/>
    <w:rsid w:val="007B5DB5"/>
    <w:rsid w:val="007F1440"/>
    <w:rsid w:val="00804426"/>
    <w:rsid w:val="00815F51"/>
    <w:rsid w:val="008243A2"/>
    <w:rsid w:val="00827443"/>
    <w:rsid w:val="00830F33"/>
    <w:rsid w:val="0083209B"/>
    <w:rsid w:val="0084755A"/>
    <w:rsid w:val="0085311A"/>
    <w:rsid w:val="00864923"/>
    <w:rsid w:val="00870380"/>
    <w:rsid w:val="00896A4E"/>
    <w:rsid w:val="008C2AC7"/>
    <w:rsid w:val="008D2A53"/>
    <w:rsid w:val="008D47D8"/>
    <w:rsid w:val="008F3C88"/>
    <w:rsid w:val="00943105"/>
    <w:rsid w:val="00974D27"/>
    <w:rsid w:val="00976A7A"/>
    <w:rsid w:val="00976CFF"/>
    <w:rsid w:val="00981546"/>
    <w:rsid w:val="009960D4"/>
    <w:rsid w:val="009B646B"/>
    <w:rsid w:val="009D044E"/>
    <w:rsid w:val="009F5C94"/>
    <w:rsid w:val="00A05766"/>
    <w:rsid w:val="00A1166B"/>
    <w:rsid w:val="00A1788D"/>
    <w:rsid w:val="00A32D37"/>
    <w:rsid w:val="00A34362"/>
    <w:rsid w:val="00A413DB"/>
    <w:rsid w:val="00A645B7"/>
    <w:rsid w:val="00A651D4"/>
    <w:rsid w:val="00A925A8"/>
    <w:rsid w:val="00A932BA"/>
    <w:rsid w:val="00A94060"/>
    <w:rsid w:val="00AA0C4F"/>
    <w:rsid w:val="00AA5A46"/>
    <w:rsid w:val="00AA751C"/>
    <w:rsid w:val="00AB1156"/>
    <w:rsid w:val="00AB29D9"/>
    <w:rsid w:val="00AB3756"/>
    <w:rsid w:val="00AD7916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722C1"/>
    <w:rsid w:val="00C80395"/>
    <w:rsid w:val="00C80774"/>
    <w:rsid w:val="00CA789A"/>
    <w:rsid w:val="00CC7C92"/>
    <w:rsid w:val="00CD1CFB"/>
    <w:rsid w:val="00CD73DE"/>
    <w:rsid w:val="00D02474"/>
    <w:rsid w:val="00D06048"/>
    <w:rsid w:val="00D274A2"/>
    <w:rsid w:val="00D27E99"/>
    <w:rsid w:val="00D426B2"/>
    <w:rsid w:val="00D51D88"/>
    <w:rsid w:val="00D544F9"/>
    <w:rsid w:val="00D633B4"/>
    <w:rsid w:val="00D6645D"/>
    <w:rsid w:val="00D933F6"/>
    <w:rsid w:val="00D953BC"/>
    <w:rsid w:val="00DA23AC"/>
    <w:rsid w:val="00DC2353"/>
    <w:rsid w:val="00DE376D"/>
    <w:rsid w:val="00DE70C0"/>
    <w:rsid w:val="00DE727A"/>
    <w:rsid w:val="00E24629"/>
    <w:rsid w:val="00E27D2C"/>
    <w:rsid w:val="00E315F4"/>
    <w:rsid w:val="00E41091"/>
    <w:rsid w:val="00E5746D"/>
    <w:rsid w:val="00E6626A"/>
    <w:rsid w:val="00E70CBB"/>
    <w:rsid w:val="00EB3E57"/>
    <w:rsid w:val="00EB7A66"/>
    <w:rsid w:val="00EC154C"/>
    <w:rsid w:val="00EC415F"/>
    <w:rsid w:val="00ED08DF"/>
    <w:rsid w:val="00F0249C"/>
    <w:rsid w:val="00F0491B"/>
    <w:rsid w:val="00F11F7D"/>
    <w:rsid w:val="00F1385E"/>
    <w:rsid w:val="00F2235E"/>
    <w:rsid w:val="00F51695"/>
    <w:rsid w:val="00F610AB"/>
    <w:rsid w:val="00F61FF7"/>
    <w:rsid w:val="00F72C4E"/>
    <w:rsid w:val="00F80B23"/>
    <w:rsid w:val="00FA018B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61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3A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3AB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3A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3A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661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3A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3AB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3A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3A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St-989/2015</izvorni_sadrzaj>
    <derivirana_varijabla naziv="DomainObject.Predmet.OznakaBroj_1">St-989/2015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ARAUSA NOVA društvo s ograničenom odgovornošću za brodogradnju</izvorni_sadrzaj>
    <derivirana_varijabla naziv="DomainObject.Predmet.ProtustrankaFormated_1">  ARAUSA NOVA društvo s ograničenom odgovornošću za brodogradnju</derivirana_varijabla>
  </DomainObject.Predmet.ProtustrankaFormated>
  <DomainObject.Predmet.ProtustrankaFormatedOIB>
    <izvorni_sadrzaj>  ARAUSA NOVA društvo s ograničenom odgovornošću za brodogradnju, OIB 84148815996</izvorni_sadrzaj>
    <derivirana_varijabla naziv="DomainObject.Predmet.ProtustrankaFormatedOIB_1">  ARAUSA NOVA društvo s ograničenom odgovornošću za brodogradnju, OIB 84148815996</derivirana_varijabla>
  </DomainObject.Predmet.ProtustrankaFormatedOIB>
  <DomainObject.Predmet.ProtustrankaFormatedWithAdress>
    <izvorni_sadrzaj> ARAUSA NOVA društvo s ograničenom odgovornošću za brodogradnju, Nikole Šubića-Zrinskog 7 , 22211 Vodice</izvorni_sadrzaj>
    <derivirana_varijabla naziv="DomainObject.Predmet.ProtustrankaFormatedWithAdress_1"> ARAUSA NOVA društvo s ograničenom odgovornošću za brodogradnju, Nikole Šubića-Zrinskog 7 , 22211 Vodice</derivirana_varijabla>
  </DomainObject.Predmet.ProtustrankaFormatedWithAdress>
  <DomainObject.Predmet.ProtustrankaFormatedWithAdressOIB>
    <izvorni_sadrzaj> ARAUSA NOVA društvo s ograničenom odgovornošću za brodogradnju, OIB 84148815996, Nikole Šubića-Zrinskog 7 , 22211 Vodice</izvorni_sadrzaj>
    <derivirana_varijabla naziv="DomainObject.Predmet.ProtustrankaFormatedWithAdressOIB_1"> ARAUSA NOVA društvo s ograničenom odgovornošću za brodogradnju, OIB 84148815996, Nikole Šubića-Zrinskog 7 , 22211 Vodice</derivirana_varijabla>
  </DomainObject.Predmet.ProtustrankaFormatedWithAdressOIB>
  <DomainObject.Predmet.ProtustrankaWithAdress>
    <izvorni_sadrzaj>ARAUSA NOVA društvo s ograničenom odgovornošću za brodogradnju Nikole Šubića-Zrinskog 7 , 22211 Vodice</izvorni_sadrzaj>
    <derivirana_varijabla naziv="DomainObject.Predmet.ProtustrankaWithAdress_1">ARAUSA NOVA društvo s ograničenom odgovornošću za brodogradnju Nikole Šubića-Zrinskog 7 , 22211 Vodice</derivirana_varijabla>
  </DomainObject.Predmet.ProtustrankaWithAdress>
  <DomainObject.Predmet.ProtustrankaWithAdressOIB>
    <izvorni_sadrzaj>ARAUSA NOVA društvo s ograničenom odgovornošću za brodogradnju, OIB 84148815996, Nikole Šubića-Zrinskog 7 , 22211 Vodice</izvorni_sadrzaj>
    <derivirana_varijabla naziv="DomainObject.Predmet.ProtustrankaWithAdressOIB_1">ARAUSA NOVA društvo s ograničenom odgovornošću za brodogradnju, OIB 84148815996, Nikole Šubića-Zrinskog 7 , 22211 Vodice</derivirana_varijabla>
  </DomainObject.Predmet.ProtustrankaWithAdressOIB>
  <DomainObject.Predmet.ProtustrankaNazivFormated>
    <izvorni_sadrzaj>ARAUSA NOVA društvo s ograničenom odgovornošću za brodogradnju</izvorni_sadrzaj>
    <derivirana_varijabla naziv="DomainObject.Predmet.ProtustrankaNazivFormated_1">ARAUSA NOVA društvo s ograničenom odgovornošću za brodogradnju</derivirana_varijabla>
  </DomainObject.Predmet.ProtustrankaNazivFormated>
  <DomainObject.Predmet.ProtustrankaNazivFormatedOIB>
    <izvorni_sadrzaj>ARAUSA NOVA društvo s ograničenom odgovornošću za brodogradnju, OIB 84148815996</izvorni_sadrzaj>
    <derivirana_varijabla naziv="DomainObject.Predmet.ProtustrankaNazivFormatedOIB_1">ARAUSA NOVA društvo s ograničenom odgovornošću za brodogradnju, OIB 84148815996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ARAUSA NOVA društvo s ograničenom odgovornošću za brodogradnju</item>
    </izvorni_sadrzaj>
    <derivirana_varijabla naziv="DomainObject.Predmet.ProtuStrankaListFormated_1">
      <item>ARAUSA NOVA društvo s ograničenom odgovornošću za brodogradnju</item>
    </derivirana_varijabla>
  </DomainObject.Predmet.ProtuStrankaListFormated>
  <DomainObject.Predmet.ProtuStrankaListFormatedOIB>
    <izvorni_sadrzaj>
      <item>ARAUSA NOVA društvo s ograničenom odgovornošću za brodogradnju, OIB 84148815996</item>
    </izvorni_sadrzaj>
    <derivirana_varijabla naziv="DomainObject.Predmet.ProtuStrankaListFormatedOIB_1">
      <item>ARAUSA NOVA društvo s ograničenom odgovornošću za brodogradnju, OIB 84148815996</item>
    </derivirana_varijabla>
  </DomainObject.Predmet.ProtuStrankaListFormatedOIB>
  <DomainObject.Predmet.ProtuStrankaListFormatedWithAdress>
    <izvorni_sadrzaj>
      <item>ARAUSA NOVA društvo s ograničenom odgovornošću za brodogradnju, Nikole Šubića-Zrinskog 7 , 22211 Vodice</item>
    </izvorni_sadrzaj>
    <derivirana_varijabla naziv="DomainObject.Predmet.ProtuStrankaListFormatedWithAdress_1">
      <item>ARAUSA NOVA društvo s ograničenom odgovornošću za brodogradnju, Nikole Šubića-Zrinskog 7 , 22211 Vodice</item>
    </derivirana_varijabla>
  </DomainObject.Predmet.ProtuStrankaListFormatedWithAdress>
  <DomainObject.Predmet.ProtuStrankaListFormatedWithAdressOIB>
    <izvorni_sadrzaj>
      <item>ARAUSA NOVA društvo s ograničenom odgovornošću za brodogradnju, OIB 84148815996, Nikole Šubića-Zrinskog 7 , 22211 Vodice</item>
    </izvorni_sadrzaj>
    <derivirana_varijabla naziv="DomainObject.Predmet.ProtuStrankaListFormatedWithAdressOIB_1">
      <item>ARAUSA NOVA društvo s ograničenom odgovornošću za brodogradnju, OIB 84148815996, Nikole Šubića-Zrinskog 7 , 22211 Vodice</item>
    </derivirana_varijabla>
  </DomainObject.Predmet.ProtuStrankaListFormatedWithAdressOIB>
  <DomainObject.Predmet.ProtuStrankaListNazivFormated>
    <izvorni_sadrzaj>
      <item>ARAUSA NOVA društvo s ograničenom odgovornošću za brodogradnju</item>
    </izvorni_sadrzaj>
    <derivirana_varijabla naziv="DomainObject.Predmet.ProtuStrankaListNazivFormated_1">
      <item>ARAUSA NOVA društvo s ograničenom odgovornošću za brodogradnju</item>
    </derivirana_varijabla>
  </DomainObject.Predmet.ProtuStrankaListNazivFormated>
  <DomainObject.Predmet.ProtuStrankaListNazivFormatedOIB>
    <izvorni_sadrzaj>
      <item>ARAUSA NOVA društvo s ograničenom odgovornošću za brodogradnju, OIB 84148815996</item>
    </izvorni_sadrzaj>
    <derivirana_varijabla naziv="DomainObject.Predmet.ProtuStrankaListNazivFormatedOIB_1">
      <item>ARAUSA NOVA društvo s ograničenom odgovornošću za brodogradnju, OIB 84148815996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ARAUSA NOVA društvo s ograničenom odgovornošću za brodogradnju</izvorni_sadrzaj>
    <derivirana_varijabla naziv="DomainObject.Predmet.ProtustrankaIDrugi_1">ARAUSA NOVA društvo s ograničenom odgovornošću za brodogradnju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ARAUSA NOVA društvo s ograničenom odgovornošću za brodogradnju, OIB 84148815996, Nikole Šubića-Zrinskog 7 , 22211 Vodice</izvorni_sadrzaj>
    <derivirana_varijabla naziv="DomainObject.Predmet.ProtustrankaIDrugiAdressOIB_1">ARAUSA NOVA društvo s ograničenom odgovornošću za brodogradnju, OIB 84148815996, Nikole Šubića-Zrinskog 7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ARAUSA NOVA društvo s ograničenom odgovornošću za brodogradnju</item>
    </izvorni_sadrzaj>
    <derivirana_varijabla naziv="DomainObject.Predmet.SudioniciListNaziv_1">
      <item>FINA - Podružnica Šibenik</item>
      <item>ARAUSA NOVA društvo s ograničenom odgovornošću za brodogradnju</item>
    </derivirana_varijabla>
  </DomainObject.Predmet.SudioniciListNaziv>
  <DomainObject.Predmet.SudioniciListAdressOIB>
    <izvorni_sadrzaj>
      <item>FINA - Podružnica Šibenik, OIB 85821130368, Perivoj L. Marune 1,22000 Šibenik</item>
      <item>ARAUSA NOVA društvo s ograničenom odgovornošću za brodogradnju, OIB 84148815996, Nikole Šubića-Zrinskog 7 ,22211 Vodice</item>
    </izvorni_sadrzaj>
    <derivirana_varijabla naziv="DomainObject.Predmet.SudioniciListAdressOIB_1">
      <item>FINA - Podružnica Šibenik, OIB 85821130368, Perivoj L. Marune 1,22000 Šibenik</item>
      <item>ARAUSA NOVA društvo s ograničenom odgovornošću za brodogradnju, OIB 84148815996, Nikole Šubića-Zrinskog 7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84148815996</item>
    </izvorni_sadrzaj>
    <derivirana_varijabla naziv="DomainObject.Predmet.SudioniciListNazivOIB_1">
      <item>, OIB 85821130368</item>
      <item>, OIB 84148815996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2382</properties:Characters>
  <properties:Lines>73</properties:Lines>
  <properties:Paragraphs>19</properties:Paragraphs>
  <properties:TotalTime>260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2015-12-22T11:21:00Z</dcterms:modified>
  <cp:revision>104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