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ce71" w14:paraId="c3ace7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F6353">
        <w:t>2</w:t>
      </w:r>
      <w:r w:rsidR="004874AB">
        <w:t>85</w:t>
      </w:r>
      <w:r w:rsidR="00FF6353">
        <w:t>2</w:t>
      </w:r>
      <w:r w:rsidRPr="00151FF0">
        <w:t>/1</w:t>
      </w:r>
      <w:r w:rsidR="004874AB">
        <w:t>6</w:t>
      </w:r>
      <w:r w:rsidRPr="00151FF0">
        <w:t>-</w:t>
      </w:r>
      <w:r w:rsidR="00ED424A">
        <w:t>62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4874AB" w:rsidR="004874AB" w:rsidRPr="000525F4">
      <w:pPr>
        <w:jc w:val="both"/>
      </w:pPr>
      <w:r>
        <w:tab/>
      </w:r>
      <w:r w:rsidR="004874AB"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="00DC3B91" w:rsidRPr="00152E85">
        <w:rPr>
          <w:bCs/>
        </w:rPr>
        <w:t>POLJOPRIVREDNA ZADRUGA BOLJA ZEMLJA</w:t>
      </w:r>
      <w:r w:rsidR="00DC3B91">
        <w:rPr>
          <w:bCs/>
        </w:rPr>
        <w:t xml:space="preserve"> u stečaju</w:t>
      </w:r>
      <w:r w:rsidR="00DC3B91" w:rsidRPr="00152E85">
        <w:rPr>
          <w:bCs/>
        </w:rPr>
        <w:t xml:space="preserve">, </w:t>
      </w:r>
      <w:r w:rsidR="00DC3B91">
        <w:rPr>
          <w:bCs/>
        </w:rPr>
        <w:t>Lipik, Frankopanska 17</w:t>
      </w:r>
      <w:r w:rsidR="00DC3B91" w:rsidRPr="00152E85">
        <w:rPr>
          <w:bCs/>
        </w:rPr>
        <w:t>, MBS: 030</w:t>
      </w:r>
      <w:r w:rsidR="00DC3B91">
        <w:rPr>
          <w:bCs/>
        </w:rPr>
        <w:t>181079</w:t>
      </w:r>
      <w:r w:rsidR="00DC3B91" w:rsidRPr="00152E85">
        <w:rPr>
          <w:bCs/>
        </w:rPr>
        <w:t xml:space="preserve">, OIB: </w:t>
      </w:r>
      <w:r w:rsidR="00DC3B91">
        <w:rPr>
          <w:bCs/>
        </w:rPr>
        <w:t>75864492582</w:t>
      </w:r>
      <w:r w:rsidR="004874AB" w:rsidRPr="000525F4">
        <w:t>,</w:t>
      </w:r>
      <w:r w:rsidR="004874AB">
        <w:t xml:space="preserve"> dana </w:t>
      </w:r>
      <w:r w:rsidR="00ED424A">
        <w:t>6</w:t>
      </w:r>
      <w:r w:rsidR="004874AB">
        <w:t xml:space="preserve">. </w:t>
      </w:r>
      <w:r w:rsidR="00ED424A">
        <w:t>ožujk</w:t>
      </w:r>
      <w:r w:rsidR="004874AB">
        <w:t>a 201</w:t>
      </w:r>
      <w:r w:rsidR="00ED424A">
        <w:t>8</w:t>
      </w:r>
      <w:r w:rsidR="004874AB">
        <w:t>.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647E06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ED424A">
        <w:t>TERRA FIRMA d.d. za ulaganje u nekretnine, Zagreb, Budmanijeva 3</w:t>
      </w:r>
      <w:r>
        <w:t xml:space="preserve">, OIB </w:t>
      </w:r>
      <w:r w:rsidR="00AA259E">
        <w:t>22198253360</w:t>
      </w:r>
      <w:r>
        <w:t xml:space="preserve">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</w:t>
      </w:r>
      <w:r w:rsidR="004C3C4B">
        <w:t xml:space="preserve"> zk.ul.br.</w:t>
      </w:r>
      <w:r>
        <w:t xml:space="preserve"> </w:t>
      </w:r>
      <w:r w:rsidR="00647E06">
        <w:t>624 k.o. Branjina, kč.br. 705 mlin, dvor i oranica, površine 3965 m</w:t>
      </w:r>
      <w:r w:rsidR="00647E06" w:rsidRPr="009350D1">
        <w:rPr>
          <w:vertAlign w:val="superscript"/>
        </w:rPr>
        <w:t>2</w:t>
      </w:r>
      <w:r w:rsidR="00647E06">
        <w:t xml:space="preserve">, Branjina, Ulica Davora Kokanovića 36, </w:t>
      </w:r>
      <w:r>
        <w:t xml:space="preserve">za iznos od </w:t>
      </w:r>
      <w:r w:rsidR="00647E06">
        <w:t>35</w:t>
      </w:r>
      <w:r w:rsidR="00BC4900">
        <w:t>.</w:t>
      </w:r>
      <w:r w:rsidR="003A7677">
        <w:t>9</w:t>
      </w:r>
      <w:r w:rsidR="00647E06">
        <w:t>25</w:t>
      </w:r>
      <w:r w:rsidR="006A7EDF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C10884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C10884" w:rsidRPr="00C10884">
        <w:t xml:space="preserve">35.925,00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3A7677">
        <w:t>1</w:t>
      </w:r>
      <w:r w:rsidR="00C10884">
        <w:t>3</w:t>
      </w:r>
      <w:r w:rsidR="003A7677">
        <w:t>.</w:t>
      </w:r>
      <w:r w:rsidR="00C10884">
        <w:t>170</w:t>
      </w:r>
      <w:r w:rsidR="003A7677">
        <w:t>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C10884">
        <w:t>22.755</w:t>
      </w:r>
      <w:r w:rsidR="00BC30DA">
        <w:t>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C10884">
        <w:t>65145</w:t>
      </w:r>
      <w:r>
        <w:t xml:space="preserve">, a kao podatak drugi broj P2 </w:t>
      </w:r>
      <w:r w:rsidR="000F6F63">
        <w:t xml:space="preserve">treba upisati </w:t>
      </w:r>
      <w:r w:rsidR="00C10884">
        <w:t>19127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C8462E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C10884" w:rsidRPr="00C10884">
        <w:t xml:space="preserve">35.925,00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C8462E" w:rsidRPr="00C8462E">
        <w:rPr>
          <w:bCs/>
        </w:rPr>
        <w:t xml:space="preserve">13.170,00 </w:t>
      </w:r>
      <w:r w:rsidR="00D130E3" w:rsidRPr="009752AC">
        <w:rPr>
          <w:bCs/>
        </w:rPr>
        <w:t xml:space="preserve">kn, te s računa broj HR1123900011300028787 iznos od </w:t>
      </w:r>
      <w:r w:rsidR="00C8462E" w:rsidRPr="00C8462E">
        <w:rPr>
          <w:bCs/>
        </w:rPr>
        <w:t xml:space="preserve">22.755,00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AD1AB3">
        <w:rPr>
          <w:bCs/>
        </w:rPr>
        <w:t>2852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C8462E">
        <w:t>treć</w:t>
      </w:r>
      <w:r w:rsidR="00A93365">
        <w:t xml:space="preserve">oj </w:t>
      </w:r>
      <w:r>
        <w:t xml:space="preserve">elektroničkoj javnoj dražbi dana od </w:t>
      </w:r>
      <w:r w:rsidR="00C8462E">
        <w:t>7</w:t>
      </w:r>
      <w:r>
        <w:t>.</w:t>
      </w:r>
      <w:r w:rsidR="00022CB5">
        <w:t>1</w:t>
      </w:r>
      <w:r w:rsidR="00C8462E">
        <w:t>2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C8462E">
        <w:t>27</w:t>
      </w:r>
      <w:r>
        <w:t>.0</w:t>
      </w:r>
      <w:r w:rsidR="00C8462E">
        <w:t>2</w:t>
      </w:r>
      <w:r>
        <w:t>.201</w:t>
      </w:r>
      <w:r w:rsidR="00C8462E">
        <w:t>8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</w:t>
      </w:r>
      <w:r w:rsidR="00CC1AEB">
        <w:t>2</w:t>
      </w:r>
      <w:r w:rsidR="00911262">
        <w:t>.</w:t>
      </w:r>
      <w:r w:rsidR="00CC1AEB">
        <w:t>05</w:t>
      </w:r>
      <w:r>
        <w:t>.201</w:t>
      </w:r>
      <w:r w:rsidR="002C2152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4E0F0A">
      <w:pPr>
        <w:jc w:val="center"/>
      </w:pPr>
      <w:r>
        <w:t xml:space="preserve">U Osijeku </w:t>
      </w:r>
      <w:r w:rsidR="00C8462E" w:rsidRPr="00C8462E">
        <w:t>6. ožujka 2018</w:t>
      </w:r>
      <w:r>
        <w:t>.</w:t>
      </w:r>
    </w:p>
    <w:p w:rsidRDefault="005A71D1" w:rsidP="005A71D1" w:rsidR="005A71D1">
      <w:pPr>
        <w:jc w:val="center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CC1AEB">
        <w:t>i</w:t>
      </w:r>
      <w:r>
        <w:t xml:space="preserve"> upravitelj</w:t>
      </w:r>
      <w:r w:rsidR="001E7CB5">
        <w:t xml:space="preserve"> </w:t>
      </w:r>
      <w:r w:rsidR="00CC1AEB">
        <w:t>Vinko Pečanić, Lipik</w:t>
      </w:r>
    </w:p>
    <w:p w:rsidRDefault="005C0EFC" w:rsidP="00076D97" w:rsidR="00CC1AEB">
      <w:pPr>
        <w:pStyle w:val="Odlomakpopisa"/>
        <w:numPr>
          <w:ilvl w:val="0"/>
          <w:numId w:val="5"/>
        </w:numPr>
        <w:jc w:val="both"/>
      </w:pPr>
      <w:r>
        <w:t>TERRA FIRMA d.d. Zagreb, Budmanijeva 3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B21FF7">
        <w:t>Beli Manastir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1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FF6353" w:rsidRPr="00FF6353">
      <w:t>2852/16-</w:t>
    </w:r>
    <w:r w:rsidR="00ED424A">
      <w:t>62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8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11"/>
  </w:num>
  <w:num w:numId="9">
    <w:abstractNumId w:val="3"/>
  </w:num>
  <w:num w:numId="10">
    <w:abstractNumId w:val="1"/>
  </w:num>
  <w:num w:numId="11">
    <w:abstractNumId w:val="7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2CB5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152"/>
    <w:rsid w:val="002C2CDE"/>
    <w:rsid w:val="002C4521"/>
    <w:rsid w:val="002C4D92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85332"/>
    <w:rsid w:val="003A14D4"/>
    <w:rsid w:val="003A3A0C"/>
    <w:rsid w:val="003A7677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6590F"/>
    <w:rsid w:val="00471F10"/>
    <w:rsid w:val="00474651"/>
    <w:rsid w:val="004761A5"/>
    <w:rsid w:val="00477F15"/>
    <w:rsid w:val="00480489"/>
    <w:rsid w:val="004841E8"/>
    <w:rsid w:val="004854D4"/>
    <w:rsid w:val="004868A7"/>
    <w:rsid w:val="004874AB"/>
    <w:rsid w:val="00490423"/>
    <w:rsid w:val="00491777"/>
    <w:rsid w:val="004A7283"/>
    <w:rsid w:val="004A79EB"/>
    <w:rsid w:val="004C1A49"/>
    <w:rsid w:val="004C3C4B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30129"/>
    <w:rsid w:val="00533684"/>
    <w:rsid w:val="00542A40"/>
    <w:rsid w:val="00542FAD"/>
    <w:rsid w:val="00555A5F"/>
    <w:rsid w:val="005606B3"/>
    <w:rsid w:val="00562DE4"/>
    <w:rsid w:val="005A1517"/>
    <w:rsid w:val="005A71D1"/>
    <w:rsid w:val="005C0EFC"/>
    <w:rsid w:val="005C15A4"/>
    <w:rsid w:val="005C72BB"/>
    <w:rsid w:val="005D2747"/>
    <w:rsid w:val="005E3E8E"/>
    <w:rsid w:val="005F0872"/>
    <w:rsid w:val="005F4DFA"/>
    <w:rsid w:val="0061543A"/>
    <w:rsid w:val="006407A2"/>
    <w:rsid w:val="00647E06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A259E"/>
    <w:rsid w:val="00AB601F"/>
    <w:rsid w:val="00AB6394"/>
    <w:rsid w:val="00AD1AB3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1FF7"/>
    <w:rsid w:val="00B32B35"/>
    <w:rsid w:val="00B33ED8"/>
    <w:rsid w:val="00B40758"/>
    <w:rsid w:val="00B41D7F"/>
    <w:rsid w:val="00B53059"/>
    <w:rsid w:val="00B553CD"/>
    <w:rsid w:val="00B7323F"/>
    <w:rsid w:val="00B7486B"/>
    <w:rsid w:val="00B83C12"/>
    <w:rsid w:val="00B92F6B"/>
    <w:rsid w:val="00BA301E"/>
    <w:rsid w:val="00BC00E1"/>
    <w:rsid w:val="00BC068F"/>
    <w:rsid w:val="00BC30DA"/>
    <w:rsid w:val="00BC4900"/>
    <w:rsid w:val="00BC5EF2"/>
    <w:rsid w:val="00BC69B4"/>
    <w:rsid w:val="00BD0763"/>
    <w:rsid w:val="00BD2D5E"/>
    <w:rsid w:val="00BD402C"/>
    <w:rsid w:val="00BE4AEB"/>
    <w:rsid w:val="00C10884"/>
    <w:rsid w:val="00C17E69"/>
    <w:rsid w:val="00C20B4A"/>
    <w:rsid w:val="00C25670"/>
    <w:rsid w:val="00C34239"/>
    <w:rsid w:val="00C4763B"/>
    <w:rsid w:val="00C47A65"/>
    <w:rsid w:val="00C57D86"/>
    <w:rsid w:val="00C773E3"/>
    <w:rsid w:val="00C80F42"/>
    <w:rsid w:val="00C81FF4"/>
    <w:rsid w:val="00C834BD"/>
    <w:rsid w:val="00C8462E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1AEB"/>
    <w:rsid w:val="00CC3247"/>
    <w:rsid w:val="00CD1611"/>
    <w:rsid w:val="00CE51CE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B91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00AE"/>
    <w:rsid w:val="00EB271D"/>
    <w:rsid w:val="00EC3792"/>
    <w:rsid w:val="00ED424A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4063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1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1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1C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1C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5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1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1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1C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1C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664</properties:Words>
  <properties:Characters>3534</properties:Characters>
  <properties:Lines>94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2018-03-06T07:50:00Z</dcterms:created>
  <dc:creator>banka</dc:creator>
  <cp:lastModifiedBy>Elizabeta Đeke</cp:lastModifiedBy>
  <cp:lastPrinted>2017-05-15T06:33:00Z</cp:lastPrinted>
  <dcterms:modified xmlns:xsi="http://www.w3.org/2001/XMLSchema-instance" xsi:type="dcterms:W3CDTF">2018-03-06T12:48:00Z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 6.3.docx)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