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933d" w14:paraId="316933d" w:rsidRDefault="00DF062C" w:rsidP="00FD7EAC" w:rsidR="00DF062C">
      <w:pPr>
        <w:pStyle w:val="Naslov1"/>
        <w:jc w:val="left"/>
        <w15:collapsed w:val="false"/>
        <w:rPr>
          <w:b w:val="false"/>
          <w:lang w:val="hr-HR"/>
        </w:rPr>
      </w:pPr>
      <w:bookmarkStart w:name="_GoBack" w:id="0"/>
      <w:bookmarkEnd w:id="0"/>
    </w:p>
    <w:p w:rsidRDefault="00B75497" w:rsidP="00B75497" w:rsidR="00B75497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 w:rsidR="00FD7EAC">
        <w:rPr>
          <w:b w:val="false"/>
          <w:lang w:val="hr-HR"/>
        </w:rPr>
        <w:t>1321/17-6</w:t>
      </w:r>
    </w:p>
    <w:p w:rsidRDefault="00590D1E" w:rsidP="00590D1E" w:rsidR="00590D1E">
      <w:r>
        <w:rPr>
          <w:rStyle w:val="Naglaeno"/>
        </w:rPr>
        <w:t xml:space="preserve">             </w:t>
      </w:r>
      <w:r w:rsidR="00D82E95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FD7EAC" w:rsidP="00FD7EAC" w:rsidR="00FD7EAC">
      <w:pPr>
        <w:ind w:firstLine="708"/>
        <w:jc w:val="both"/>
      </w:pPr>
      <w:r>
        <w:t>Trgovački sud u Osijeku, po sucu po sucu Jadranki Herman, u stečajnom predmetu povodom zahtjeva Financijske agencije Regionalni centar Osijek Podružnica Osijek, L. Jagera 3, za pokretanje skraćenog stečajnog postupka nad dužnikom F1 AUTOMOBILI j.d.o.o. za trgovinu i usluge, Osijek, Vranska 50, MBS: 030172112, OIB: 24673461586, dana 8. rujna  2017.</w:t>
      </w:r>
    </w:p>
    <w:p w:rsidRDefault="001718AE" w:rsidP="00B75497" w:rsidR="001718AE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r w:rsidR="00FD7EAC">
        <w:t>F1 AUTOMOBILI j.d.o.o. za trgovinu i usluge, Osijek, Vranska 50, MBS: 030172112, OIB: 24673461586.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B75497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FD7EAC">
        <w:t>20. srpnja 2017.</w:t>
      </w:r>
      <w:r w:rsidR="00B75497">
        <w:t xml:space="preserve">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D7EAC">
        <w:t>7</w:t>
      </w:r>
      <w:r w:rsidR="00D7218C">
        <w:t>-01/04 Ur. broj 04-06-1</w:t>
      </w:r>
      <w:r w:rsidR="00FD7EAC">
        <w:t>7</w:t>
      </w:r>
      <w:r w:rsidR="00D7218C">
        <w:t>-</w:t>
      </w:r>
      <w:r w:rsidR="00FD7EAC">
        <w:t>3787</w:t>
      </w:r>
      <w:r w:rsidR="00CD61D3">
        <w:t xml:space="preserve"> </w:t>
      </w:r>
      <w:r w:rsidR="00D7218C">
        <w:t xml:space="preserve"> od</w:t>
      </w:r>
      <w:r w:rsidR="00CD61D3">
        <w:t xml:space="preserve"> 1</w:t>
      </w:r>
      <w:r w:rsidR="00FD7EAC">
        <w:t xml:space="preserve">9. srpnja 2017. 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 xml:space="preserve">skraćenog stečajnog postupka nad dužnikom </w:t>
      </w:r>
      <w:r w:rsidR="00997DC6">
        <w:t>F1 AUTOMOBILI j.d.o.o. za trgovinu i usluge, Osijek, Vranska 50, MBS: 030172112, OIB: 24673461586.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 xml:space="preserve">Dana </w:t>
      </w:r>
      <w:r w:rsidR="00997DC6">
        <w:t xml:space="preserve">1. kolovoza 2017. </w:t>
      </w:r>
      <w:r>
        <w:t xml:space="preserve">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CD61D3">
        <w:t>1</w:t>
      </w:r>
      <w:r w:rsidR="00997DC6">
        <w:t>321/17-3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41616A" w:rsidP="0041616A" w:rsidR="0041616A">
      <w:pPr>
        <w:ind w:firstLine="720"/>
        <w:jc w:val="center"/>
      </w:pPr>
      <w:r>
        <w:lastRenderedPageBreak/>
        <w:t>2</w:t>
      </w:r>
    </w:p>
    <w:p w:rsidRDefault="00997DC6" w:rsidP="00997DC6" w:rsidR="00997DC6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>
        <w:rPr>
          <w:b w:val="false"/>
          <w:lang w:val="hr-HR"/>
        </w:rPr>
        <w:t>1321/17-6</w:t>
      </w:r>
    </w:p>
    <w:p w:rsidRDefault="0041616A" w:rsidP="0041616A" w:rsidR="0041616A">
      <w:pPr>
        <w:ind w:firstLine="720"/>
        <w:jc w:val="center"/>
      </w:pPr>
    </w:p>
    <w:p w:rsidRDefault="0041616A" w:rsidP="0041616A" w:rsidR="0041616A">
      <w:pPr>
        <w:ind w:firstLine="720"/>
        <w:jc w:val="center"/>
      </w:pPr>
    </w:p>
    <w:p w:rsidRDefault="00D84AEC" w:rsidP="00301A4D" w:rsidR="00D84AEC">
      <w:pPr>
        <w:ind w:firstLine="720"/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r w:rsidR="006D19A2">
        <w:t>10. kolovoza 2017.</w:t>
      </w:r>
      <w:r w:rsidR="006E648B">
        <w:t xml:space="preserve"> godine, vjerovnik Republika </w:t>
      </w:r>
      <w:r w:rsidR="006D19A2">
        <w:t>Hrvatska Ministarstvo financija, Porezna uprava, Područni ured  Osijek,  z</w:t>
      </w:r>
      <w:r w:rsidR="006E648B">
        <w:t>astupana po Županijskom</w:t>
      </w:r>
      <w:r w:rsidR="00D67A2E">
        <w:t xml:space="preserve"> </w:t>
      </w:r>
      <w:r w:rsidR="006D19A2">
        <w:t>državnom odvjetništvu u Osijeku</w:t>
      </w:r>
      <w:r w:rsidR="006E648B">
        <w:t xml:space="preserve"> podnijela je prijedlog za otvaranjem stečajnog postupka nad dužnikom </w:t>
      </w:r>
      <w:r w:rsidR="006D19A2">
        <w:t>F1 AUTOMOBILI j.d.o.o. za trgovinu i usluge, Osijek, Vranska 50, MBS: 030172112, OIB: 24673461586</w:t>
      </w:r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6D19A2">
        <w:rPr>
          <w:bCs/>
        </w:rPr>
        <w:t xml:space="preserve">8. rujan 2017. </w:t>
      </w:r>
      <w:r w:rsidR="00D67A2E">
        <w:rPr>
          <w:bCs/>
        </w:rPr>
        <w:t xml:space="preserve">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607A96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stav1.</w:t>
      </w:r>
      <w:r w:rsidR="002132A8">
        <w:t xml:space="preserve"> </w:t>
      </w:r>
      <w:r w:rsidR="00F920FE">
        <w:t>Stečajnog</w:t>
      </w:r>
      <w:r w:rsidR="002132A8">
        <w:t>zakona).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75497" w:rsidP="00B75497" w:rsidR="00B75497">
      <w:pPr>
        <w:numPr>
          <w:ilvl w:val="0"/>
          <w:numId w:val="2"/>
        </w:numPr>
        <w:jc w:val="both"/>
      </w:pPr>
      <w:r>
        <w:t>Predla</w:t>
      </w:r>
      <w:r w:rsidR="00F03962">
        <w:t>gatelj FINA RC Osijek</w:t>
      </w:r>
    </w:p>
    <w:p w:rsidRDefault="00B7064E" w:rsidP="00CD61D3" w:rsidR="00CD61D3" w:rsidRPr="00CD61D3">
      <w:pPr>
        <w:numPr>
          <w:ilvl w:val="0"/>
          <w:numId w:val="2"/>
        </w:numPr>
        <w:jc w:val="both"/>
      </w:pPr>
      <w:r>
        <w:t>Dužniku</w:t>
      </w:r>
      <w:r w:rsidR="00F03962">
        <w:t xml:space="preserve"> F1 AUTOMOBILI j.d.o.o. Osijek, Vranska 50</w:t>
      </w:r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F03962">
        <w:t>o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F03962" w:rsidP="00E3332C" w:rsidR="00DE7EA8">
      <w:pPr>
        <w:numPr>
          <w:ilvl w:val="0"/>
          <w:numId w:val="2"/>
        </w:numPr>
        <w:jc w:val="both"/>
      </w:pPr>
      <w:r>
        <w:t>kal. 8/10</w:t>
      </w:r>
    </w:p>
    <w:p w:rsidRDefault="00D3536B" w:rsidP="00D3536B" w:rsidR="00D3536B">
      <w:pPr>
        <w:ind w:left="360"/>
        <w:jc w:val="both"/>
      </w:pPr>
    </w:p>
    <w:sectPr w:rsidSect="00F03962" w:rsidR="00D3536B">
      <w:pgSz w:h="15840" w:w="12240"/>
      <w:pgMar w:gutter="0" w:footer="708" w:header="708" w:left="1800" w:bottom="1440" w:right="1800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72890"/>
    <w:rsid w:val="000A3581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867CA"/>
    <w:rsid w:val="001C0CFA"/>
    <w:rsid w:val="001D2166"/>
    <w:rsid w:val="001E7E8C"/>
    <w:rsid w:val="002132A8"/>
    <w:rsid w:val="0028334A"/>
    <w:rsid w:val="00287EC6"/>
    <w:rsid w:val="00292D1E"/>
    <w:rsid w:val="002C51D3"/>
    <w:rsid w:val="002D7118"/>
    <w:rsid w:val="002E7214"/>
    <w:rsid w:val="002F7A13"/>
    <w:rsid w:val="00301A4D"/>
    <w:rsid w:val="003331FB"/>
    <w:rsid w:val="00365B73"/>
    <w:rsid w:val="003843C3"/>
    <w:rsid w:val="003B06A8"/>
    <w:rsid w:val="003B51C9"/>
    <w:rsid w:val="003B7AAC"/>
    <w:rsid w:val="003D451A"/>
    <w:rsid w:val="0041616A"/>
    <w:rsid w:val="00455C18"/>
    <w:rsid w:val="00456233"/>
    <w:rsid w:val="004636D6"/>
    <w:rsid w:val="004E65BC"/>
    <w:rsid w:val="005012E6"/>
    <w:rsid w:val="005200AB"/>
    <w:rsid w:val="005560F4"/>
    <w:rsid w:val="00571630"/>
    <w:rsid w:val="00583AE6"/>
    <w:rsid w:val="00590D1E"/>
    <w:rsid w:val="005C04D0"/>
    <w:rsid w:val="005C39A5"/>
    <w:rsid w:val="005C41E4"/>
    <w:rsid w:val="005E2B09"/>
    <w:rsid w:val="005E739C"/>
    <w:rsid w:val="00607A96"/>
    <w:rsid w:val="00625F0A"/>
    <w:rsid w:val="00640246"/>
    <w:rsid w:val="006832C3"/>
    <w:rsid w:val="006D19A2"/>
    <w:rsid w:val="006E648B"/>
    <w:rsid w:val="006F0A36"/>
    <w:rsid w:val="00707959"/>
    <w:rsid w:val="00710662"/>
    <w:rsid w:val="00726845"/>
    <w:rsid w:val="007360A5"/>
    <w:rsid w:val="00752B41"/>
    <w:rsid w:val="007C1C95"/>
    <w:rsid w:val="007C2112"/>
    <w:rsid w:val="007E4F5B"/>
    <w:rsid w:val="0083069C"/>
    <w:rsid w:val="00843FFA"/>
    <w:rsid w:val="0085567C"/>
    <w:rsid w:val="008A49DF"/>
    <w:rsid w:val="008F656F"/>
    <w:rsid w:val="00941AE2"/>
    <w:rsid w:val="00964800"/>
    <w:rsid w:val="00991CE4"/>
    <w:rsid w:val="00992F2B"/>
    <w:rsid w:val="00996147"/>
    <w:rsid w:val="00997DC6"/>
    <w:rsid w:val="009E2A56"/>
    <w:rsid w:val="00A45F7B"/>
    <w:rsid w:val="00AA0272"/>
    <w:rsid w:val="00B12FA6"/>
    <w:rsid w:val="00B526C2"/>
    <w:rsid w:val="00B6174E"/>
    <w:rsid w:val="00B7064E"/>
    <w:rsid w:val="00B75497"/>
    <w:rsid w:val="00B96701"/>
    <w:rsid w:val="00BB4147"/>
    <w:rsid w:val="00BE52C5"/>
    <w:rsid w:val="00BE7CED"/>
    <w:rsid w:val="00C02B4E"/>
    <w:rsid w:val="00C07DF9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82E95"/>
    <w:rsid w:val="00D84AEC"/>
    <w:rsid w:val="00DB1856"/>
    <w:rsid w:val="00DE4EC1"/>
    <w:rsid w:val="00DE7EA8"/>
    <w:rsid w:val="00DF062C"/>
    <w:rsid w:val="00E3332C"/>
    <w:rsid w:val="00E55445"/>
    <w:rsid w:val="00E60DDF"/>
    <w:rsid w:val="00E93910"/>
    <w:rsid w:val="00E962DA"/>
    <w:rsid w:val="00E97528"/>
    <w:rsid w:val="00ED07AA"/>
    <w:rsid w:val="00ED438E"/>
    <w:rsid w:val="00F03962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5CB"/>
    <w:rsid w:val="00FD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E7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C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C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C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C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E7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C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C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C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C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5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St-1321/2017</izvorni_sadrzaj>
    <derivirana_varijabla naziv="DomainObject.Predmet.OznakaBroj_1">St-1321/2017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F1 AUTOMOBILI j.d.o.o. za trgovinu i usluge</izvorni_sadrzaj>
    <derivirana_varijabla naziv="DomainObject.Predmet.ProtustrankaFormated_1">  F1 AUTOMOBILI j.d.o.o. za trgovinu i usluge</derivirana_varijabla>
  </DomainObject.Predmet.ProtustrankaFormated>
  <DomainObject.Predmet.ProtustrankaFormatedOIB>
    <izvorni_sadrzaj>  F1 AUTOMOBILI j.d.o.o. za trgovinu i usluge, OIB 24673461586</izvorni_sadrzaj>
    <derivirana_varijabla naziv="DomainObject.Predmet.ProtustrankaFormatedOIB_1">  F1 AUTOMOBILI j.d.o.o. za trgovinu i usluge, OIB 24673461586</derivirana_varijabla>
  </DomainObject.Predmet.ProtustrankaFormatedOIB>
  <DomainObject.Predmet.ProtustrankaFormatedWithAdress>
    <izvorni_sadrzaj> F1 AUTOMOBILI j.d.o.o. za trgovinu i usluge, Vranska 50, 31000 Osijek</izvorni_sadrzaj>
    <derivirana_varijabla naziv="DomainObject.Predmet.ProtustrankaFormatedWithAdress_1"> F1 AUTOMOBILI j.d.o.o. za trgovinu i usluge, Vranska 50, 31000 Osijek</derivirana_varijabla>
  </DomainObject.Predmet.ProtustrankaFormatedWithAdress>
  <DomainObject.Predmet.ProtustrankaFormatedWithAdressOIB>
    <izvorni_sadrzaj> F1 AUTOMOBILI j.d.o.o. za trgovinu i usluge, OIB 24673461586, Vranska 50, 31000 Osijek</izvorni_sadrzaj>
    <derivirana_varijabla naziv="DomainObject.Predmet.ProtustrankaFormatedWithAdressOIB_1"> F1 AUTOMOBILI j.d.o.o. za trgovinu i usluge, OIB 24673461586, Vranska 50, 31000 Osijek</derivirana_varijabla>
  </DomainObject.Predmet.ProtustrankaFormatedWithAdressOIB>
  <DomainObject.Predmet.ProtustrankaWithAdress>
    <izvorni_sadrzaj>F1 AUTOMOBILI j.d.o.o. za trgovinu i usluge Vranska 50, 31000 Osijek</izvorni_sadrzaj>
    <derivirana_varijabla naziv="DomainObject.Predmet.ProtustrankaWithAdress_1">F1 AUTOMOBILI j.d.o.o. za trgovinu i usluge Vranska 50, 31000 Osijek</derivirana_varijabla>
  </DomainObject.Predmet.ProtustrankaWithAdress>
  <DomainObject.Predmet.ProtustrankaWithAdressOIB>
    <izvorni_sadrzaj>F1 AUTOMOBILI j.d.o.o. za trgovinu i usluge, OIB 24673461586, Vranska 50, 31000 Osijek</izvorni_sadrzaj>
    <derivirana_varijabla naziv="DomainObject.Predmet.ProtustrankaWithAdressOIB_1">F1 AUTOMOBILI j.d.o.o. za trgovinu i usluge, OIB 24673461586, Vranska 50, 31000 Osijek</derivirana_varijabla>
  </DomainObject.Predmet.ProtustrankaWithAdressOIB>
  <DomainObject.Predmet.ProtustrankaNazivFormated>
    <izvorni_sadrzaj>F1 AUTOMOBILI j.d.o.o. za trgovinu i usluge</izvorni_sadrzaj>
    <derivirana_varijabla naziv="DomainObject.Predmet.ProtustrankaNazivFormated_1">F1 AUTOMOBILI j.d.o.o. za trgovinu i usluge</derivirana_varijabla>
  </DomainObject.Predmet.ProtustrankaNazivFormated>
  <DomainObject.Predmet.ProtustrankaNazivFormatedOIB>
    <izvorni_sadrzaj>F1 AUTOMOBILI j.d.o.o. za trgovinu i usluge, OIB 24673461586</izvorni_sadrzaj>
    <derivirana_varijabla naziv="DomainObject.Predmet.ProtustrankaNazivFormatedOIB_1">F1 AUTOMOBILI j.d.o.o. za trgovinu i usluge, OIB 24673461586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F1 AUTOMOBILI j.d.o.o. za trgovinu i usluge</item>
    </izvorni_sadrzaj>
    <derivirana_varijabla naziv="DomainObject.Predmet.ProtuStrankaListFormated_1">
      <item>F1 AUTOMOBILI j.d.o.o. za trgovinu i usluge</item>
    </derivirana_varijabla>
  </DomainObject.Predmet.ProtuStrankaListFormated>
  <DomainObject.Predmet.ProtuStrankaListFormatedOIB>
    <izvorni_sadrzaj>
      <item>F1 AUTOMOBILI j.d.o.o. za trgovinu i usluge, OIB 24673461586</item>
    </izvorni_sadrzaj>
    <derivirana_varijabla naziv="DomainObject.Predmet.ProtuStrankaListFormatedOIB_1">
      <item>F1 AUTOMOBILI j.d.o.o. za trgovinu i usluge, OIB 24673461586</item>
    </derivirana_varijabla>
  </DomainObject.Predmet.ProtuStrankaListFormatedOIB>
  <DomainObject.Predmet.ProtuStrankaListFormatedWithAdress>
    <izvorni_sadrzaj>
      <item>F1 AUTOMOBILI j.d.o.o. za trgovinu i usluge, Vranska 50, 31000 Osijek</item>
    </izvorni_sadrzaj>
    <derivirana_varijabla naziv="DomainObject.Predmet.ProtuStrankaListFormatedWithAdress_1">
      <item>F1 AUTOMOBILI j.d.o.o. za trgovinu i usluge, Vranska 50, 31000 Osijek</item>
    </derivirana_varijabla>
  </DomainObject.Predmet.ProtuStrankaListFormatedWithAdress>
  <DomainObject.Predmet.ProtuStrankaListFormatedWithAdressOIB>
    <izvorni_sadrzaj>
      <item>F1 AUTOMOBILI j.d.o.o. za trgovinu i usluge, OIB 24673461586, Vranska 50, 31000 Osijek</item>
    </izvorni_sadrzaj>
    <derivirana_varijabla naziv="DomainObject.Predmet.ProtuStrankaListFormatedWithAdressOIB_1">
      <item>F1 AUTOMOBILI j.d.o.o. za trgovinu i usluge, OIB 24673461586, Vranska 50, 31000 Osijek</item>
    </derivirana_varijabla>
  </DomainObject.Predmet.ProtuStrankaListFormatedWithAdressOIB>
  <DomainObject.Predmet.ProtuStrankaListNazivFormated>
    <izvorni_sadrzaj>
      <item>F1 AUTOMOBILI j.d.o.o. za trgovinu i usluge</item>
    </izvorni_sadrzaj>
    <derivirana_varijabla naziv="DomainObject.Predmet.ProtuStrankaListNazivFormated_1">
      <item>F1 AUTOMOBILI j.d.o.o. za trgovinu i usluge</item>
    </derivirana_varijabla>
  </DomainObject.Predmet.ProtuStrankaListNazivFormated>
  <DomainObject.Predmet.ProtuStrankaListNazivFormatedOIB>
    <izvorni_sadrzaj>
      <item>F1 AUTOMOBILI j.d.o.o. za trgovinu i usluge, OIB 24673461586</item>
    </izvorni_sadrzaj>
    <derivirana_varijabla naziv="DomainObject.Predmet.ProtuStrankaListNazivFormatedOIB_1">
      <item>F1 AUTOMOBILI j.d.o.o. za trgovinu i usluge, OIB 24673461586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F1 AUTOMOBILI j.d.o.o. za trgovinu i usluge</izvorni_sadrzaj>
    <derivirana_varijabla naziv="DomainObject.Predmet.ProtustrankaIDrugi_1">F1 AUTOMOBILI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F1 AUTOMOBILI j.d.o.o. za trgovinu i usluge, OIB 24673461586, Vranska 50, 31000 Osijek</izvorni_sadrzaj>
    <derivirana_varijabla naziv="DomainObject.Predmet.ProtustrankaIDrugiAdressOIB_1">F1 AUTOMOBILI j.d.o.o. za trgovinu i usluge, OIB 24673461586, Vranska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F1 AUTOMOBILI j.d.o.o. za trgovinu i usluge</item>
    </izvorni_sadrzaj>
    <derivirana_varijabla naziv="DomainObject.Predmet.SudioniciListNaziv_1">
      <item>Fina rc Osijek</item>
      <item>F1 AUTOMOBILI j.d.o.o. za trgovinu i usluge</item>
    </derivirana_varijabla>
  </DomainObject.Predmet.SudioniciListNaziv>
  <DomainObject.Predmet.SudioniciListAdressOIB>
    <izvorni_sadrzaj>
      <item>Fina rc Osijek, OIB 85821130368</item>
      <item>F1 AUTOMOBILI j.d.o.o. za trgovinu i usluge, OIB 24673461586, Vranska 50,31000 Osijek</item>
    </izvorni_sadrzaj>
    <derivirana_varijabla naziv="DomainObject.Predmet.SudioniciListAdressOIB_1">
      <item>Fina rc Osijek, OIB 85821130368</item>
      <item>F1 AUTOMOBILI j.d.o.o. za trgovinu i usluge, OIB 24673461586, Vranska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24673461586</item>
    </izvorni_sadrzaj>
    <derivirana_varijabla naziv="DomainObject.Predmet.SudioniciListNazivOIB_1">
      <item>, OIB 85821130368</item>
      <item>, OIB 24673461586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010865-9177-4D69-9F10-743474609D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2573</properties:Characters>
  <properties:Lines>84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2017-09-08T12:11:00Z</dcterms:created>
  <dc:creator>mkocijan</dc:creator>
  <cp:lastModifiedBy>Maja Kocijan</cp:lastModifiedBy>
  <cp:lastPrinted>2017-09-08T12:18:00Z</cp:lastPrinted>
  <dcterms:modified xmlns:xsi="http://www.w3.org/2001/XMLSchema-instance" xsi:type="dcterms:W3CDTF">2017-09-08T12:21:00Z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