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e309" w14:paraId="98de309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356A3">
        <w:rPr>
          <w:sz w:val="24"/>
          <w:szCs w:val="24"/>
          <w:lang w:val="hr-HR"/>
        </w:rPr>
        <w:t>50</w:t>
      </w:r>
      <w:r w:rsidR="00EC0729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0356A3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11685">
        <w:t>AURI MANI d.o.o., Zadar, Ane Vidović 8, Zadar, OIB: 77789257917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C4592">
        <w:rPr>
          <w:szCs w:val="24"/>
        </w:rPr>
        <w:t>07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C11685">
        <w:t>ŽELJKO NINKOVIĆ iz Zadra, Ane Vidović 8</w:t>
      </w:r>
      <w:r w:rsidR="00D25E9C" w:rsidRPr="00262427">
        <w:rPr>
          <w:szCs w:val="24"/>
        </w:rPr>
        <w:t>,</w:t>
      </w:r>
      <w:r w:rsidR="00262427">
        <w:rPr>
          <w:szCs w:val="24"/>
        </w:rPr>
        <w:t xml:space="preserve"> OIB: </w:t>
      </w:r>
      <w:r w:rsidR="00C11685">
        <w:rPr>
          <w:szCs w:val="24"/>
        </w:rPr>
        <w:t>64824769763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731A74">
        <w:rPr>
          <w:szCs w:val="24"/>
        </w:rPr>
        <w:t xml:space="preserve"> solidarno</w:t>
      </w:r>
      <w:r w:rsidRPr="00951610">
        <w:rPr>
          <w:szCs w:val="24"/>
        </w:rPr>
        <w:t xml:space="preserve"> 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0356A3">
        <w:rPr>
          <w:szCs w:val="24"/>
        </w:rPr>
        <w:t>50</w:t>
      </w:r>
      <w:r w:rsidR="00C11685">
        <w:rPr>
          <w:szCs w:val="24"/>
        </w:rPr>
        <w:t>2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C1168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11685" w:rsidRPr="00C11685">
        <w:rPr>
          <w:sz w:val="24"/>
          <w:szCs w:val="24"/>
        </w:rPr>
        <w:t>AURI MANI d.o.o., Zadar</w:t>
      </w:r>
      <w:r w:rsidR="004C4592" w:rsidRPr="00C11685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4C4592">
        <w:rPr>
          <w:sz w:val="24"/>
          <w:szCs w:val="24"/>
          <w:lang w:val="hr-HR"/>
        </w:rPr>
        <w:t>07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 w:rsidRPr="0085093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C11685">
        <w:t xml:space="preserve">ŽELJKO NINKOVIĆ iz Zadra, Ane Vidović 8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81CB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11685">
      <w:rPr>
        <w:sz w:val="24"/>
        <w:szCs w:val="24"/>
        <w:lang w:val="hr-HR"/>
      </w:rPr>
      <w:t>502</w:t>
    </w:r>
    <w:r w:rsidR="002806C2">
      <w:rPr>
        <w:sz w:val="24"/>
        <w:szCs w:val="24"/>
        <w:lang w:val="hr-HR"/>
      </w:rPr>
      <w:t>/16-</w:t>
    </w:r>
    <w:r w:rsidR="000356A3">
      <w:rPr>
        <w:sz w:val="24"/>
        <w:szCs w:val="24"/>
        <w:lang w:val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1CBF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1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C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1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C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C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C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 MANI društvo s ograničenom odgovornošću za poljoprivredu, trgovinu i usluge</izvorni_sadrzaj>
    <derivirana_varijabla naziv="DomainObject.Predmet.ProtustrankaFormated_1">  AURI MANI društvo s ograničenom odgovornošću za poljoprivredu, trgovinu i usluge</derivirana_varijabla>
  </DomainObject.Predmet.ProtustrankaFormated>
  <DomainObject.Predmet.ProtustrankaFormatedOIB>
    <izvorni_sadrzaj>  AURI MANI društvo s ograničenom odgovornošću za poljoprivredu, trgovinu i usluge, OIB 77789257917</izvorni_sadrzaj>
    <derivirana_varijabla naziv="DomainObject.Predmet.ProtustrankaFormatedOIB_1">  AURI MANI društvo s ograničenom odgovornošću za poljoprivredu, trgovinu i usluge, OIB 77789257917</derivirana_varijabla>
  </DomainObject.Predmet.ProtustrankaFormatedOIB>
  <DomainObject.Predmet.ProtustrankaFormatedWithAdress>
    <izvorni_sadrzaj> AURI MANI društvo s ograničenom odgovornošću za poljoprivredu, trgovinu i usluge, Ane Vidović 8, 23000 Zadar</izvorni_sadrzaj>
    <derivirana_varijabla naziv="DomainObject.Predmet.ProtustrankaFormatedWithAdress_1"> AURI MANI društvo s ograničenom odgovornošću za poljoprivredu, trgovinu i usluge, Ane Vidović 8, 23000 Zadar</derivirana_varijabla>
  </DomainObject.Predmet.ProtustrankaFormatedWithAdress>
  <DomainObject.Predmet.ProtustrankaFormatedWithAdressOIB>
    <izvorni_sadrzaj> AURI MANI društvo s ograničenom odgovornošću za poljoprivredu, trgovinu i usluge, OIB 77789257917, Ane Vidović 8, 23000 Zadar</izvorni_sadrzaj>
    <derivirana_varijabla naziv="DomainObject.Predmet.ProtustrankaFormatedWithAdressOIB_1"> AURI MANI društvo s ograničenom odgovornošću za poljoprivredu, trgovinu i usluge, OIB 77789257917, Ane Vidović 8, 23000 Zadar</derivirana_varijabla>
  </DomainObject.Predmet.ProtustrankaFormatedWithAdressOIB>
  <DomainObject.Predmet.ProtustrankaWithAdress>
    <izvorni_sadrzaj>AURI MANI društvo s ograničenom odgovornošću za poljoprivredu, trgovinu i usluge Ane Vidović 8, 23000 Zadar</izvorni_sadrzaj>
    <derivirana_varijabla naziv="DomainObject.Predmet.ProtustrankaWithAdress_1">AURI MANI društvo s ograničenom odgovornošću za poljoprivredu, trgovinu i usluge Ane Vidović 8, 23000 Zadar</derivirana_varijabla>
  </DomainObject.Predmet.ProtustrankaWithAdress>
  <DomainObject.Predmet.ProtustrankaWithAdressOIB>
    <izvorni_sadrzaj>AURI MANI društvo s ograničenom odgovornošću za poljoprivredu, trgovinu i usluge, OIB 77789257917, Ane Vidović 8, 23000 Zadar</izvorni_sadrzaj>
    <derivirana_varijabla naziv="DomainObject.Predmet.ProtustrankaWithAdressOIB_1">AURI MANI društvo s ograničenom odgovornošću za poljoprivredu, trgovinu i usluge, OIB 77789257917, Ane Vidović 8, 23000 Zadar</derivirana_varijabla>
  </DomainObject.Predmet.ProtustrankaWithAdressOIB>
  <DomainObject.Predmet.ProtustrankaNazivFormated>
    <izvorni_sadrzaj>AURI MANI društvo s ograničenom odgovornošću za poljoprivredu, trgovinu i usluge</izvorni_sadrzaj>
    <derivirana_varijabla naziv="DomainObject.Predmet.ProtustrankaNazivFormated_1">AURI MANI društvo s ograničenom odgovornošću za poljoprivredu, trgovinu i usluge</derivirana_varijabla>
  </DomainObject.Predmet.ProtustrankaNazivFormated>
  <DomainObject.Predmet.ProtustrankaNazivFormatedOIB>
    <izvorni_sadrzaj>AURI MANI društvo s ograničenom odgovornošću za poljoprivredu, trgovinu i usluge, OIB 77789257917</izvorni_sadrzaj>
    <derivirana_varijabla naziv="DomainObject.Predmet.ProtustrankaNazivFormatedOIB_1">AURI MANI društvo s ograničenom odgovornošću za poljoprivredu, trgovinu i usluge, OIB 77789257917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23403.75</izvorni_sadrzaj>
    <derivirana_varijabla naziv="DomainObject.Predmet.TrenutnaVrijednost_1">23403.75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AURI MANI društvo s ograničenom odgovornošću za poljoprivredu, trgovinu i usluge</item>
    </izvorni_sadrzaj>
    <derivirana_varijabla naziv="DomainObject.Predmet.ProtuStrankaListFormated_1">
      <item>AURI MANI društvo s ograničenom odgovornošću za poljoprivredu, trgovinu i usluge</item>
    </derivirana_varijabla>
  </DomainObject.Predmet.ProtuStrankaListFormated>
  <DomainObject.Predmet.ProtuStrankaListFormatedOIB>
    <izvorni_sadrzaj>
      <item>AURI MANI društvo s ograničenom odgovornošću za poljoprivredu, trgovinu i usluge, OIB 77789257917</item>
    </izvorni_sadrzaj>
    <derivirana_varijabla naziv="DomainObject.Predmet.ProtuStrankaListFormatedOIB_1">
      <item>AURI MANI društvo s ograničenom odgovornošću za poljoprivredu, trgovinu i usluge, OIB 77789257917</item>
    </derivirana_varijabla>
  </DomainObject.Predmet.ProtuStrankaListFormatedOIB>
  <DomainObject.Predmet.ProtuStrankaListFormatedWithAdress>
    <izvorni_sadrzaj>
      <item>AURI MANI društvo s ograničenom odgovornošću za poljoprivredu, trgovinu i usluge, Ane Vidović 8, 23000 Zadar</item>
    </izvorni_sadrzaj>
    <derivirana_varijabla naziv="DomainObject.Predmet.ProtuStrankaListFormatedWithAdress_1">
      <item>AURI MANI društvo s ograničenom odgovornošću za poljoprivredu, trgovinu i usluge, Ane Vidović 8, 23000 Zadar</item>
    </derivirana_varijabla>
  </DomainObject.Predmet.ProtuStrankaListFormatedWithAdress>
  <DomainObject.Predmet.ProtuStrankaListFormatedWithAdressOIB>
    <izvorni_sadrzaj>
      <item>AURI MANI društvo s ograničenom odgovornošću za poljoprivredu, trgovinu i usluge, OIB 77789257917, Ane Vidović 8, 23000 Zadar</item>
    </izvorni_sadrzaj>
    <derivirana_varijabla naziv="DomainObject.Predmet.ProtuStrankaListFormatedWithAdressOIB_1">
      <item>AURI MANI društvo s ograničenom odgovornošću za poljoprivredu, trgovinu i usluge, OIB 77789257917, Ane Vidović 8, 23000 Zadar</item>
    </derivirana_varijabla>
  </DomainObject.Predmet.ProtuStrankaListFormatedWithAdressOIB>
  <DomainObject.Predmet.ProtuStrankaListNazivFormated>
    <izvorni_sadrzaj>
      <item>AURI MANI društvo s ograničenom odgovornošću za poljoprivredu, trgovinu i usluge</item>
    </izvorni_sadrzaj>
    <derivirana_varijabla naziv="DomainObject.Predmet.ProtuStrankaListNazivFormated_1">
      <item>AURI MANI društvo s ograničenom odgovornošću za poljoprivredu, trgovinu i usluge</item>
    </derivirana_varijabla>
  </DomainObject.Predmet.ProtuStrankaListNazivFormated>
  <DomainObject.Predmet.ProtuStrankaListNazivFormatedOIB>
    <izvorni_sadrzaj>
      <item>AURI MANI društvo s ograničenom odgovornošću za poljoprivredu, trgovinu i usluge, OIB 77789257917</item>
    </izvorni_sadrzaj>
    <derivirana_varijabla naziv="DomainObject.Predmet.ProtuStrankaListNazivFormatedOIB_1">
      <item>AURI MANI društvo s ograničenom odgovornošću za poljoprivredu, trgovinu i usluge, OIB 77789257917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AURI MANI društvo s ograničenom odgovornošću za poljoprivredu, trgovinu i usluge</izvorni_sadrzaj>
    <derivirana_varijabla naziv="DomainObject.Predmet.ProtustrankaIDrugi_1">AURI MANI društvo s ograničenom odgovornošću za poljoprivredu,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AURI MANI društvo s ograničenom odgovornošću za poljoprivredu, trgovinu i usluge, OIB 77789257917, Ane Vidović 8, 23000 Zadar</izvorni_sadrzaj>
    <derivirana_varijabla naziv="DomainObject.Predmet.ProtustrankaIDrugiAdressOIB_1">AURI MANI društvo s ograničenom odgovornošću za poljoprivredu, trgovinu i usluge, OIB 77789257917, Ane Vidović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AURI MANI društvo s ograničenom odgovornošću za poljoprivredu, trgovinu i usluge</item>
    </izvorni_sadrzaj>
    <derivirana_varijabla naziv="DomainObject.Predmet.SudioniciListNaziv_1">
      <item>FINA</item>
      <item>AURI MANI društvo s ograničenom odgovornošću za poljoprivredu, trgovinu i usluge</item>
    </derivirana_varijabla>
  </DomainObject.Predmet.SudioniciListNaziv>
  <DomainObject.Predmet.SudioniciListAdressOIB>
    <izvorni_sadrzaj>
      <item>FINA, OIB 85821130368</item>
      <item>AURI MANI društvo s ograničenom odgovornošću za poljoprivredu, trgovinu i usluge, OIB 77789257917, Ane Vidović 8,23000 Zadar</item>
    </izvorni_sadrzaj>
    <derivirana_varijabla naziv="DomainObject.Predmet.SudioniciListAdressOIB_1">
      <item>FINA, OIB 85821130368</item>
      <item>AURI MANI društvo s ograničenom odgovornošću za poljoprivredu, trgovinu i usluge, OIB 77789257917, Ane Vidović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77789257917</item>
    </izvorni_sadrzaj>
    <derivirana_varijabla naziv="DomainObject.Predmet.SudioniciListNazivOIB_1">
      <item>, OIB 85821130368</item>
      <item>, OIB 77789257917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95C9A4-960B-494B-BAF2-50B19C7C7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343</properties:Words>
  <properties:Characters>1677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2016-04-07T09:15:00Z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2016-04-07T11:07:00Z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