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0361" w14:paraId="16c0361" w:rsidRDefault="00D97FE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92185C">
        <w:rPr>
          <w:rFonts w:cs="Times New Roman" w:eastAsia="Times New Roman"/>
          <w:lang w:eastAsia="hr-HR"/>
        </w:rPr>
        <w:t>2434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92185C">
        <w:rPr>
          <w:rFonts w:eastAsia="Times New Roman"/>
          <w:lang w:eastAsia="hr-HR"/>
        </w:rPr>
        <w:t>FRUTERIA j.d.o.o. Zagreb, Dobri dol 27, OIB: 18999752872</w:t>
      </w:r>
      <w:r w:rsidR="00546230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92185C">
        <w:rPr>
          <w:rFonts w:cs="Times New Roman" w:eastAsia="Times New Roman"/>
          <w:lang w:eastAsia="hr-HR"/>
        </w:rPr>
        <w:t>6.082,20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98C" w:rsidP="00101D38" w:rsidR="00B1398C">
      <w:pPr>
        <w:spacing w:after="0"/>
      </w:pPr>
      <w:r>
        <w:separator/>
      </w:r>
    </w:p>
  </w:endnote>
  <w:endnote w:id="0" w:type="continuationSeparator">
    <w:p w:rsidRDefault="00B1398C" w:rsidP="00101D38" w:rsidR="00B139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98C" w:rsidP="00101D38" w:rsidR="00B1398C">
      <w:pPr>
        <w:spacing w:after="0"/>
      </w:pPr>
      <w:r>
        <w:separator/>
      </w:r>
    </w:p>
  </w:footnote>
  <w:footnote w:id="0" w:type="continuationSeparator">
    <w:p w:rsidRDefault="00B1398C" w:rsidP="00101D38" w:rsidR="00B1398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FE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92185C">
      <w:t>2434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205EB"/>
    <w:rsid w:val="00101D38"/>
    <w:rsid w:val="001143AF"/>
    <w:rsid w:val="00114ADE"/>
    <w:rsid w:val="001A092E"/>
    <w:rsid w:val="001D7E39"/>
    <w:rsid w:val="001F6AAA"/>
    <w:rsid w:val="00307E89"/>
    <w:rsid w:val="003406B6"/>
    <w:rsid w:val="00425054"/>
    <w:rsid w:val="00461672"/>
    <w:rsid w:val="004F7242"/>
    <w:rsid w:val="00546230"/>
    <w:rsid w:val="00676E07"/>
    <w:rsid w:val="00696E0B"/>
    <w:rsid w:val="007F3597"/>
    <w:rsid w:val="0087115D"/>
    <w:rsid w:val="008960AF"/>
    <w:rsid w:val="0092185C"/>
    <w:rsid w:val="00A17067"/>
    <w:rsid w:val="00B1398C"/>
    <w:rsid w:val="00B31D30"/>
    <w:rsid w:val="00B440D8"/>
    <w:rsid w:val="00B76854"/>
    <w:rsid w:val="00CB2DEC"/>
    <w:rsid w:val="00CE34FB"/>
    <w:rsid w:val="00D37F65"/>
    <w:rsid w:val="00D9644F"/>
    <w:rsid w:val="00D97FE5"/>
    <w:rsid w:val="00DC3D14"/>
    <w:rsid w:val="00E97A14"/>
    <w:rsid w:val="00EC1276"/>
    <w:rsid w:val="00F433EC"/>
    <w:rsid w:val="00F94F65"/>
    <w:rsid w:val="00FD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97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97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St-2434/2015</izvorni_sadrzaj>
    <derivirana_varijabla naziv="DomainObject.Predmet.OznakaBroj_1">St-2434/2015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FRUTERIA j.d.o.o.</izvorni_sadrzaj>
    <derivirana_varijabla naziv="DomainObject.Predmet.ProtustrankaFormated_1">  FRUTERIA j.d.o.o.</derivirana_varijabla>
  </DomainObject.Predmet.ProtustrankaFormated>
  <DomainObject.Predmet.ProtustrankaFormatedOIB>
    <izvorni_sadrzaj>  FRUTERIA j.d.o.o., OIB 18999752872</izvorni_sadrzaj>
    <derivirana_varijabla naziv="DomainObject.Predmet.ProtustrankaFormatedOIB_1">  FRUTERIA j.d.o.o., OIB 18999752872</derivirana_varijabla>
  </DomainObject.Predmet.ProtustrankaFormatedOIB>
  <DomainObject.Predmet.ProtustrankaFormatedWithAdress>
    <izvorni_sadrzaj> FRUTERIA j.d.o.o., Dobri dol 27, 10000 Zagreb</izvorni_sadrzaj>
    <derivirana_varijabla naziv="DomainObject.Predmet.ProtustrankaFormatedWithAdress_1"> FRUTERIA j.d.o.o., Dobri dol 27, 10000 Zagreb</derivirana_varijabla>
  </DomainObject.Predmet.ProtustrankaFormatedWithAdress>
  <DomainObject.Predmet.ProtustrankaFormatedWithAdressOIB>
    <izvorni_sadrzaj> FRUTERIA j.d.o.o., OIB 18999752872, Dobri dol 27, 10000 Zagreb</izvorni_sadrzaj>
    <derivirana_varijabla naziv="DomainObject.Predmet.ProtustrankaFormatedWithAdressOIB_1"> FRUTERIA j.d.o.o., OIB 18999752872, Dobri dol 27, 10000 Zagreb</derivirana_varijabla>
  </DomainObject.Predmet.ProtustrankaFormatedWithAdressOIB>
  <DomainObject.Predmet.ProtustrankaWithAdress>
    <izvorni_sadrzaj>FRUTERIA j.d.o.o. Dobri dol 27, 10000 Zagreb</izvorni_sadrzaj>
    <derivirana_varijabla naziv="DomainObject.Predmet.ProtustrankaWithAdress_1">FRUTERIA j.d.o.o. Dobri dol 27, 10000 Zagreb</derivirana_varijabla>
  </DomainObject.Predmet.ProtustrankaWithAdress>
  <DomainObject.Predmet.ProtustrankaWithAdressOIB>
    <izvorni_sadrzaj>FRUTERIA j.d.o.o., OIB 18999752872, Dobri dol 27, 10000 Zagreb</izvorni_sadrzaj>
    <derivirana_varijabla naziv="DomainObject.Predmet.ProtustrankaWithAdressOIB_1">FRUTERIA j.d.o.o., OIB 18999752872, Dobri dol 27, 10000 Zagreb</derivirana_varijabla>
  </DomainObject.Predmet.ProtustrankaWithAdressOIB>
  <DomainObject.Predmet.ProtustrankaNazivFormated>
    <izvorni_sadrzaj>FRUTERIA j.d.o.o.</izvorni_sadrzaj>
    <derivirana_varijabla naziv="DomainObject.Predmet.ProtustrankaNazivFormated_1">FRUTERIA j.d.o.o.</derivirana_varijabla>
  </DomainObject.Predmet.ProtustrankaNazivFormated>
  <DomainObject.Predmet.ProtustrankaNazivFormatedOIB>
    <izvorni_sadrzaj>FRUTERIA j.d.o.o., OIB 18999752872</izvorni_sadrzaj>
    <derivirana_varijabla naziv="DomainObject.Predmet.ProtustrankaNazivFormatedOIB_1">FRUTERIA j.d.o.o., OIB 18999752872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FRUTERIA j.d.o.o.</item>
    </izvorni_sadrzaj>
    <derivirana_varijabla naziv="DomainObject.Predmet.ProtuStrankaListFormated_1">
      <item>FRUTERIA j.d.o.o.</item>
    </derivirana_varijabla>
  </DomainObject.Predmet.ProtuStrankaListFormated>
  <DomainObject.Predmet.ProtuStrankaListFormatedOIB>
    <izvorni_sadrzaj>
      <item>FRUTERIA j.d.o.o., OIB 18999752872</item>
    </izvorni_sadrzaj>
    <derivirana_varijabla naziv="DomainObject.Predmet.ProtuStrankaListFormatedOIB_1">
      <item>FRUTERIA j.d.o.o., OIB 18999752872</item>
    </derivirana_varijabla>
  </DomainObject.Predmet.ProtuStrankaListFormatedOIB>
  <DomainObject.Predmet.ProtuStrankaListFormatedWithAdress>
    <izvorni_sadrzaj>
      <item>FRUTERIA j.d.o.o., Dobri dol 27, 10000 Zagreb</item>
    </izvorni_sadrzaj>
    <derivirana_varijabla naziv="DomainObject.Predmet.ProtuStrankaListFormatedWithAdress_1">
      <item>FRUTERIA j.d.o.o., Dobri dol 27, 10000 Zagreb</item>
    </derivirana_varijabla>
  </DomainObject.Predmet.ProtuStrankaListFormatedWithAdress>
  <DomainObject.Predmet.ProtuStrankaListFormatedWithAdressOIB>
    <izvorni_sadrzaj>
      <item>FRUTERIA j.d.o.o., OIB 18999752872, Dobri dol 27, 10000 Zagreb</item>
    </izvorni_sadrzaj>
    <derivirana_varijabla naziv="DomainObject.Predmet.ProtuStrankaListFormatedWithAdressOIB_1">
      <item>FRUTERIA j.d.o.o., OIB 18999752872, Dobri dol 27, 10000 Zagreb</item>
    </derivirana_varijabla>
  </DomainObject.Predmet.ProtuStrankaListFormatedWithAdressOIB>
  <DomainObject.Predmet.ProtuStrankaListNazivFormated>
    <izvorni_sadrzaj>
      <item>FRUTERIA j.d.o.o.</item>
    </izvorni_sadrzaj>
    <derivirana_varijabla naziv="DomainObject.Predmet.ProtuStrankaListNazivFormated_1">
      <item>FRUTERIA j.d.o.o.</item>
    </derivirana_varijabla>
  </DomainObject.Predmet.ProtuStrankaListNazivFormated>
  <DomainObject.Predmet.ProtuStrankaListNazivFormatedOIB>
    <izvorni_sadrzaj>
      <item>FRUTERIA j.d.o.o., OIB 18999752872</item>
    </izvorni_sadrzaj>
    <derivirana_varijabla naziv="DomainObject.Predmet.ProtuStrankaListNazivFormatedOIB_1">
      <item>FRUTERIA j.d.o.o., OIB 18999752872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FRUTERIA j.d.o.o.</izvorni_sadrzaj>
    <derivirana_varijabla naziv="DomainObject.Predmet.ProtustrankaIDrugi_1">FRUTERIA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FRUTERIA j.d.o.o., OIB 18999752872, Dobri dol 27, 10000 Zagreb</izvorni_sadrzaj>
    <derivirana_varijabla naziv="DomainObject.Predmet.ProtustrankaIDrugiAdressOIB_1">FRUTERIA j.d.o.o., OIB 18999752872, Dobri dol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FRUTERIA j.d.o.o.</item>
      <item>FINA Regionalni centar Zagreb</item>
    </izvorni_sadrzaj>
    <derivirana_varijabla naziv="DomainObject.Predmet.SudioniciListNaziv_1">
      <item>FRUTERIA j.d.o.o.</item>
      <item>FINA Regionalni centar Zagreb</item>
    </derivirana_varijabla>
  </DomainObject.Predmet.SudioniciListNaziv>
  <DomainObject.Predmet.SudioniciListAdressOIB>
    <izvorni_sadrzaj>
      <item>FRUTERIA j.d.o.o., OIB 18999752872, Dobri dol 27,10000 Zagreb</item>
      <item>FINA Regionalni centar Zagreb, OIB 85821130368, Trg Svibanjskih žrtava 1995. br. 1,10000 Zagreb</item>
    </izvorni_sadrzaj>
    <derivirana_varijabla naziv="DomainObject.Predmet.SudioniciListAdressOIB_1">
      <item>FRUTERIA j.d.o.o., OIB 18999752872, Dobri dol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18999752872</item>
      <item>, OIB 85821130368</item>
    </izvorni_sadrzaj>
    <derivirana_varijabla naziv="DomainObject.Predmet.SudioniciListNazivOIB_1">
      <item>, OIB 18999752872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DABFB-9D79-4718-AA67-E857D31E3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1336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2015-11-25T14:19:00Z</dcterms:created>
  <dc:creator>Draženka Prpić</dc:creator>
  <cp:lastModifiedBy>Draženka Prpić</cp:lastModifiedBy>
  <cp:lastPrinted>2015-11-25T14:19:00Z</cp:lastPrinted>
  <dcterms:modified xmlns:xsi="http://www.w3.org/2001/XMLSchema-instance" xsi:type="dcterms:W3CDTF">2015-11-25T14:21:00Z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