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a523" w14:paraId="d20a523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820" w:rsidP="00E94820" w:rsidR="00E94820" w:rsidRPr="004453B3">
      <w:pPr>
        <w:pStyle w:val="Zaglavlje"/>
      </w:pPr>
      <w:r w:rsidRPr="004453B3">
        <w:t xml:space="preserve">REPUBLIKA HRVATSKA </w:t>
      </w:r>
    </w:p>
    <w:p w:rsidRDefault="00E94820" w:rsidP="00E94820" w:rsidR="00E94820" w:rsidRPr="004453B3">
      <w:pPr>
        <w:pStyle w:val="Zaglavlje"/>
      </w:pPr>
      <w:r w:rsidRPr="004453B3">
        <w:t>Trgovački sud u Zagrebu</w:t>
      </w:r>
    </w:p>
    <w:p w:rsidRDefault="00E94820" w:rsidP="00E94820" w:rsidR="00E94820" w:rsidRPr="004453B3">
      <w:pPr>
        <w:pStyle w:val="Zaglavlje"/>
      </w:pPr>
      <w:r w:rsidRPr="004453B3">
        <w:t xml:space="preserve">Zagreb, Amruševa 2/II </w:t>
      </w:r>
    </w:p>
    <w:p w:rsidRDefault="00E94820" w:rsidP="00E94820" w:rsidR="00E94820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6099/15</w:t>
      </w:r>
    </w:p>
    <w:p w:rsidRDefault="00E94820" w:rsidP="00E94820" w:rsidR="00E94820" w:rsidRPr="004453B3">
      <w:pPr>
        <w:jc w:val="center"/>
      </w:pPr>
    </w:p>
    <w:p w:rsidRDefault="00E94820" w:rsidP="00E94820" w:rsidR="00E94820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E94820" w:rsidP="00E94820" w:rsidR="00E94820" w:rsidRPr="004453B3">
      <w:pPr>
        <w:jc w:val="both"/>
      </w:pPr>
    </w:p>
    <w:p w:rsidRDefault="00E94820" w:rsidP="00E94820" w:rsidR="00E94820" w:rsidRPr="004453B3">
      <w:pPr>
        <w:jc w:val="center"/>
      </w:pPr>
      <w:r w:rsidRPr="004453B3">
        <w:t>R J E Š E N J E</w:t>
      </w:r>
    </w:p>
    <w:p w:rsidRDefault="00E94820" w:rsidP="00E94820" w:rsidR="00E94820" w:rsidRPr="004453B3">
      <w:pPr>
        <w:jc w:val="center"/>
      </w:pPr>
    </w:p>
    <w:p w:rsidRDefault="00E94820" w:rsidP="00E94820" w:rsidR="00E94820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GJURO2 d.o.o., Zagreb, Medveščak 2, OIB: </w:t>
      </w:r>
      <w:r w:rsidRPr="00BC72AE">
        <w:t>17672240695</w:t>
      </w:r>
      <w:r w:rsidRPr="004453B3">
        <w:t>, dana</w:t>
      </w:r>
      <w:r w:rsidR="00635DCC">
        <w:t xml:space="preserve"> 24.</w:t>
      </w:r>
      <w:r w:rsidRPr="004453B3">
        <w:t xml:space="preserve"> </w:t>
      </w:r>
      <w:r>
        <w:t xml:space="preserve"> ožujka</w:t>
      </w:r>
      <w:r w:rsidRPr="004453B3">
        <w:t xml:space="preserve"> 2016. </w:t>
      </w:r>
    </w:p>
    <w:p w:rsidRDefault="00E94820" w:rsidP="00E94820" w:rsidR="00E94820" w:rsidRPr="004453B3">
      <w:pPr>
        <w:jc w:val="both"/>
      </w:pPr>
    </w:p>
    <w:p w:rsidRDefault="00E94820" w:rsidP="00E94820" w:rsidR="00E94820" w:rsidRPr="004453B3">
      <w:pPr>
        <w:jc w:val="center"/>
      </w:pPr>
      <w:r w:rsidRPr="004453B3">
        <w:t>r i j e š i o    je</w:t>
      </w:r>
    </w:p>
    <w:p w:rsidRDefault="00E94820" w:rsidP="00E94820" w:rsidR="00E94820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94820" w:rsidP="00E94820" w:rsidR="00E94820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GJURO2 d.o.o., Zagreb, Medveščak 2, OIB: </w:t>
      </w:r>
      <w:r w:rsidRPr="00BC72AE">
        <w:rPr>
          <w:rFonts w:hAnsi="Times New Roman" w:ascii="Times New Roman"/>
          <w:szCs w:val="24"/>
        </w:rPr>
        <w:t>17672240695</w:t>
      </w:r>
      <w:r w:rsidR="00635DCC">
        <w:rPr>
          <w:rFonts w:hAnsi="Times New Roman" w:ascii="Times New Roman"/>
          <w:szCs w:val="24"/>
        </w:rPr>
        <w:t xml:space="preserve">. Stečajni postupak otvoren je 24. </w:t>
      </w:r>
      <w:r>
        <w:rPr>
          <w:rFonts w:hAnsi="Times New Roman" w:ascii="Times New Roman"/>
          <w:szCs w:val="24"/>
        </w:rPr>
        <w:t>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E94820" w:rsidP="00E94820" w:rsidR="00E94820" w:rsidRPr="004453B3">
      <w:pPr>
        <w:pStyle w:val="BodyText21"/>
        <w:rPr>
          <w:rFonts w:hAnsi="Times New Roman" w:ascii="Times New Roman"/>
          <w:szCs w:val="24"/>
        </w:rPr>
      </w:pPr>
    </w:p>
    <w:p w:rsidRDefault="00E94820" w:rsidP="00E94820" w:rsidR="00E94820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Dušanka Ivančević, OIB: 59003296761, Zagreb, B. Bernardija 1.</w:t>
      </w:r>
    </w:p>
    <w:p w:rsidRDefault="00E94820" w:rsidP="00E94820" w:rsidR="00E94820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94820" w:rsidP="00E94820" w:rsidR="00E94820">
      <w:pPr>
        <w:jc w:val="both"/>
      </w:pPr>
      <w:r w:rsidRPr="004453B3">
        <w:t xml:space="preserve">III. Zaključuje se stečajni postupak nad dužnikom </w:t>
      </w:r>
      <w:r>
        <w:t xml:space="preserve">GJURO2 d.o.o., Zagreb, Medveščak 2, OIB: </w:t>
      </w:r>
      <w:r w:rsidRPr="00BC72AE">
        <w:t>17672240695</w:t>
      </w:r>
      <w:r>
        <w:t>.</w:t>
      </w:r>
    </w:p>
    <w:p w:rsidRDefault="00E94820" w:rsidP="00E94820" w:rsidR="00E94820" w:rsidRPr="004453B3">
      <w:pPr>
        <w:jc w:val="both"/>
      </w:pPr>
    </w:p>
    <w:p w:rsidRDefault="00E94820" w:rsidP="00E94820" w:rsidR="00E94820" w:rsidRPr="004453B3">
      <w:pPr>
        <w:jc w:val="both"/>
      </w:pPr>
      <w:r w:rsidRPr="004453B3">
        <w:t>IV. Nakon pravomoćnosti ovog rješenja, dužnik će se  brisati iz sudskog registra.</w:t>
      </w:r>
    </w:p>
    <w:p w:rsidRDefault="00E94820" w:rsidP="00E94820" w:rsidR="00E94820" w:rsidRPr="004453B3">
      <w:pPr>
        <w:jc w:val="both"/>
      </w:pPr>
    </w:p>
    <w:p w:rsidRDefault="00E94820" w:rsidP="00E94820" w:rsidR="00E94820" w:rsidRPr="004453B3">
      <w:pPr>
        <w:ind w:left="360"/>
        <w:jc w:val="center"/>
      </w:pPr>
      <w:r w:rsidRPr="004453B3">
        <w:t>Obrazloženje</w:t>
      </w:r>
    </w:p>
    <w:p w:rsidRDefault="00E94820" w:rsidP="00E94820" w:rsidR="00E94820" w:rsidRPr="004453B3">
      <w:pPr>
        <w:jc w:val="both"/>
      </w:pPr>
    </w:p>
    <w:p w:rsidRDefault="00E94820" w:rsidP="00E94820" w:rsidR="00E94820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E94820" w:rsidP="00E94820" w:rsidR="00E94820" w:rsidRPr="004453B3">
      <w:pPr>
        <w:jc w:val="both"/>
      </w:pPr>
    </w:p>
    <w:p w:rsidRDefault="00E94820" w:rsidP="00E94820" w:rsidR="00E94820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94820" w:rsidP="00E94820" w:rsidR="00E94820" w:rsidRPr="004453B3">
      <w:pPr>
        <w:jc w:val="both"/>
      </w:pPr>
    </w:p>
    <w:p w:rsidRDefault="00E94820" w:rsidP="00E94820" w:rsidR="00E94820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E94820" w:rsidP="00E94820" w:rsidR="00E94820" w:rsidRPr="004453B3">
      <w:pPr>
        <w:jc w:val="both"/>
      </w:pPr>
    </w:p>
    <w:p w:rsidRDefault="00E94820" w:rsidP="00E94820" w:rsidR="00E94820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E94820" w:rsidP="00E94820" w:rsidR="00E94820" w:rsidRPr="004453B3">
      <w:pPr>
        <w:jc w:val="both"/>
      </w:pPr>
    </w:p>
    <w:p w:rsidRDefault="00E94820" w:rsidP="00E94820" w:rsidR="00E94820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94820" w:rsidP="00E94820" w:rsidR="00E94820" w:rsidRPr="004453B3">
      <w:pPr>
        <w:jc w:val="both"/>
      </w:pPr>
    </w:p>
    <w:p w:rsidRDefault="00E94820" w:rsidP="00E94820" w:rsidR="00E94820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E94820" w:rsidP="00E94820" w:rsidR="00E94820" w:rsidRPr="004453B3">
      <w:pPr>
        <w:jc w:val="both"/>
      </w:pPr>
    </w:p>
    <w:p w:rsidRDefault="00E94820" w:rsidP="00E94820" w:rsidR="00E94820" w:rsidRPr="004453B3">
      <w:pPr>
        <w:jc w:val="center"/>
      </w:pPr>
      <w:r w:rsidRPr="004453B3">
        <w:t>U Zagrebu,</w:t>
      </w:r>
      <w:r w:rsidR="00635DCC">
        <w:t xml:space="preserve"> 24. </w:t>
      </w:r>
      <w:r>
        <w:t xml:space="preserve"> ožujka</w:t>
      </w:r>
      <w:r w:rsidRPr="004453B3">
        <w:t xml:space="preserve"> 2016.</w:t>
      </w:r>
    </w:p>
    <w:p w:rsidRDefault="00E94820" w:rsidP="00E94820" w:rsidR="00E94820" w:rsidRPr="004453B3">
      <w:pPr>
        <w:jc w:val="center"/>
      </w:pPr>
    </w:p>
    <w:p w:rsidRDefault="00E94820" w:rsidP="00E94820" w:rsidR="00E94820" w:rsidRPr="004453B3">
      <w:pPr>
        <w:ind w:firstLine="720" w:left="5040"/>
        <w:jc w:val="right"/>
      </w:pPr>
      <w:r w:rsidRPr="004453B3">
        <w:t xml:space="preserve">      SUDAC:</w:t>
      </w:r>
    </w:p>
    <w:p w:rsidRDefault="00E94820" w:rsidP="00E94820" w:rsidR="00E94820" w:rsidRPr="004453B3">
      <w:pPr>
        <w:jc w:val="right"/>
      </w:pPr>
      <w:r>
        <w:t>Goran Iskra</w:t>
      </w:r>
      <w:r w:rsidR="003721E1">
        <w:t>, v.r.</w:t>
      </w:r>
    </w:p>
    <w:p w:rsidRDefault="00E94820" w:rsidP="00E94820" w:rsidR="00E94820" w:rsidRPr="004453B3">
      <w:pPr>
        <w:jc w:val="both"/>
      </w:pPr>
    </w:p>
    <w:p w:rsidRDefault="00E94820" w:rsidP="00E94820" w:rsidR="00E94820" w:rsidRPr="004453B3">
      <w:pPr>
        <w:jc w:val="both"/>
      </w:pPr>
    </w:p>
    <w:p w:rsidRDefault="00E94820" w:rsidP="00E94820" w:rsidR="00E94820" w:rsidRPr="004453B3">
      <w:pPr>
        <w:jc w:val="both"/>
      </w:pPr>
      <w:r w:rsidRPr="004453B3">
        <w:t>Uputa o pravnom lijeku:</w:t>
      </w:r>
    </w:p>
    <w:p w:rsidRDefault="00E94820" w:rsidP="00E94820" w:rsidR="00E94820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E94820" w:rsidP="00E94820" w:rsidR="00E94820" w:rsidRPr="004453B3">
      <w:pPr>
        <w:jc w:val="both"/>
        <w:rPr>
          <w:i/>
        </w:rPr>
      </w:pPr>
    </w:p>
    <w:p w:rsidRDefault="00E94820" w:rsidP="00E94820" w:rsidR="00E94820" w:rsidRPr="004453B3">
      <w:pPr>
        <w:jc w:val="both"/>
      </w:pPr>
    </w:p>
    <w:p w:rsidRDefault="003721E1" w:rsidP="003721E1" w:rsidR="00E94820">
      <w:pPr>
        <w:jc w:val="right"/>
      </w:pPr>
      <w:r>
        <w:t>Za točnost otpravka-ovlašteni službenik:</w:t>
      </w:r>
    </w:p>
    <w:p w:rsidRDefault="003721E1" w:rsidP="003721E1" w:rsidR="003721E1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E94820" w:rsidP="00E94820" w:rsidR="00E94820" w:rsidRPr="004453B3">
      <w:pPr>
        <w:jc w:val="center"/>
        <w:rPr>
          <w:u w:val="single"/>
        </w:rPr>
      </w:pPr>
    </w:p>
    <w:p w:rsidRDefault="00E94820" w:rsidP="00E94820" w:rsidR="00E94820" w:rsidRPr="004453B3"/>
    <w:p w:rsidRDefault="000D2C86" w:rsidP="00E94820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6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635DCC">
      <w:t xml:space="preserve">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94820">
      <w:t>6099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1F535C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1E1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DCC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6F1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4820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C7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C7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6099</izvorni_sadrzaj>
    <derivirana_varijabla naziv="DomainObject.Predmet.Broj_1">6099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St-6099/2015</izvorni_sadrzaj>
    <derivirana_varijabla naziv="DomainObject.Predmet.OznakaBroj_1">St-6099/2015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GJURO2 d.o.o. zastupanog po punomoćniku DAMIR PREMUŽIĆ</izvorni_sadrzaj>
    <derivirana_varijabla naziv="DomainObject.Predmet.ProtustrankaFormated_1">  GJURO2 d.o.o. zastupanog po punomoćniku DAMIR PREMUŽIĆ</derivirana_varijabla>
  </DomainObject.Predmet.ProtustrankaFormated>
  <DomainObject.Predmet.ProtustrankaFormatedOIB>
    <izvorni_sadrzaj>  GJURO2 d.o.o., OIB 17672240695 zastupanog po punomoćniku DAMIR PREMUŽIĆ</izvorni_sadrzaj>
    <derivirana_varijabla naziv="DomainObject.Predmet.ProtustrankaFormatedOIB_1">  GJURO2 d.o.o., OIB 17672240695 zastupanog po punomoćniku DAMIR PREMUŽIĆ</derivirana_varijabla>
  </DomainObject.Predmet.ProtustrankaFormatedOIB>
  <DomainObject.Predmet.ProtustrankaFormatedWithAdress>
    <izvorni_sadrzaj> GJURO2 d.o.o., Medveščak 2, 10000 Zagreb zastupanog po punomoćniku DAMIR PREMUŽIĆ</izvorni_sadrzaj>
    <derivirana_varijabla naziv="DomainObject.Predmet.ProtustrankaFormatedWithAdress_1"> GJURO2 d.o.o., Medveščak 2, 10000 Zagreb zastupanog po punomoćniku DAMIR PREMUŽIĆ</derivirana_varijabla>
  </DomainObject.Predmet.ProtustrankaFormatedWithAdress>
  <DomainObject.Predmet.ProtustrankaFormatedWithAdressOIB>
    <izvorni_sadrzaj> GJURO2 d.o.o., OIB 17672240695, Medveščak 2, 10000 Zagreb zastupanog po punomoćniku DAMIR PREMUŽIĆ</izvorni_sadrzaj>
    <derivirana_varijabla naziv="DomainObject.Predmet.ProtustrankaFormatedWithAdressOIB_1"> GJURO2 d.o.o., OIB 17672240695, Medveščak 2, 10000 Zagreb zastupanog po punomoćniku DAMIR PREMUŽIĆ</derivirana_varijabla>
  </DomainObject.Predmet.ProtustrankaFormatedWithAdressOIB>
  <DomainObject.Predmet.ProtustrankaWithAdress>
    <izvorni_sadrzaj>GJURO2 d.o.o. Medveščak 2, 10000 Zagreb</izvorni_sadrzaj>
    <derivirana_varijabla naziv="DomainObject.Predmet.ProtustrankaWithAdress_1">GJURO2 d.o.o. Medveščak 2, 10000 Zagreb</derivirana_varijabla>
  </DomainObject.Predmet.ProtustrankaWithAdress>
  <DomainObject.Predmet.ProtustrankaWithAdressOIB>
    <izvorni_sadrzaj>GJURO2 d.o.o., OIB 17672240695, Medveščak 2, 10000 Zagreb</izvorni_sadrzaj>
    <derivirana_varijabla naziv="DomainObject.Predmet.ProtustrankaWithAdressOIB_1">GJURO2 d.o.o., OIB 17672240695, Medveščak 2, 10000 Zagreb</derivirana_varijabla>
  </DomainObject.Predmet.ProtustrankaWithAdressOIB>
  <DomainObject.Predmet.ProtustrankaNazivFormated>
    <izvorni_sadrzaj>GJURO2 d.o.o.</izvorni_sadrzaj>
    <derivirana_varijabla naziv="DomainObject.Predmet.ProtustrankaNazivFormated_1">GJURO2 d.o.o.</derivirana_varijabla>
  </DomainObject.Predmet.ProtustrankaNazivFormated>
  <DomainObject.Predmet.ProtustrankaNazivFormatedOIB>
    <izvorni_sadrzaj>GJURO2 d.o.o., OIB 17672240695</izvorni_sadrzaj>
    <derivirana_varijabla naziv="DomainObject.Predmet.ProtustrankaNazivFormatedOIB_1">GJURO2 d.o.o., OIB 17672240695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GJURO2 d.o.o. zastupanog po punomoćniku DAMIR PREMUŽIĆ</item>
    </izvorni_sadrzaj>
    <derivirana_varijabla naziv="DomainObject.Predmet.ProtuStrankaListFormated_1">
      <item>GJURO2 d.o.o. zastupanog po punomoćniku DAMIR PREMUŽIĆ</item>
    </derivirana_varijabla>
  </DomainObject.Predmet.ProtuStrankaListFormated>
  <DomainObject.Predmet.ProtuStrankaListFormatedOIB>
    <izvorni_sadrzaj>
      <item>GJURO2 d.o.o., OIB 17672240695 zastupanog po punomoćniku DAMIR PREMUŽIĆ</item>
    </izvorni_sadrzaj>
    <derivirana_varijabla naziv="DomainObject.Predmet.ProtuStrankaListFormatedOIB_1">
      <item>GJURO2 d.o.o., OIB 17672240695 zastupanog po punomoćniku DAMIR PREMUŽIĆ</item>
    </derivirana_varijabla>
  </DomainObject.Predmet.ProtuStrankaListFormatedOIB>
  <DomainObject.Predmet.ProtuStrankaListFormatedWithAdress>
    <izvorni_sadrzaj>
      <item>GJURO2 d.o.o., Medveščak 2, 10000 Zagreb zastupanog po punomoćniku DAMIR PREMUŽIĆ</item>
    </izvorni_sadrzaj>
    <derivirana_varijabla naziv="DomainObject.Predmet.ProtuStrankaListFormatedWithAdress_1">
      <item>GJURO2 d.o.o., Medveščak 2, 10000 Zagreb zastupanog po punomoćniku DAMIR PREMUŽIĆ</item>
    </derivirana_varijabla>
  </DomainObject.Predmet.ProtuStrankaListFormatedWithAdress>
  <DomainObject.Predmet.ProtuStrankaListFormatedWithAdressOIB>
    <izvorni_sadrzaj>
      <item>GJURO2 d.o.o., OIB 17672240695, Medveščak 2, 10000 Zagreb zastupanog po punomoćniku DAMIR PREMUŽIĆ</item>
    </izvorni_sadrzaj>
    <derivirana_varijabla naziv="DomainObject.Predmet.ProtuStrankaListFormatedWithAdressOIB_1">
      <item>GJURO2 d.o.o., OIB 17672240695, Medveščak 2, 10000 Zagreb zastupanog po punomoćniku DAMIR PREMUŽIĆ</item>
    </derivirana_varijabla>
  </DomainObject.Predmet.ProtuStrankaListFormatedWithAdressOIB>
  <DomainObject.Predmet.ProtuStrankaListNazivFormated>
    <izvorni_sadrzaj>
      <item>GJURO2 d.o.o.</item>
    </izvorni_sadrzaj>
    <derivirana_varijabla naziv="DomainObject.Predmet.ProtuStrankaListNazivFormated_1">
      <item>GJURO2 d.o.o.</item>
    </derivirana_varijabla>
  </DomainObject.Predmet.ProtuStrankaListNazivFormated>
  <DomainObject.Predmet.ProtuStrankaListNazivFormatedOIB>
    <izvorni_sadrzaj>
      <item>GJURO2 d.o.o., OIB 17672240695</item>
    </izvorni_sadrzaj>
    <derivirana_varijabla naziv="DomainObject.Predmet.ProtuStrankaListNazivFormatedOIB_1">
      <item>GJURO2 d.o.o., OIB 17672240695</item>
    </derivirana_varijabla>
  </DomainObject.Predmet.ProtuStrankaListNazivFormatedOIB>
  <DomainObject.Predmet.OstaliListFormated>
    <izvorni_sadrzaj>
      <item>DAMIR PREMUŽIĆ punomoćnik sudionika u postupku GJURO2 d.o.o.</item>
      <item>DUŠANKA IVANČEVIĆ</item>
    </izvorni_sadrzaj>
    <derivirana_varijabla naziv="DomainObject.Predmet.OstaliListFormated_1">
      <item>DAMIR PREMUŽIĆ punomoćnik sudionika u postupku GJURO2 d.o.o.</item>
      <item>DUŠANKA IVANČEVIĆ</item>
    </derivirana_varijabla>
  </DomainObject.Predmet.OstaliListFormated>
  <DomainObject.Predmet.OstaliListFormatedOIB>
    <izvorni_sadrzaj>
      <item>DAMIR PREMUŽIĆ, OIB 94948952695 punomoćnik sudionika u postupku GJURO2 d.o.o.</item>
      <item>DUŠANKA IVANČEVIĆ, OIB 59003296761</item>
    </izvorni_sadrzaj>
    <derivirana_varijabla naziv="DomainObject.Predmet.OstaliListFormatedOIB_1">
      <item>DAMIR PREMUŽIĆ, OIB 94948952695 punomoćnik sudionika u postupku GJURO2 d.o.o.</item>
      <item>DUŠANKA IVANČEVIĆ, OIB 59003296761</item>
    </derivirana_varijabla>
  </DomainObject.Predmet.OstaliListFormatedOIB>
  <DomainObject.Predmet.OstaliListFormatedWithAdress>
    <izvorni_sadrzaj>
      <item>DAMIR PREMUŽIĆ, Kozari 27, 10000 Zagreb punomoćnik sudionika u postupku GJURO2 d.o.o.</item>
      <item>DUŠANKA IVANČEVIĆ, B. Bernardija 1, 10000 Zagreb</item>
    </izvorni_sadrzaj>
    <derivirana_varijabla naziv="DomainObject.Predmet.OstaliListFormatedWithAdress_1">
      <item>DAMIR PREMUŽIĆ, Kozari 27, 10000 Zagreb punomoćnik sudionika u postupku GJURO2 d.o.o.</item>
      <item>DUŠANKA IVANČEVIĆ, B. Bernardija 1, 10000 Zagreb</item>
    </derivirana_varijabla>
  </DomainObject.Predmet.OstaliListFormatedWithAdress>
  <DomainObject.Predmet.OstaliListFormatedWithAdressOIB>
    <izvorni_sadrzaj>
      <item>DAMIR PREMUŽIĆ, OIB 94948952695, Kozari 27, 10000 Zagreb punomoćnik sudionika u postupku GJURO2 d.o.o.</item>
      <item>DUŠANKA IVANČEVIĆ, OIB 59003296761, B. Bernardija 1, 10000 Zagreb</item>
    </izvorni_sadrzaj>
    <derivirana_varijabla naziv="DomainObject.Predmet.OstaliListFormatedWithAdressOIB_1">
      <item>DAMIR PREMUŽIĆ, OIB 94948952695, Kozari 27, 10000 Zagreb punomoćnik sudionika u postupku GJURO2 d.o.o.</item>
      <item>DUŠANKA IVANČEVIĆ, OIB 59003296761, B. Bernardija 1, 10000 Zagreb</item>
    </derivirana_varijabla>
  </DomainObject.Predmet.OstaliListFormatedWithAdressOIB>
  <DomainObject.Predmet.OstaliListNazivFormated>
    <izvorni_sadrzaj>
      <item>DAMIR PREMUŽIĆ</item>
      <item>DUŠANKA IVANČEVIĆ</item>
    </izvorni_sadrzaj>
    <derivirana_varijabla naziv="DomainObject.Predmet.OstaliListNazivFormated_1">
      <item>DAMIR PREMUŽIĆ</item>
      <item>DUŠANKA IVANČEVIĆ</item>
    </derivirana_varijabla>
  </DomainObject.Predmet.OstaliListNazivFormated>
  <DomainObject.Predmet.OstaliListNazivFormatedOIB>
    <izvorni_sadrzaj>
      <item>DAMIR PREMUŽIĆ, OIB 94948952695</item>
      <item>DUŠANKA IVANČEVIĆ, OIB 59003296761</item>
    </izvorni_sadrzaj>
    <derivirana_varijabla naziv="DomainObject.Predmet.OstaliListNazivFormatedOIB_1">
      <item>DAMIR PREMUŽIĆ, OIB 94948952695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GJURO2 d.o.o.</izvorni_sadrzaj>
    <derivirana_varijabla naziv="DomainObject.Predmet.ProtustrankaIDrugi_1">GJURO2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GJURO2 d.o.o., OIB 17672240695, Medveščak 2, 10000 Zagreb</izvorni_sadrzaj>
    <derivirana_varijabla naziv="DomainObject.Predmet.ProtustrankaIDrugiAdressOIB_1">GJURO2 d.o.o., OIB 17672240695, Medveščak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GJURO2 d.o.o.</item>
      <item>DAMIR PREMUŽIĆ</item>
      <item>DUŠANKA IVANČEVIĆ</item>
    </izvorni_sadrzaj>
    <derivirana_varijabla naziv="DomainObject.Predmet.SudioniciListNaziv_1">
      <item>FINA Regionalni centar Zagreb</item>
      <item>GJURO2 d.o.o.</item>
      <item>DAMIR PREMUŽIĆ</item>
      <item>DUŠANKA IVANČEVIĆ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GJURO2 d.o.o., OIB 17672240695, Medveščak 2,10000 Zagreb</item>
      <item>DAMIR PREMUŽIĆ, OIB 94948952695, Kozari 27,10000 Zagreb</item>
      <item>DUŠANKA IVANČEVIĆ, OIB 59003296761, B. Bernardija 1,10000 Zagreb</item>
    </izvorni_sadrzaj>
    <derivirana_varijabla naziv="DomainObject.Predmet.SudioniciListAdressOIB_1">
      <item>FINA Regionalni centar Zagreb, OIB 85821130368, Trg svibanjskih žrtava 1995. br. 1,10000 Zagreb</item>
      <item>GJURO2 d.o.o., OIB 17672240695, Medveščak 2,10000 Zagreb</item>
      <item>DAMIR PREMUŽIĆ, OIB 94948952695, Kozari 27,10000 Zagreb</item>
      <item>DUŠANKA IVANČEVIĆ, OIB 59003296761, B.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17672240695</item>
      <item>, OIB 94948952695</item>
      <item>, OIB 59003296761</item>
    </izvorni_sadrzaj>
    <derivirana_varijabla naziv="DomainObject.Predmet.SudioniciListNazivOIB_1">
      <item>, OIB 85821130368</item>
      <item>, OIB 17672240695</item>
      <item>, OIB 94948952695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4E634-5231-40BA-B816-44DA30156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2153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2016-03-24T11:38:00Z</dcterms:created>
  <dc:creator>Korisnik</dc:creator>
  <cp:lastModifiedBy>Goranka Arthofer</cp:lastModifiedBy>
  <cp:lastPrinted>2016-03-24T11:39:00Z</cp:lastPrinted>
  <dcterms:modified xmlns:xsi="http://www.w3.org/2001/XMLSchema-instance" xsi:type="dcterms:W3CDTF">2016-03-24T12:40:00Z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