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587BDE7" w:rsidRDefault="00367B46" w:rsidP="00367B46" w:rsidR="00367B46" w:rsidRPr="00D514EC">
      <w:pPr>
        <w:spacing w:lineRule="auto" w:line="36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D514EC">
        <w:rPr>
          <w:rFonts w:cs="Times New Roman" w:hAnsi="Times New Roman" w:ascii="Times New Roman"/>
          <w:sz w:val="24"/>
          <w:szCs w:val="24"/>
        </w:rPr>
        <w:t>GRATIT d.o.o. u stečaju</w:t>
      </w:r>
    </w:p>
    <w:p w14:textId="77777777" w14:paraId="338D0B54" w:rsidRDefault="00367B46" w:rsidP="00367B46" w:rsidR="00367B46" w:rsidRPr="00D514EC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D514EC">
        <w:rPr>
          <w:rFonts w:cs="Times New Roman" w:hAnsi="Times New Roman" w:ascii="Times New Roman"/>
          <w:sz w:val="24"/>
          <w:szCs w:val="24"/>
        </w:rPr>
        <w:t xml:space="preserve">Novigradska 67, </w:t>
      </w:r>
      <w:proofErr w:type="spellStart"/>
      <w:r w:rsidRPr="00D514EC">
        <w:rPr>
          <w:rFonts w:cs="Times New Roman" w:hAnsi="Times New Roman" w:ascii="Times New Roman"/>
          <w:sz w:val="24"/>
          <w:szCs w:val="24"/>
        </w:rPr>
        <w:t>Virje</w:t>
      </w:r>
      <w:proofErr w:type="spellEnd"/>
      <w:r w:rsidRPr="00D514EC">
        <w:rPr>
          <w:rFonts w:cs="Times New Roman" w:hAnsi="Times New Roman" w:ascii="Times New Roman"/>
          <w:sz w:val="24"/>
          <w:szCs w:val="24"/>
        </w:rPr>
        <w:t xml:space="preserve">, </w:t>
      </w:r>
    </w:p>
    <w:p w14:textId="5EAF015D" w14:paraId="1ADD5E43" w:rsidRDefault="00367B46" w:rsidP="00367B46" w:rsidR="002854EC" w:rsidRPr="002854EC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 w:rsidRPr="00D514EC">
        <w:rPr>
          <w:rFonts w:cs="Times New Roman" w:hAnsi="Times New Roman" w:ascii="Times New Roman"/>
          <w:sz w:val="24"/>
          <w:szCs w:val="24"/>
        </w:rPr>
        <w:t>OIB: 57919672883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2854EC" w:rsidRPr="002854EC">
        <w:rPr>
          <w:rFonts w:cs="Times New Roman" w:hAnsi="Times New Roman" w:ascii="Times New Roman"/>
          <w:sz w:val="24"/>
          <w:szCs w:val="24"/>
        </w:rPr>
        <w:tab/>
        <w:t>Trgovački sud u Varaždinu</w:t>
      </w:r>
    </w:p>
    <w:p w14:textId="77777777" w14:paraId="3975F7BF" w:rsidRDefault="002854EC" w:rsidP="002854EC" w:rsidR="002854EC" w:rsidRPr="002854EC">
      <w:pPr>
        <w:spacing w:lineRule="auto" w:line="36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2854EC">
        <w:rPr>
          <w:rFonts w:cs="Times New Roman" w:hAnsi="Times New Roman" w:ascii="Times New Roman"/>
          <w:sz w:val="24"/>
          <w:szCs w:val="24"/>
        </w:rPr>
        <w:t>Braće Radića 2, Varaždin</w:t>
      </w:r>
    </w:p>
    <w:p w14:textId="77777777" w14:paraId="7AD44604" w:rsidRDefault="00367B46" w:rsidP="00367B46" w:rsidR="00367B46" w:rsidRPr="00D514EC">
      <w:pPr>
        <w:spacing w:lineRule="auto" w:line="36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14EC">
        <w:rPr>
          <w:rFonts w:cs="Times New Roman" w:hAnsi="Times New Roman" w:ascii="Times New Roman"/>
          <w:sz w:val="24"/>
          <w:szCs w:val="24"/>
        </w:rPr>
        <w:t>3 St 822/16</w:t>
      </w:r>
    </w:p>
    <w:p w14:textId="77777777" w14:paraId="099BD083" w:rsidRDefault="00DD4ABB" w:rsidP="00DD4ABB" w:rsidR="00DD4ABB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</w:p>
    <w:p w14:textId="43FCCABF" w14:paraId="76D5393F" w:rsidRDefault="001E6569" w:rsidP="00DD4ABB" w:rsidR="001E6569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PREDMET: </w:t>
      </w:r>
      <w:r w:rsidR="00937F78">
        <w:rPr>
          <w:rFonts w:cs="Times New Roman" w:hAnsi="Times New Roman" w:ascii="Times New Roman"/>
          <w:sz w:val="24"/>
          <w:szCs w:val="24"/>
        </w:rPr>
        <w:t>Zamolba za odobrenje diobe i namirenja vjerovnika I višeg isplatnog reda</w:t>
      </w:r>
    </w:p>
    <w:p w14:textId="77777777" w14:paraId="392CBFE9" w:rsidRDefault="00DD4ABB" w:rsidP="00DD4ABB" w:rsidR="00DD4ABB">
      <w:pPr>
        <w:spacing w:lineRule="auto" w:line="360" w:after="0"/>
        <w:ind w:firstLine="351" w:left="357"/>
        <w:jc w:val="both"/>
        <w:rPr>
          <w:rFonts w:cs="Times New Roman" w:hAnsi="Times New Roman" w:ascii="Times New Roman"/>
          <w:sz w:val="24"/>
          <w:szCs w:val="24"/>
        </w:rPr>
      </w:pPr>
    </w:p>
    <w:p w14:textId="07EFCA89" w14:paraId="53FAEAA9" w:rsidRDefault="00937F78" w:rsidP="003C0BD5" w:rsidR="00937F78">
      <w:pPr>
        <w:spacing w:lineRule="auto" w:line="36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Rješenjem o utvrđenim tražbinama od dana 07.prosinca 2016.godine utvrđene su tražbine vjerovnika I višeg isplatnog reda u iznosu od </w:t>
      </w:r>
      <w:r w:rsidRPr="00937F78">
        <w:rPr>
          <w:rFonts w:cs="Times New Roman" w:hAnsi="Times New Roman" w:ascii="Times New Roman"/>
          <w:sz w:val="24"/>
          <w:szCs w:val="24"/>
        </w:rPr>
        <w:t>47.666,61 kn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5302C6">
        <w:rPr>
          <w:rFonts w:cs="Times New Roman" w:hAnsi="Times New Roman" w:ascii="Times New Roman"/>
          <w:sz w:val="24"/>
          <w:szCs w:val="24"/>
        </w:rPr>
        <w:t>sukladno</w:t>
      </w:r>
      <w:r>
        <w:rPr>
          <w:rFonts w:cs="Times New Roman" w:hAnsi="Times New Roman" w:ascii="Times New Roman"/>
          <w:sz w:val="24"/>
          <w:szCs w:val="24"/>
        </w:rPr>
        <w:t xml:space="preserve"> slijedećoj tabeli:</w:t>
      </w:r>
    </w:p>
    <w:tbl>
      <w:tblPr>
        <w:tblW w:type="dxa" w:w="9060"/>
        <w:tblLayout w:type="fixed"/>
        <w:tblLook w:val="04A0" w:noVBand="1" w:noHBand="0" w:lastColumn="0" w:firstColumn="1" w:lastRow="0" w:firstRow="1"/>
      </w:tblPr>
      <w:tblGrid>
        <w:gridCol w:w="615"/>
        <w:gridCol w:w="971"/>
        <w:gridCol w:w="2528"/>
        <w:gridCol w:w="1700"/>
        <w:gridCol w:w="1667"/>
        <w:gridCol w:w="1579"/>
      </w:tblGrid>
      <w:tr w14:textId="77777777" w14:paraId="746D1B51" w:rsidTr="00937F78" w:rsidR="00937F78" w:rsidRPr="00937F78">
        <w:trPr>
          <w:trHeight w:val="316"/>
        </w:trPr>
        <w:tc>
          <w:tcPr>
            <w:tcW w:type="dxa" w:w="615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14:textId="77777777" w14:paraId="6D19E02F" w:rsidRDefault="00937F78" w:rsidP="00A64281" w:rsidR="00937F78" w:rsidRPr="00937F78">
            <w:pPr>
              <w:spacing w:after="0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center"/>
            <w:hideMark/>
          </w:tcPr>
          <w:p w14:textId="77777777" w14:paraId="14BA6D01" w:rsidRDefault="00937F78" w:rsidP="00A64281" w:rsidR="00937F78" w:rsidRPr="00937F78">
            <w:pPr>
              <w:spacing w:after="0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2530"/>
            <w:noWrap/>
            <w:vAlign w:val="bottom"/>
            <w:hideMark/>
          </w:tcPr>
          <w:p w14:textId="77777777" w14:paraId="4EF471A4" w:rsidRDefault="00937F78" w:rsidP="00A64281" w:rsidR="00937F78" w:rsidRPr="00937F78">
            <w:pPr>
              <w:spacing w:after="0"/>
              <w:rPr>
                <w:rFonts w:cs="Times New Roman" w:hAnsi="Times New Roman" w:ascii="Times New Roman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14:textId="77777777" w14:paraId="12B875DA" w:rsidRDefault="00937F78" w:rsidP="00A64281" w:rsidR="00937F78" w:rsidRPr="00937F78">
            <w:pPr>
              <w:spacing w:after="0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14:textId="77777777" w14:paraId="498DD46E" w:rsidRDefault="00937F78" w:rsidP="00A64281" w:rsidR="00937F78" w:rsidRPr="00937F78">
            <w:pPr>
              <w:spacing w:after="0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val="nil"/>
            </w:tcBorders>
            <w:noWrap/>
            <w:vAlign w:val="bottom"/>
            <w:hideMark/>
          </w:tcPr>
          <w:p w14:textId="77777777" w14:paraId="611B6E8E" w:rsidRDefault="00937F78" w:rsidP="00A64281" w:rsidR="00937F78" w:rsidRPr="00937F78">
            <w:pPr>
              <w:spacing w:after="0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 </w:t>
            </w:r>
          </w:p>
        </w:tc>
      </w:tr>
      <w:tr w14:textId="77777777" w14:paraId="7ADFCC0D" w:rsidTr="00A64281" w:rsidR="00937F78" w:rsidRPr="00937F78">
        <w:trPr>
          <w:trHeight w:val="765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14:textId="77777777" w14:paraId="18BDFB8C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R.br.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4B67ECEB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Broj prijave</w:t>
            </w:r>
          </w:p>
        </w:tc>
        <w:tc>
          <w:tcPr>
            <w:tcW w:type="dxa" w:w="2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6CF8E303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Naziv, adresa i OIB vjerovnika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2329DCA8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Iznos prijavljene tražbine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1802E888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Iznos priznate tražbine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429F7888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Iznos osporene tražbine</w:t>
            </w:r>
          </w:p>
        </w:tc>
      </w:tr>
      <w:tr w14:textId="77777777" w14:paraId="05164AEC" w:rsidTr="00A64281" w:rsidR="00937F78" w:rsidRPr="00937F78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76A3F5F9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1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0B2036FD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56/2016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6DEA402E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ĐURIŠEVIĆ TIHOMIR, Šimuna Pandura 140, Đurđevac, OIB: 48820831492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4EAD0E5C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3.601,92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600CBDC1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3.601,92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63D88940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0,00 kn</w:t>
            </w:r>
          </w:p>
        </w:tc>
      </w:tr>
      <w:tr w14:textId="77777777" w14:paraId="5CF97EEA" w:rsidTr="00A64281" w:rsidR="00937F78" w:rsidRPr="00937F78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4344FE13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2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48D3FD89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66/2016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07B25A6C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 xml:space="preserve">GOTAL ZLATA, </w:t>
            </w:r>
            <w:proofErr w:type="spellStart"/>
            <w:r w:rsidRPr="00937F78">
              <w:rPr>
                <w:rFonts w:cs="Times New Roman" w:hAnsi="Times New Roman" w:ascii="Times New Roman"/>
              </w:rPr>
              <w:t>B.Mađera</w:t>
            </w:r>
            <w:proofErr w:type="spellEnd"/>
            <w:r w:rsidRPr="00937F78">
              <w:rPr>
                <w:rFonts w:cs="Times New Roman" w:hAnsi="Times New Roman" w:ascii="Times New Roman"/>
              </w:rPr>
              <w:t xml:space="preserve"> 5, Novigrad Podravski, OIB: 11379143528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6043990E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6.444,68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1C53944A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6.444,68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4D6CAB6E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0,00 kn</w:t>
            </w:r>
          </w:p>
        </w:tc>
      </w:tr>
      <w:tr w14:textId="77777777" w14:paraId="463635D7" w:rsidTr="00A64281" w:rsidR="00937F78" w:rsidRPr="00937F78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6A86BCAF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3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4E017212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55/2016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2881F6FB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 xml:space="preserve">HORVAT DRAGUTIN, Kolodvorska 34, </w:t>
            </w:r>
            <w:proofErr w:type="spellStart"/>
            <w:r w:rsidRPr="00937F78">
              <w:rPr>
                <w:rFonts w:cs="Times New Roman" w:hAnsi="Times New Roman" w:ascii="Times New Roman"/>
              </w:rPr>
              <w:t>Virje</w:t>
            </w:r>
            <w:proofErr w:type="spellEnd"/>
            <w:r w:rsidRPr="00937F78">
              <w:rPr>
                <w:rFonts w:cs="Times New Roman" w:hAnsi="Times New Roman" w:ascii="Times New Roman"/>
              </w:rPr>
              <w:t xml:space="preserve">, OIB: 55215378077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1CECB7E1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8.788,20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4056EB29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8.788,20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6188551D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0,00 kn</w:t>
            </w:r>
          </w:p>
        </w:tc>
      </w:tr>
      <w:tr w14:textId="77777777" w14:paraId="3C851CE9" w:rsidTr="00A64281" w:rsidR="00937F78" w:rsidRPr="00937F78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28BC600F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4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5DBDE8F4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64/2016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599EB9BF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 xml:space="preserve">LUKANEC MARTIN, Kolodvorska 34, </w:t>
            </w:r>
            <w:proofErr w:type="spellStart"/>
            <w:r w:rsidRPr="00937F78">
              <w:rPr>
                <w:rFonts w:cs="Times New Roman" w:hAnsi="Times New Roman" w:ascii="Times New Roman"/>
              </w:rPr>
              <w:t>Virje</w:t>
            </w:r>
            <w:proofErr w:type="spellEnd"/>
            <w:r w:rsidRPr="00937F78">
              <w:rPr>
                <w:rFonts w:cs="Times New Roman" w:hAnsi="Times New Roman" w:ascii="Times New Roman"/>
              </w:rPr>
              <w:t>, OIB: 49473971042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3948BDD0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2.985,00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36A69DD8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2.985,00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310233AC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0,00 kn</w:t>
            </w:r>
          </w:p>
        </w:tc>
      </w:tr>
      <w:tr w14:textId="77777777" w14:paraId="1AFC1FE8" w:rsidTr="00A64281" w:rsidR="00937F78" w:rsidRPr="00937F78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59B2DECD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5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3E1A353D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57/2016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0E794C0A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 xml:space="preserve">MANOLIĆ PREDRAG, </w:t>
            </w:r>
            <w:proofErr w:type="spellStart"/>
            <w:r w:rsidRPr="00937F78">
              <w:rPr>
                <w:rFonts w:cs="Times New Roman" w:hAnsi="Times New Roman" w:ascii="Times New Roman"/>
              </w:rPr>
              <w:t>Pridvorje</w:t>
            </w:r>
            <w:proofErr w:type="spellEnd"/>
            <w:r w:rsidRPr="00937F78">
              <w:rPr>
                <w:rFonts w:cs="Times New Roman" w:hAnsi="Times New Roman" w:ascii="Times New Roman"/>
              </w:rPr>
              <w:t xml:space="preserve"> 32, Kloštar Podravski, OIB: 47771872669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5E66DE2B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7.804,16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2B65FCDA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7.804,16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02A1F9E3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0,00 kn</w:t>
            </w:r>
          </w:p>
        </w:tc>
      </w:tr>
      <w:tr w14:textId="77777777" w14:paraId="338BA9ED" w:rsidTr="00A64281" w:rsidR="00937F78" w:rsidRPr="00937F78">
        <w:trPr>
          <w:trHeight w:val="52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5560C1BA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6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7BF4E11F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79/2016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7C6D5952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 xml:space="preserve">PERIČEK TUGOMIR, Vinodol 54, </w:t>
            </w:r>
            <w:proofErr w:type="spellStart"/>
            <w:r w:rsidRPr="00937F78">
              <w:rPr>
                <w:rFonts w:cs="Times New Roman" w:hAnsi="Times New Roman" w:ascii="Times New Roman"/>
              </w:rPr>
              <w:t>Šopron</w:t>
            </w:r>
            <w:proofErr w:type="spellEnd"/>
            <w:r w:rsidRPr="00937F78">
              <w:rPr>
                <w:rFonts w:cs="Times New Roman" w:hAnsi="Times New Roman" w:ascii="Times New Roman"/>
              </w:rPr>
              <w:t>, OIB: 50853308537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0A0890C2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7.616,44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05A62099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7.616,44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513D30F3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0,00 kn</w:t>
            </w:r>
          </w:p>
        </w:tc>
      </w:tr>
      <w:tr w14:textId="77777777" w14:paraId="2DA75853" w:rsidTr="00A64281" w:rsidR="00937F78" w:rsidRPr="00937F78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1002C629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7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5578DD4C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118/2016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18CE949D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 xml:space="preserve">PEROVIĆ MARINKO, Ljudevita Gaja 150, </w:t>
            </w:r>
            <w:proofErr w:type="spellStart"/>
            <w:r w:rsidRPr="00937F78">
              <w:rPr>
                <w:rFonts w:cs="Times New Roman" w:hAnsi="Times New Roman" w:ascii="Times New Roman"/>
              </w:rPr>
              <w:t>Virje</w:t>
            </w:r>
            <w:proofErr w:type="spellEnd"/>
            <w:r w:rsidRPr="00937F78">
              <w:rPr>
                <w:rFonts w:cs="Times New Roman" w:hAnsi="Times New Roman" w:ascii="Times New Roman"/>
              </w:rPr>
              <w:t>, OIB: 89013801121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48280302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1.757,65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42083181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1.757,65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4F5FEA2B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0,00 kn</w:t>
            </w:r>
          </w:p>
        </w:tc>
      </w:tr>
      <w:tr w14:textId="77777777" w14:paraId="5E74C3CE" w:rsidTr="005302C6" w:rsidR="00937F78" w:rsidRPr="00937F78">
        <w:trPr>
          <w:trHeight w:val="780"/>
        </w:trPr>
        <w:tc>
          <w:tcPr>
            <w:tcW w:type="dxa" w:w="6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07F446CA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8</w:t>
            </w:r>
          </w:p>
        </w:tc>
        <w:tc>
          <w:tcPr>
            <w:tcW w:type="dxa" w:w="9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414C76AB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72/2016</w:t>
            </w:r>
          </w:p>
        </w:tc>
        <w:tc>
          <w:tcPr>
            <w:tcW w:type="dxa" w:w="2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2D715C4F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 xml:space="preserve">ŠKLEBAR DRAGUTIN, F. V. </w:t>
            </w:r>
            <w:proofErr w:type="spellStart"/>
            <w:r w:rsidRPr="00937F78">
              <w:rPr>
                <w:rFonts w:cs="Times New Roman" w:hAnsi="Times New Roman" w:ascii="Times New Roman"/>
              </w:rPr>
              <w:t>Šignjara</w:t>
            </w:r>
            <w:proofErr w:type="spellEnd"/>
            <w:r w:rsidRPr="00937F78">
              <w:rPr>
                <w:rFonts w:cs="Times New Roman" w:hAnsi="Times New Roman" w:ascii="Times New Roman"/>
              </w:rPr>
              <w:t xml:space="preserve"> 16, </w:t>
            </w:r>
            <w:proofErr w:type="spellStart"/>
            <w:r w:rsidRPr="00937F78">
              <w:rPr>
                <w:rFonts w:cs="Times New Roman" w:hAnsi="Times New Roman" w:ascii="Times New Roman"/>
              </w:rPr>
              <w:t>Virje</w:t>
            </w:r>
            <w:proofErr w:type="spellEnd"/>
            <w:r w:rsidRPr="00937F78">
              <w:rPr>
                <w:rFonts w:cs="Times New Roman" w:hAnsi="Times New Roman" w:ascii="Times New Roman"/>
              </w:rPr>
              <w:t>, OIB: 62635210795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70EF0289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8.664,65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1C4138AF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8.664,65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0D284F3E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0,00 kn</w:t>
            </w:r>
          </w:p>
        </w:tc>
      </w:tr>
      <w:tr w14:textId="77777777" w14:paraId="110D11E4" w:rsidTr="005302C6" w:rsidR="00937F78" w:rsidRPr="00937F78">
        <w:trPr>
          <w:trHeight w:val="1820"/>
        </w:trPr>
        <w:tc>
          <w:tcPr>
            <w:tcW w:type="dxa" w:w="6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40889E36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lastRenderedPageBreak/>
              <w:t>9</w:t>
            </w:r>
          </w:p>
        </w:tc>
        <w:tc>
          <w:tcPr>
            <w:tcW w:type="dxa" w:w="9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542A586E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5/2016</w:t>
            </w:r>
          </w:p>
        </w:tc>
        <w:tc>
          <w:tcPr>
            <w:tcW w:type="dxa" w:w="2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14:textId="77777777" w14:paraId="778F537E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 xml:space="preserve">Republika Hrvatska, Ministarstvo financija, Porezna uprava, zastupano po Županijskom državnom odvjetništvu u Varaždinu, </w:t>
            </w:r>
            <w:proofErr w:type="spellStart"/>
            <w:r w:rsidRPr="00937F78">
              <w:rPr>
                <w:rFonts w:cs="Times New Roman" w:hAnsi="Times New Roman" w:ascii="Times New Roman"/>
              </w:rPr>
              <w:t>Graberje</w:t>
            </w:r>
            <w:proofErr w:type="spellEnd"/>
            <w:r w:rsidRPr="00937F78">
              <w:rPr>
                <w:rFonts w:cs="Times New Roman" w:hAnsi="Times New Roman" w:ascii="Times New Roman"/>
              </w:rPr>
              <w:t xml:space="preserve"> 1, 42000 Varaždin, OIB: 52634238587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5082F951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930,37 kn</w:t>
            </w:r>
          </w:p>
        </w:tc>
        <w:tc>
          <w:tcPr>
            <w:tcW w:type="dxa" w:w="16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4BA36BAC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3,91 kn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576677C1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926,46 kn</w:t>
            </w:r>
          </w:p>
        </w:tc>
      </w:tr>
      <w:tr w14:textId="77777777" w14:paraId="373817D4" w:rsidTr="00A64281" w:rsidR="00937F78" w:rsidRPr="00937F78">
        <w:trPr>
          <w:trHeight w:val="495"/>
        </w:trPr>
        <w:tc>
          <w:tcPr>
            <w:tcW w:type="dxa" w:w="411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3D740516" w:rsidRDefault="00937F78" w:rsidP="00A64281" w:rsidR="00937F78" w:rsidRPr="00937F78">
            <w:pPr>
              <w:spacing w:after="0"/>
              <w:jc w:val="center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SVEUKUPNO PRVI VIŠI ISPLATNI RED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26F3EBBE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48.593,07 kn</w:t>
            </w:r>
          </w:p>
        </w:tc>
        <w:tc>
          <w:tcPr>
            <w:tcW w:type="dxa" w:w="16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76A7AE30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47.666,61 kn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14:textId="77777777" w14:paraId="19D2634C" w:rsidRDefault="00937F78" w:rsidP="00A64281" w:rsidR="00937F78" w:rsidRPr="00937F78">
            <w:pPr>
              <w:spacing w:after="0"/>
              <w:jc w:val="right"/>
              <w:rPr>
                <w:rFonts w:cs="Times New Roman" w:hAnsi="Times New Roman" w:ascii="Times New Roman"/>
              </w:rPr>
            </w:pPr>
            <w:r w:rsidRPr="00937F78">
              <w:rPr>
                <w:rFonts w:cs="Times New Roman" w:hAnsi="Times New Roman" w:ascii="Times New Roman"/>
              </w:rPr>
              <w:t>926,46 kn</w:t>
            </w:r>
          </w:p>
        </w:tc>
      </w:tr>
    </w:tbl>
    <w:p w14:textId="77777777" w14:paraId="7F9FAD17" w:rsidRDefault="00937F78" w:rsidP="003C0BD5" w:rsidR="00937F78">
      <w:pPr>
        <w:spacing w:lineRule="auto" w:line="36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</w:p>
    <w:p w14:textId="0123E3C3" w14:paraId="358B1147" w:rsidRDefault="00937F78" w:rsidP="00DD4ABB" w:rsidR="00937F78">
      <w:pPr>
        <w:spacing w:lineRule="auto" w:line="36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Obzirom da su unovčene sve pokretnine stečajnog dužnika i stečajni dužnik raspolaže sa dovoljno sredstava za namirenje svih vjerovnika I višeg isplatnog reda kojima su priznate tražbine, sukladno čl.273 Stečajnog zakona moli se </w:t>
      </w:r>
      <w:r w:rsidR="005302C6">
        <w:rPr>
          <w:rFonts w:cs="Times New Roman" w:eastAsia="Times New Roman" w:hAnsi="Times New Roman" w:ascii="Times New Roman"/>
          <w:sz w:val="24"/>
          <w:szCs w:val="24"/>
          <w:lang w:eastAsia="hr-HR"/>
        </w:rPr>
        <w:t>Sud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5302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odobrenje namirenja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vjerovnika I višeg isplatnog reda. </w:t>
      </w:r>
    </w:p>
    <w:p w14:textId="40CF7CBA" w14:paraId="3A7DBFED" w:rsidRDefault="0082320F" w:rsidP="00DD4ABB" w:rsidR="0082320F">
      <w:pPr>
        <w:spacing w:lineRule="auto" w:line="36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14:textId="534D586D" w14:paraId="3A07A7F0" w:rsidRDefault="006C1993" w:rsidP="00DD4ABB" w:rsidR="0043240E">
      <w:pPr>
        <w:spacing w:lineRule="auto" w:line="36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03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937F78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Pr="00CE03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37F78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="00364C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CE03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52C26A1E" w:rsidRDefault="006C1993" w:rsidP="00DD4ABB" w:rsidR="006C1993">
      <w:pPr>
        <w:spacing w:lineRule="auto" w:line="36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037F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77777777" w14:paraId="076DE921" w:rsidRDefault="006C1993" w:rsidP="00DD4ABB" w:rsidR="006C1993" w:rsidRPr="00CE037F">
      <w:pPr>
        <w:spacing w:lineRule="auto" w:line="360" w:after="0"/>
        <w:ind w:left="424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E03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CE03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Tomislav </w:t>
      </w:r>
      <w:proofErr w:type="spellStart"/>
      <w:r w:rsidRPr="00CE037F">
        <w:rPr>
          <w:rFonts w:cs="Times New Roman" w:eastAsia="Times New Roman" w:hAnsi="Times New Roman" w:ascii="Times New Roman"/>
          <w:sz w:val="24"/>
          <w:szCs w:val="24"/>
          <w:lang w:eastAsia="hr-HR"/>
        </w:rPr>
        <w:t>Đuričin</w:t>
      </w:r>
      <w:proofErr w:type="spellEnd"/>
    </w:p>
    <w:p w14:textId="77777777" w14:paraId="1E953D81" w:rsidRDefault="008030AB" w:rsidP="00DD4ABB" w:rsidR="008030AB" w:rsidRPr="008030AB">
      <w:pPr>
        <w:spacing w:lineRule="auto" w:line="36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R="008030AB" w:rsidRPr="008030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DE1CE2"/>
    <w:multiLevelType w:val="hybridMultilevel"/>
    <w:tmpl w:val="DDD25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1914D5"/>
    <w:multiLevelType w:val="hybridMultilevel"/>
    <w:tmpl w:val="ACA0E8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FB0A39"/>
    <w:multiLevelType w:val="hybridMultilevel"/>
    <w:tmpl w:val="F1A292C6"/>
    <w:lvl w:tplc="45BE0BF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25706"/>
    <w:multiLevelType w:val="hybridMultilevel"/>
    <w:tmpl w:val="0ECE330C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2D0B6C"/>
    <w:multiLevelType w:val="hybridMultilevel"/>
    <w:tmpl w:val="619619F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C3F4BF3"/>
    <w:multiLevelType w:val="hybridMultilevel"/>
    <w:tmpl w:val="DDD25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580D5D"/>
    <w:multiLevelType w:val="hybridMultilevel"/>
    <w:tmpl w:val="48CC3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3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F"/>
    <w:rsid w:val="00113F23"/>
    <w:rsid w:val="0015744F"/>
    <w:rsid w:val="001E36AE"/>
    <w:rsid w:val="001E6569"/>
    <w:rsid w:val="001F4E9A"/>
    <w:rsid w:val="00227ECC"/>
    <w:rsid w:val="002433CF"/>
    <w:rsid w:val="00277F5F"/>
    <w:rsid w:val="002854EC"/>
    <w:rsid w:val="003255BF"/>
    <w:rsid w:val="00364CFB"/>
    <w:rsid w:val="00367B46"/>
    <w:rsid w:val="003935A8"/>
    <w:rsid w:val="003B3882"/>
    <w:rsid w:val="003C0BD5"/>
    <w:rsid w:val="003D77AD"/>
    <w:rsid w:val="0043240E"/>
    <w:rsid w:val="00444059"/>
    <w:rsid w:val="00483277"/>
    <w:rsid w:val="004C2906"/>
    <w:rsid w:val="0051557F"/>
    <w:rsid w:val="0052393D"/>
    <w:rsid w:val="005270ED"/>
    <w:rsid w:val="005302C6"/>
    <w:rsid w:val="00560AAC"/>
    <w:rsid w:val="005F0936"/>
    <w:rsid w:val="00642096"/>
    <w:rsid w:val="006517CC"/>
    <w:rsid w:val="006A69D3"/>
    <w:rsid w:val="006B0172"/>
    <w:rsid w:val="006C1993"/>
    <w:rsid w:val="00793D17"/>
    <w:rsid w:val="007B3468"/>
    <w:rsid w:val="007B76DC"/>
    <w:rsid w:val="007F5881"/>
    <w:rsid w:val="008030AB"/>
    <w:rsid w:val="0082320F"/>
    <w:rsid w:val="00861058"/>
    <w:rsid w:val="008B3849"/>
    <w:rsid w:val="00937F78"/>
    <w:rsid w:val="00942BD6"/>
    <w:rsid w:val="009838C4"/>
    <w:rsid w:val="009F71AE"/>
    <w:rsid w:val="00A93C49"/>
    <w:rsid w:val="00AB1F5D"/>
    <w:rsid w:val="00AB679F"/>
    <w:rsid w:val="00B37453"/>
    <w:rsid w:val="00B527CC"/>
    <w:rsid w:val="00B57673"/>
    <w:rsid w:val="00B75AAA"/>
    <w:rsid w:val="00C712F8"/>
    <w:rsid w:val="00C977C7"/>
    <w:rsid w:val="00D041E6"/>
    <w:rsid w:val="00DD4ABB"/>
    <w:rsid w:val="00E8356F"/>
    <w:rsid w:val="00FA444B"/>
    <w:rsid w:val="00FA7427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BAA4ADD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56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8356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E835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4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46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4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4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56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8356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E835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3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4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46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4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4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44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09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09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451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288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588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69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787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483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761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8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98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45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22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348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305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3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2</properties:Pages>
  <properties:Words>289</properties:Words>
  <properties:Characters>1675</properties:Characters>
  <properties:Lines>125</properties:Lines>
  <properties:Paragraphs>75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2018-11-06T07:54:00Z</dcterms:created>
  <dc:creator>Tomislav Đuričin</dc:creator>
  <cp:lastModifiedBy>Nevenka Vuković</cp:lastModifiedBy>
  <cp:lastPrinted>2018-07-10T13:38:00Z</cp:lastPrinted>
  <dcterms:modified xmlns:xsi="http://www.w3.org/2001/XMLSchema-instance" xsi:type="dcterms:W3CDTF">2018-11-06T07:55:00Z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St-822/2016-90 / Podnesak - Zamolba (Podnesak stečajnog upravitelja 2.11.18..docx)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