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1ecd" w14:paraId="e8a1ec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050E80">
        <w:rPr>
          <w:lang w:val="hr-HR"/>
        </w:rPr>
        <w:t>1</w:t>
      </w:r>
      <w:r w:rsidR="00D0046F">
        <w:rPr>
          <w:lang w:val="hr-HR"/>
        </w:rPr>
        <w:t>24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03857">
        <w:rPr>
          <w:lang w:val="hr-HR"/>
        </w:rPr>
        <w:t>PONS d</w:t>
      </w:r>
      <w:r w:rsidR="004629E7">
        <w:rPr>
          <w:lang w:val="hr-HR"/>
        </w:rPr>
        <w:t xml:space="preserve">ruštvo s ograničenom odgovornošću za </w:t>
      </w:r>
      <w:r w:rsidR="00703857">
        <w:rPr>
          <w:lang w:val="hr-HR"/>
        </w:rPr>
        <w:t xml:space="preserve">usluge, proizvodnju i </w:t>
      </w:r>
      <w:r w:rsidR="004629E7">
        <w:rPr>
          <w:lang w:val="hr-HR"/>
        </w:rPr>
        <w:t>trgovinu</w:t>
      </w:r>
      <w:r w:rsidR="00703857">
        <w:rPr>
          <w:lang w:val="hr-HR"/>
        </w:rPr>
        <w:t>, Bjelovar, Jurja Dalmatinca 10</w:t>
      </w:r>
      <w:r w:rsidR="0015258A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703857">
        <w:rPr>
          <w:lang w:val="hr-HR"/>
        </w:rPr>
        <w:t>82614</w:t>
      </w:r>
      <w:r>
        <w:rPr>
          <w:lang w:val="hr-HR"/>
        </w:rPr>
        <w:t xml:space="preserve">, OIB: </w:t>
      </w:r>
      <w:r w:rsidR="00590945">
        <w:rPr>
          <w:lang w:val="hr-HR"/>
        </w:rPr>
        <w:t>32958720794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5258A">
        <w:rPr>
          <w:lang w:val="hr-HR"/>
        </w:rPr>
        <w:t>1</w:t>
      </w:r>
      <w:r w:rsidR="00590945">
        <w:rPr>
          <w:lang w:val="hr-HR"/>
        </w:rPr>
        <w:t>24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91B61">
        <w:rPr>
          <w:lang w:val="hr-HR"/>
        </w:rPr>
        <w:t>10.182,34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91B61">
        <w:rPr>
          <w:lang w:val="hr-HR"/>
        </w:rPr>
        <w:t>Sandra Zagorec, Šandrovac, Ulica Bjelovarska 23</w:t>
      </w:r>
      <w:r w:rsidR="00631B1A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91B61">
        <w:rPr>
          <w:lang w:val="hr-HR"/>
        </w:rPr>
        <w:t>46897649653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12ADC">
        <w:rPr>
          <w:lang w:val="hr-HR"/>
        </w:rPr>
        <w:t>4.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D81A66" w:rsidP="00D81A66" w:rsidR="00D81A66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F12ADC" w:rsidR="00D81A66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 4.11.2015. god.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FA0" w:rsidR="00534FA0">
      <w:r>
        <w:separator/>
      </w:r>
    </w:p>
  </w:endnote>
  <w:endnote w:id="0" w:type="continuationSeparator">
    <w:p w:rsidRDefault="00534FA0" w:rsidR="00534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FA0" w:rsidR="00534FA0">
      <w:r>
        <w:separator/>
      </w:r>
    </w:p>
  </w:footnote>
  <w:footnote w:id="0" w:type="continuationSeparator">
    <w:p w:rsidRDefault="00534FA0" w:rsidR="00534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2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50E80"/>
    <w:rsid w:val="00071E80"/>
    <w:rsid w:val="00080DAD"/>
    <w:rsid w:val="000E2229"/>
    <w:rsid w:val="0015258A"/>
    <w:rsid w:val="00184DF0"/>
    <w:rsid w:val="004629E7"/>
    <w:rsid w:val="00464DB7"/>
    <w:rsid w:val="00491223"/>
    <w:rsid w:val="00534FA0"/>
    <w:rsid w:val="00590945"/>
    <w:rsid w:val="00617995"/>
    <w:rsid w:val="00631B1A"/>
    <w:rsid w:val="00674F9D"/>
    <w:rsid w:val="006767EE"/>
    <w:rsid w:val="006A1640"/>
    <w:rsid w:val="006B32F7"/>
    <w:rsid w:val="00703857"/>
    <w:rsid w:val="00791B61"/>
    <w:rsid w:val="007E27E0"/>
    <w:rsid w:val="008259B1"/>
    <w:rsid w:val="00831DA7"/>
    <w:rsid w:val="008A217A"/>
    <w:rsid w:val="0097587E"/>
    <w:rsid w:val="009F1B25"/>
    <w:rsid w:val="00A475FF"/>
    <w:rsid w:val="00B53C1D"/>
    <w:rsid w:val="00B7583B"/>
    <w:rsid w:val="00CD6B0C"/>
    <w:rsid w:val="00D0046F"/>
    <w:rsid w:val="00D81A66"/>
    <w:rsid w:val="00DC7979"/>
    <w:rsid w:val="00E97333"/>
    <w:rsid w:val="00EC2C0D"/>
    <w:rsid w:val="00F12ADC"/>
    <w:rsid w:val="00F178C7"/>
    <w:rsid w:val="00F7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91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2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2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2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2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91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2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2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2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2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St-124/2015-2</izvorni_sadrzaj>
    <derivirana_varijabla naziv="DomainObject.Oznaka_1">St-124/2015-2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St-124/2015</izvorni_sadrzaj>
    <derivirana_varijabla naziv="DomainObject.Predmet.OznakaBroj_1">St-124/2015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PONS društvo s ograničenom odgovornošću za usluge, proizvodnju i trgovinu Bjelovar</izvorni_sadrzaj>
    <derivirana_varijabla naziv="DomainObject.Predmet.ProtustrankaFormated_1">  PONS društvo s ograničenom odgovornošću za usluge, proizvodnju i trgovinu Bjelovar</derivirana_varijabla>
  </DomainObject.Predmet.ProtustrankaFormated>
  <DomainObject.Predmet.ProtustrankaFormatedOIB>
    <izvorni_sadrzaj>  PONS društvo s ograničenom odgovornošću za usluge, proizvodnju i trgovinu Bjelovar, OIB 32958720794</izvorni_sadrzaj>
    <derivirana_varijabla naziv="DomainObject.Predmet.ProtustrankaFormatedOIB_1">  PONS društvo s ograničenom odgovornošću za usluge, proizvodnju i trgovinu Bjelovar, OIB 32958720794</derivirana_varijabla>
  </DomainObject.Predmet.ProtustrankaFormatedOIB>
  <DomainObject.Predmet.ProtustrankaFormatedWithAdress>
    <izvorni_sadrzaj> PONS društvo s ograničenom odgovornošću za usluge, proizvodnju i trgovinu Bjelovar, Jurja Dalmatinca 10, 43000 Bjelovar</izvorni_sadrzaj>
    <derivirana_varijabla naziv="DomainObject.Predmet.ProtustrankaFormatedWithAdress_1"> PONS društvo s ograničenom odgovornošću za usluge, proizvodnju i trgovinu Bjelovar, Jurja Dalmatinca 10, 43000 Bjelovar</derivirana_varijabla>
  </DomainObject.Predmet.ProtustrankaFormatedWithAdress>
  <DomainObject.Predmet.ProtustrankaFormatedWithAdressOIB>
    <izvorni_sadrzaj> PONS društvo s ograničenom odgovornošću za usluge, proizvodnju i trgovinu Bjelovar, OIB 32958720794, Jurja Dalmatinca 10, 43000 Bjelovar</izvorni_sadrzaj>
    <derivirana_varijabla naziv="DomainObject.Predmet.ProtustrankaFormatedWithAdressOIB_1"> PONS društvo s ograničenom odgovornošću za usluge, proizvodnju i trgovinu Bjelovar, OIB 32958720794, Jurja Dalmatinca 10, 43000 Bjelovar</derivirana_varijabla>
  </DomainObject.Predmet.ProtustrankaFormatedWithAdressOIB>
  <DomainObject.Predmet.ProtustrankaWithAdress>
    <izvorni_sadrzaj>PONS društvo s ograničenom odgovornošću za usluge, proizvodnju i trgovinu Bjelovar Jurja Dalmatinca 10, 43000 Bjelovar</izvorni_sadrzaj>
    <derivirana_varijabla naziv="DomainObject.Predmet.ProtustrankaWithAdress_1">PONS društvo s ograničenom odgovornošću za usluge, proizvodnju i trgovinu Bjelovar Jurja Dalmatinca 10, 43000 Bjelovar</derivirana_varijabla>
  </DomainObject.Predmet.ProtustrankaWithAdress>
  <DomainObject.Predmet.ProtustrankaWithAdressOIB>
    <izvorni_sadrzaj>PONS društvo s ograničenom odgovornošću za usluge, proizvodnju i trgovinu Bjelovar, OIB 32958720794, Jurja Dalmatinca 10, 43000 Bjelovar</izvorni_sadrzaj>
    <derivirana_varijabla naziv="DomainObject.Predmet.ProtustrankaWithAdressOIB_1">PONS društvo s ograničenom odgovornošću za usluge, proizvodnju i trgovinu Bjelovar, OIB 32958720794, Jurja Dalmatinca 10, 43000 Bjelovar</derivirana_varijabla>
  </DomainObject.Predmet.ProtustrankaWithAdressOIB>
  <DomainObject.Predmet.ProtustrankaNazivFormated>
    <izvorni_sadrzaj>PONS društvo s ograničenom odgovornošću za usluge, proizvodnju i trgovinu Bjelovar</izvorni_sadrzaj>
    <derivirana_varijabla naziv="DomainObject.Predmet.ProtustrankaNazivFormated_1">PONS društvo s ograničenom odgovornošću za usluge, proizvodnju i trgovinu Bjelovar</derivirana_varijabla>
  </DomainObject.Predmet.ProtustrankaNazivFormated>
  <DomainObject.Predmet.ProtustrankaNazivFormatedOIB>
    <izvorni_sadrzaj>PONS društvo s ograničenom odgovornošću za usluge, proizvodnju i trgovinu Bjelovar, OIB 32958720794</izvorni_sadrzaj>
    <derivirana_varijabla naziv="DomainObject.Predmet.ProtustrankaNazivFormatedOIB_1">PONS društvo s ograničenom odgovornošću za usluge, proizvodnju i trgovinu Bjelovar, OIB 32958720794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PONS društvo s ograničenom odgovornošću za usluge, proizvodnju i trgovinu Bjelovar</item>
    </izvorni_sadrzaj>
    <derivirana_varijabla naziv="DomainObject.Predmet.ProtuStrankaListFormated_1">
      <item>PONS društvo s ograničenom odgovornošću za usluge, proizvodnju i trgovinu Bjelovar</item>
    </derivirana_varijabla>
  </DomainObject.Predmet.ProtuStrankaListFormated>
  <DomainObject.Predmet.ProtuStrankaListFormatedOIB>
    <izvorni_sadrzaj>
      <item>PONS društvo s ograničenom odgovornošću za usluge, proizvodnju i trgovinu Bjelovar, OIB 32958720794</item>
    </izvorni_sadrzaj>
    <derivirana_varijabla naziv="DomainObject.Predmet.ProtuStrankaListFormatedOIB_1">
      <item>PONS društvo s ograničenom odgovornošću za usluge, proizvodnju i trgovinu Bjelovar, OIB 32958720794</item>
    </derivirana_varijabla>
  </DomainObject.Predmet.ProtuStrankaListFormatedOIB>
  <DomainObject.Predmet.ProtuStrankaListFormatedWithAdress>
    <izvorni_sadrzaj>
      <item>PONS društvo s ograničenom odgovornošću za usluge, proizvodnju i trgovinu Bjelovar, Jurja Dalmatinca 10, 43000 Bjelovar</item>
    </izvorni_sadrzaj>
    <derivirana_varijabla naziv="DomainObject.Predmet.ProtuStrankaListFormatedWithAdress_1">
      <item>PONS društvo s ograničenom odgovornošću za usluge, proizvodnju i trgovinu Bjelovar, Jurja Dalmatinca 10, 43000 Bjelovar</item>
    </derivirana_varijabla>
  </DomainObject.Predmet.ProtuStrankaListFormatedWithAdress>
  <DomainObject.Predmet.ProtuStrankaListFormatedWithAdressOIB>
    <izvorni_sadrzaj>
      <item>PONS društvo s ograničenom odgovornošću za usluge, proizvodnju i trgovinu Bjelovar, OIB 32958720794, Jurja Dalmatinca 10, 43000 Bjelovar</item>
    </izvorni_sadrzaj>
    <derivirana_varijabla naziv="DomainObject.Predmet.ProtuStrankaListFormatedWithAdressOIB_1">
      <item>PONS društvo s ograničenom odgovornošću za usluge, proizvodnju i trgovinu Bjelovar, OIB 32958720794, Jurja Dalmatinca 10, 43000 Bjelovar</item>
    </derivirana_varijabla>
  </DomainObject.Predmet.ProtuStrankaListFormatedWithAdressOIB>
  <DomainObject.Predmet.ProtuStrankaListNazivFormated>
    <izvorni_sadrzaj>
      <item>PONS društvo s ograničenom odgovornošću za usluge, proizvodnju i trgovinu Bjelovar</item>
    </izvorni_sadrzaj>
    <derivirana_varijabla naziv="DomainObject.Predmet.ProtuStrankaListNazivFormated_1">
      <item>PONS društvo s ograničenom odgovornošću za usluge, proizvodnju i trgovinu Bjelovar</item>
    </derivirana_varijabla>
  </DomainObject.Predmet.ProtuStrankaListNazivFormated>
  <DomainObject.Predmet.ProtuStrankaListNazivFormatedOIB>
    <izvorni_sadrzaj>
      <item>PONS društvo s ograničenom odgovornošću za usluge, proizvodnju i trgovinu Bjelovar, OIB 32958720794</item>
    </izvorni_sadrzaj>
    <derivirana_varijabla naziv="DomainObject.Predmet.ProtuStrankaListNazivFormatedOIB_1">
      <item>PONS društvo s ograničenom odgovornošću za usluge, proizvodnju i trgovinu Bjelovar, OIB 32958720794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St-124/2015-2</izvorni_sadrzaj>
    <derivirana_varijabla naziv="DomainObject.PoslovniBrojDokumenta_1">St-124/2015-2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PONS društvo s ograničenom odgovornošću za usluge, proizvodnju i trgovinu Bjelovar</izvorni_sadrzaj>
    <derivirana_varijabla naziv="DomainObject.Predmet.ProtustrankaIDrugi_1">PONS društvo s ograničenom odgovornošću za usluge, proizvodnju i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PONS društvo s ograničenom odgovornošću za usluge, proizvodnju i trgovinu Bjelovar, OIB 32958720794, Jurja Dalmatinca 10, 43000 Bjelovar</izvorni_sadrzaj>
    <derivirana_varijabla naziv="DomainObject.Predmet.ProtustrankaIDrugiAdressOIB_1">PONS društvo s ograničenom odgovornošću za usluge, proizvodnju i trgovinu Bjelovar, OIB 32958720794, Jurja Dalmatinca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PONS društvo s ograničenom odgovornošću za usluge, proizvodnju i trgovinu Bjelovar</item>
    </izvorni_sadrzaj>
    <derivirana_varijabla naziv="DomainObject.Predmet.SudioniciListNaziv_1">
      <item>FINA, RC ZAGREB, Podružnica Bjelovar</item>
      <item>PONS društvo s ograničenom odgovornošću za usluge, proizvodnju i trgovinu Bjelovar</item>
    </derivirana_varijabla>
  </DomainObject.Predmet.SudioniciListNaziv>
  <DomainObject.Predmet.SudioniciListAdressOIB>
    <izvorni_sadrzaj>
      <item>FINA, RC ZAGREB, Podružnica Bjelovar, OIB 85821130368, F. Supila 4,43000 Bjelovar</item>
      <item>PONS društvo s ograničenom odgovornošću za usluge, proizvodnju i trgovinu Bjelovar, OIB 32958720794, Jurja Dalmatinca 10,43000 Bjelovar</item>
    </izvorni_sadrzaj>
    <derivirana_varijabla naziv="DomainObject.Predmet.SudioniciListAdressOIB_1">
      <item>FINA, RC ZAGREB, Podružnica Bjelovar, OIB 85821130368, F. Supila 4,43000 Bjelovar</item>
      <item>PONS društvo s ograničenom odgovornošću za usluge, proizvodnju i trgovinu Bjelovar, OIB 32958720794, Jurja Dalmatinca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32958720794</item>
    </izvorni_sadrzaj>
    <derivirana_varijabla naziv="DomainObject.Predmet.SudioniciListNazivOIB_1">
      <item>, OIB 85821130368</item>
      <item>, OIB 32958720794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314</properties:Words>
  <properties:Characters>1764</properties:Characters>
  <properties:Lines>53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2015-11-04T08:37:00Z</dcterms:created>
  <dc:creator>ssabljic</dc:creator>
  <cp:lastModifiedBy>Suzana Sabljić</cp:lastModifiedBy>
  <cp:lastPrinted>2015-11-04T08:31:00Z</cp:lastPrinted>
  <dcterms:modified xmlns:xsi="http://www.w3.org/2001/XMLSchema-instance" xsi:type="dcterms:W3CDTF">2015-11-04T08:41:00Z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