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ec44" w14:paraId="0e8ec44" w:rsidRDefault="00E323BF" w:rsidR="00E6526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803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803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52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BF"/>
    <w:rsid w:val="00E323BF"/>
    <w:rsid w:val="00E34F30"/>
    <w:rsid w:val="00E6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23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23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4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2018-01-29T10:54:00Z</dcterms:created>
  <dc:creator>Vesna Dragišić</dc:creator>
  <cp:lastModifiedBy>Vesna Dragišić</cp:lastModifiedBy>
  <dcterms:modified xmlns:xsi="http://www.w3.org/2001/XMLSchema-instance" xsi:type="dcterms:W3CDTF">2018-01-29T10:59:00Z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