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d34c3" w14:paraId="30d34c3" w:rsidRDefault="00AE649C" w:rsidP="00FA5B5E" w:rsidR="00AE649C" w:rsidRPr="00B76F3C">
      <w:pPr>
        <w:pStyle w:val="Naslov3"/>
        <w15:collapsed w:val="false"/>
      </w:pPr>
    </w:p>
    <w:p w:rsidRDefault="007F04A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F04AA" w:rsidP="007F04AA" w:rsidR="007F04AA">
      <w:pPr>
        <w:pStyle w:val="Bezproreda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  <w:r>
        <w:t xml:space="preserve"> 1 St-1016/2016-2</w:t>
      </w:r>
    </w:p>
    <w:p w:rsidRDefault="007F04AA" w:rsidP="007F04AA" w:rsidR="007F04AA">
      <w:pPr>
        <w:pStyle w:val="Bezproreda"/>
      </w:pPr>
    </w:p>
    <w:p w:rsidRDefault="007F04AA" w:rsidP="007F04AA" w:rsidR="007F04AA">
      <w:pPr>
        <w:pStyle w:val="Bezproreda"/>
      </w:pPr>
    </w:p>
    <w:p w:rsidRDefault="007F04AA" w:rsidP="007F04AA" w:rsidR="007F04AA">
      <w:pPr>
        <w:pStyle w:val="Bezproreda"/>
      </w:pPr>
    </w:p>
    <w:p w:rsidRDefault="007F04AA" w:rsidP="007F04AA" w:rsidR="007F04AA">
      <w:pPr>
        <w:pStyle w:val="Bezproreda"/>
      </w:pPr>
    </w:p>
    <w:p w:rsidRDefault="007F04AA" w:rsidP="007F04AA" w:rsidR="007F04AA">
      <w:pPr>
        <w:pStyle w:val="Bezproreda"/>
      </w:pPr>
    </w:p>
    <w:p w:rsidRDefault="007F04AA" w:rsidP="007F04AA" w:rsidR="007F04AA">
      <w:pPr>
        <w:pStyle w:val="Bezproreda"/>
      </w:pPr>
    </w:p>
    <w:p w:rsidRDefault="007F04AA" w:rsidP="007F04AA" w:rsidR="007F04AA">
      <w:pPr>
        <w:pStyle w:val="Bezproreda"/>
        <w:jc w:val="center"/>
      </w:pPr>
      <w:r>
        <w:t>R E P U B L I K A       H R V A T S K A</w:t>
      </w:r>
    </w:p>
    <w:p w:rsidRDefault="007F04AA" w:rsidP="007F04AA" w:rsidR="007F04AA">
      <w:pPr>
        <w:pStyle w:val="Bezproreda"/>
      </w:pPr>
    </w:p>
    <w:p w:rsidRDefault="007F04AA" w:rsidP="007F04AA" w:rsidR="007F04AA">
      <w:pPr>
        <w:pStyle w:val="Bezproreda"/>
        <w:jc w:val="center"/>
      </w:pPr>
      <w:r>
        <w:t>R J E Š E N J E</w:t>
      </w:r>
    </w:p>
    <w:p w:rsidRDefault="007F04AA" w:rsidP="007F04AA" w:rsidR="007F04AA">
      <w:pPr>
        <w:pStyle w:val="Bezproreda"/>
      </w:pPr>
    </w:p>
    <w:p w:rsidRDefault="007F04AA" w:rsidP="007F04AA" w:rsidR="007F04AA">
      <w:pPr>
        <w:pStyle w:val="Bezproreda"/>
      </w:pPr>
    </w:p>
    <w:p w:rsidRDefault="007F04AA" w:rsidP="007F04AA" w:rsidR="007F04AA">
      <w:pPr>
        <w:pStyle w:val="Bezproreda"/>
      </w:pPr>
      <w:r>
        <w:t>TRGOVAČKI SUD U BJELOVARU, po  sucu Branki Pleskalt,  u predmetu predlagatelja FINA RC ZAGREB, Podružnica Bjelovar,  protiv dužnika DAVIDSON j. d.o.o. za proizvodnju i usluge BJELOVAR, Daruvarska 65, OIB: 76076971860, dana 7. lipnja  2016. godine</w:t>
      </w:r>
    </w:p>
    <w:p w:rsidRDefault="007F04AA" w:rsidP="007F04AA" w:rsidR="007F04AA">
      <w:pPr>
        <w:pStyle w:val="Bezproreda"/>
      </w:pPr>
    </w:p>
    <w:p w:rsidRDefault="007F04AA" w:rsidP="007F04AA" w:rsidR="007F04AA">
      <w:pPr>
        <w:pStyle w:val="Bezproreda"/>
      </w:pPr>
    </w:p>
    <w:p w:rsidRDefault="007F04AA" w:rsidP="007F04AA" w:rsidR="007F04AA">
      <w:pPr>
        <w:pStyle w:val="Bezproreda"/>
        <w:jc w:val="center"/>
      </w:pPr>
      <w:r>
        <w:t>r i j e š i o     j e</w:t>
      </w:r>
    </w:p>
    <w:p w:rsidRDefault="007F04AA" w:rsidP="007F04AA" w:rsidR="007F04AA">
      <w:pPr>
        <w:pStyle w:val="Bezproreda"/>
      </w:pPr>
    </w:p>
    <w:p w:rsidRDefault="007F04AA" w:rsidP="007F04AA" w:rsidR="007F04AA">
      <w:pPr>
        <w:pStyle w:val="Bezproreda"/>
      </w:pPr>
    </w:p>
    <w:p w:rsidRDefault="007F04AA" w:rsidP="007F04AA" w:rsidR="007F04AA">
      <w:pPr>
        <w:pStyle w:val="Bezproreda"/>
      </w:pPr>
      <w:r>
        <w:t>I Pokreće se prethodni postupak radi utvrđenja uvjeta za otvaranje stečajnog postupka nad  dužnikom dužnika DAVIDSON j. d.o.o. za proizvodnju i usluge BJELOVAR, Daruvarska 65, OIB: 76076971860.</w:t>
      </w:r>
    </w:p>
    <w:p w:rsidRDefault="007F04AA" w:rsidP="007F04AA" w:rsidR="007F04AA">
      <w:pPr>
        <w:pStyle w:val="Bezproreda"/>
      </w:pPr>
    </w:p>
    <w:p w:rsidRDefault="007F04AA" w:rsidP="007F04AA" w:rsidR="007F04AA">
      <w:pPr>
        <w:pStyle w:val="Bezproreda"/>
      </w:pPr>
      <w:r>
        <w:t>Zakazuje se ročište radi izjašnjenja o prijedlogu za dan</w:t>
      </w:r>
    </w:p>
    <w:p w:rsidRDefault="007F04AA" w:rsidP="007F04AA" w:rsidR="007F04AA">
      <w:pPr>
        <w:pStyle w:val="Bezproreda"/>
      </w:pPr>
    </w:p>
    <w:p w:rsidRDefault="007F04AA" w:rsidP="007F04AA" w:rsidR="007F04AA">
      <w:pPr>
        <w:pStyle w:val="Bezproreda"/>
      </w:pPr>
    </w:p>
    <w:p w:rsidRDefault="007F04AA" w:rsidP="007F04AA" w:rsidR="007F04AA">
      <w:pPr>
        <w:pStyle w:val="Bezproreda"/>
        <w:jc w:val="center"/>
      </w:pPr>
      <w:r>
        <w:t>4. srpnja  2016. godine u 9,00 sati</w:t>
      </w:r>
    </w:p>
    <w:p w:rsidRDefault="007F04AA" w:rsidP="007F04AA" w:rsidR="007F04AA">
      <w:pPr>
        <w:pStyle w:val="Bezproreda"/>
      </w:pPr>
    </w:p>
    <w:p w:rsidRDefault="007F04AA" w:rsidP="007F04AA" w:rsidR="007F04AA">
      <w:pPr>
        <w:pStyle w:val="Bezproreda"/>
      </w:pPr>
    </w:p>
    <w:p w:rsidRDefault="007F04AA" w:rsidP="007F04AA" w:rsidR="007F04AA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7F04AA" w:rsidP="007F04AA" w:rsidR="007F04AA">
      <w:pPr>
        <w:pStyle w:val="Bezproreda"/>
      </w:pPr>
    </w:p>
    <w:p w:rsidRDefault="007F04AA" w:rsidP="007F04AA" w:rsidR="007F04AA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predlagatelja</w:t>
      </w:r>
    </w:p>
    <w:p w:rsidRDefault="007F04AA" w:rsidP="007F04AA" w:rsidR="007F04AA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 Darko </w:t>
      </w:r>
      <w:proofErr w:type="spellStart"/>
      <w:r>
        <w:t>Nemčić</w:t>
      </w:r>
      <w:proofErr w:type="spellEnd"/>
      <w:r>
        <w:t xml:space="preserve"> iz Bjelovara.</w:t>
      </w:r>
    </w:p>
    <w:p w:rsidRDefault="007F04AA" w:rsidP="007F04AA" w:rsidR="007F04AA">
      <w:pPr>
        <w:pStyle w:val="Bezproreda"/>
      </w:pPr>
    </w:p>
    <w:p w:rsidRDefault="007F04AA" w:rsidP="007F04AA" w:rsidR="007F04AA">
      <w:pPr>
        <w:pStyle w:val="Bezproreda"/>
      </w:pPr>
    </w:p>
    <w:p w:rsidRDefault="007F04AA" w:rsidP="007F04AA" w:rsidR="007F04AA">
      <w:pPr>
        <w:pStyle w:val="Bezproreda"/>
        <w:jc w:val="center"/>
      </w:pPr>
      <w:r>
        <w:t>Obrazloženje</w:t>
      </w:r>
    </w:p>
    <w:p w:rsidRDefault="007F04AA" w:rsidP="007F04AA" w:rsidR="007F04AA">
      <w:pPr>
        <w:pStyle w:val="Bezproreda"/>
      </w:pPr>
    </w:p>
    <w:p w:rsidRDefault="007F04AA" w:rsidP="007F04AA" w:rsidR="007F04AA">
      <w:r>
        <w:t>Predlagatelj FINA RC Zagreb, Podružnica Bjelovar   je   dana 23. veljače  2016. godine   podnijela je   prijedlog za otvaranje stečajnog postupka nad  dužnikom dužnika DAVIDSON j. d.o.o. za proizvodnju i usluge BJELOVAR, Daruvarska 65, OIB: 76076971860.</w:t>
      </w:r>
    </w:p>
    <w:p w:rsidRDefault="007F04AA" w:rsidP="007F04AA" w:rsidR="007F04AA"/>
    <w:p w:rsidRDefault="007F04AA" w:rsidP="007F04AA" w:rsidR="007F04AA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7F04AA" w:rsidP="007F04AA" w:rsidR="007F04AA">
      <w:pPr>
        <w:pStyle w:val="Bezproreda"/>
      </w:pPr>
    </w:p>
    <w:p w:rsidRDefault="007F04AA" w:rsidP="007F04AA" w:rsidR="007F04AA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dužnika DAVIDSON j. d.o.o. za proizvodnju i usluge BJELOVAR, Daruvarska 65, OIB: 76076971860, a u skladu s  odredbom članka 115. Stečajnog zakona. </w:t>
      </w:r>
    </w:p>
    <w:p w:rsidRDefault="007F04AA" w:rsidP="007F04AA" w:rsidR="007F04AA">
      <w:pPr>
        <w:pStyle w:val="Bezproreda"/>
      </w:pPr>
    </w:p>
    <w:p w:rsidRDefault="007F04AA" w:rsidP="007F04AA" w:rsidR="007F04AA">
      <w:pPr>
        <w:pStyle w:val="Bezproreda"/>
      </w:pPr>
      <w:r>
        <w:t>Temeljem iznijetog riješeno je kao u izreci.</w:t>
      </w:r>
    </w:p>
    <w:p w:rsidRDefault="007F04AA" w:rsidP="007F04AA" w:rsidR="007F04AA">
      <w:pPr>
        <w:pStyle w:val="Bezproreda"/>
      </w:pPr>
    </w:p>
    <w:p w:rsidRDefault="007F04AA" w:rsidP="007F04AA" w:rsidR="007F04AA">
      <w:pPr>
        <w:pStyle w:val="Bezproreda"/>
      </w:pPr>
      <w:r>
        <w:t xml:space="preserve">Bjelovar,   7. lipnja  2016.   </w:t>
      </w:r>
    </w:p>
    <w:p w:rsidRDefault="007F04AA" w:rsidP="007F04AA" w:rsidR="007F04AA">
      <w:pPr>
        <w:pStyle w:val="Bezproreda"/>
      </w:pPr>
    </w:p>
    <w:p w:rsidRDefault="007F04AA" w:rsidP="007F04AA" w:rsidR="007F04AA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7F04AA" w:rsidP="007F04AA" w:rsidR="007F04AA">
      <w:pPr>
        <w:pStyle w:val="Bezproreda"/>
      </w:pPr>
    </w:p>
    <w:p w:rsidRDefault="007F04AA" w:rsidP="007F04AA" w:rsidR="007F04AA">
      <w:pPr>
        <w:pStyle w:val="Bezproreda"/>
      </w:pPr>
      <w:r>
        <w:t xml:space="preserve">                                                               </w:t>
      </w:r>
      <w:r>
        <w:t xml:space="preserve">              </w:t>
      </w:r>
      <w:r>
        <w:t xml:space="preserve"> BRANKA PLESKALT </w:t>
      </w:r>
    </w:p>
    <w:p w:rsidRDefault="007F04AA" w:rsidP="007F04AA" w:rsidR="007F04AA">
      <w:pPr>
        <w:pStyle w:val="Bezproreda"/>
      </w:pPr>
    </w:p>
    <w:p w:rsidRDefault="007F04AA" w:rsidP="007F04AA" w:rsidR="007F04AA">
      <w:pPr>
        <w:pStyle w:val="Bezproreda"/>
      </w:pPr>
    </w:p>
    <w:p w:rsidRDefault="007F04AA" w:rsidP="007F04AA" w:rsidR="007F04AA">
      <w:pPr>
        <w:pStyle w:val="Bezproreda"/>
      </w:pPr>
    </w:p>
    <w:p w:rsidRDefault="007F04AA" w:rsidP="007F04AA" w:rsidR="007F04AA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7F04AA" w:rsidP="007F04AA" w:rsidR="007F04AA">
      <w:pPr>
        <w:pStyle w:val="Bezproreda"/>
      </w:pPr>
    </w:p>
    <w:p w:rsidRDefault="007F04AA" w:rsidP="007F04AA" w:rsidR="007F04AA">
      <w:pPr>
        <w:pStyle w:val="Bezproreda"/>
      </w:pPr>
    </w:p>
    <w:p w:rsidRDefault="007F04AA" w:rsidP="007F04AA" w:rsidR="007F04A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F04AA" w:rsidP="007F04AA" w:rsidR="007F04AA">
      <w:pPr>
        <w:pStyle w:val="Bezproreda"/>
      </w:pPr>
      <w:r>
        <w:t>Dna: predlagatelja</w:t>
      </w:r>
    </w:p>
    <w:p w:rsidRDefault="007F04AA" w:rsidP="007F04AA" w:rsidR="007F04AA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7F04AA" w:rsidP="007F04AA" w:rsidR="007F04AA">
      <w:pPr>
        <w:pStyle w:val="Bezproreda"/>
      </w:pPr>
      <w:r>
        <w:t xml:space="preserve">        ROČ. 4. 07. 2016. u  9,00</w:t>
      </w:r>
    </w:p>
    <w:p w:rsidRDefault="007F04AA" w:rsidP="007F04AA" w:rsidR="007F04AA">
      <w:pPr>
        <w:pStyle w:val="Bezproreda"/>
      </w:pPr>
      <w:r>
        <w:t>Bjelovar, 7. 06.  2016.</w:t>
      </w:r>
    </w:p>
    <w:p w:rsidRDefault="007F04AA" w:rsidP="007F04AA" w:rsidR="007F04AA"/>
    <w:p w:rsidRDefault="007F04AA" w:rsidP="007F04AA" w:rsidR="007F04AA">
      <w:pPr>
        <w:pStyle w:val="Bezproreda"/>
      </w:pPr>
    </w:p>
    <w:p w:rsidRDefault="007F04AA" w:rsidP="007F04AA" w:rsidR="007F04AA">
      <w:pPr>
        <w:pStyle w:val="Bezproreda"/>
      </w:pPr>
    </w:p>
    <w:p w:rsidRDefault="007F04AA" w:rsidP="007F04AA" w:rsidR="007F04AA">
      <w:pPr>
        <w:pStyle w:val="Bezproreda"/>
      </w:pPr>
    </w:p>
    <w:p w:rsidRDefault="007F04AA" w:rsidP="007F04AA" w:rsidR="007F04AA">
      <w:pPr>
        <w:pStyle w:val="Bezproreda"/>
      </w:pPr>
    </w:p>
    <w:p w:rsidRDefault="007F04AA" w:rsidP="007F04AA" w:rsidR="007F04AA">
      <w:pPr>
        <w:pStyle w:val="Bezproreda"/>
      </w:pPr>
    </w:p>
    <w:p w:rsidRDefault="007F04AA" w:rsidP="007F04AA" w:rsidR="007F04AA">
      <w:pPr>
        <w:pStyle w:val="Bezproreda"/>
      </w:pPr>
    </w:p>
    <w:p w:rsidRDefault="00CB0EA4" w:rsidP="007F04AA" w:rsidR="00CB0EA4">
      <w:pPr>
        <w:pStyle w:val="Naslovdokumenta"/>
        <w:jc w:val="left"/>
      </w:pPr>
    </w:p>
    <w:p w:rsidRDefault="00DA0242" w:rsidP="007F04AA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04AA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960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St-1016/2016-2</izvorni_sadrzaj>
    <derivirana_varijabla naziv="DomainObject.Oznaka_1">St-1016/2016-2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St-1016/2016</izvorni_sadrzaj>
    <derivirana_varijabla naziv="DomainObject.Predmet.OznakaBroj_1">St-1016/2016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DAVIDSON jednostavno društvo s ograničenom odgovornošću za proizvodnju i usluge, Ždralovi</izvorni_sadrzaj>
    <derivirana_varijabla naziv="DomainObject.Predmet.ProtustrankaFormated_1">  DAVIDSON jednostavno društvo s ograničenom odgovornošću za proizvodnju i usluge, Ždralovi</derivirana_varijabla>
  </DomainObject.Predmet.ProtustrankaFormated>
  <DomainObject.Predmet.ProtustrankaFormatedOIB>
    <izvorni_sadrzaj>  DAVIDSON jednostavno društvo s ograničenom odgovornošću za proizvodnju i usluge, Ždralovi, OIB 76076971860</izvorni_sadrzaj>
    <derivirana_varijabla naziv="DomainObject.Predmet.ProtustrankaFormatedOIB_1">  DAVIDSON jednostavno društvo s ograničenom odgovornošću za proizvodnju i usluge, Ždralovi, OIB 76076971860</derivirana_varijabla>
  </DomainObject.Predmet.ProtustrankaFormatedOIB>
  <DomainObject.Predmet.ProtustrankaFormatedWithAdress>
    <izvorni_sadrzaj> DAVIDSON jednostavno društvo s ograničenom odgovornošću za proizvodnju i usluge, Ždralovi, Daruvarska 65, 43000 Ždralovi</izvorni_sadrzaj>
    <derivirana_varijabla naziv="DomainObject.Predmet.ProtustrankaFormatedWithAdress_1"> DAVIDSON jednostavno društvo s ograničenom odgovornošću za proizvodnju i usluge, Ždralovi, Daruvarska 65, 43000 Ždralovi</derivirana_varijabla>
  </DomainObject.Predmet.ProtustrankaFormatedWithAdress>
  <DomainObject.Predmet.ProtustrankaFormatedWithAdressOIB>
    <izvorni_sadrzaj> DAVIDSON jednostavno društvo s ograničenom odgovornošću za proizvodnju i usluge, Ždralovi, OIB 76076971860, Daruvarska 65, 43000 Ždralovi</izvorni_sadrzaj>
    <derivirana_varijabla naziv="DomainObject.Predmet.ProtustrankaFormatedWithAdressOIB_1"> DAVIDSON jednostavno društvo s ograničenom odgovornošću za proizvodnju i usluge, Ždralovi, OIB 76076971860, Daruvarska 65, 43000 Ždralovi</derivirana_varijabla>
  </DomainObject.Predmet.ProtustrankaFormatedWithAdressOIB>
  <DomainObject.Predmet.ProtustrankaWithAdress>
    <izvorni_sadrzaj>DAVIDSON jednostavno društvo s ograničenom odgovornošću za proizvodnju i usluge, Ždralovi Daruvarska 65, 43000 Ždralovi</izvorni_sadrzaj>
    <derivirana_varijabla naziv="DomainObject.Predmet.ProtustrankaWithAdress_1">DAVIDSON jednostavno društvo s ograničenom odgovornošću za proizvodnju i usluge, Ždralovi Daruvarska 65, 43000 Ždralovi</derivirana_varijabla>
  </DomainObject.Predmet.ProtustrankaWithAdress>
  <DomainObject.Predmet.ProtustrankaWithAdressOIB>
    <izvorni_sadrzaj>DAVIDSON jednostavno društvo s ograničenom odgovornošću za proizvodnju i usluge, Ždralovi, OIB 76076971860, Daruvarska 65, 43000 Ždralovi</izvorni_sadrzaj>
    <derivirana_varijabla naziv="DomainObject.Predmet.ProtustrankaWithAdressOIB_1">DAVIDSON jednostavno društvo s ograničenom odgovornošću za proizvodnju i usluge, Ždralovi, OIB 76076971860, Daruvarska 65, 43000 Ždralovi</derivirana_varijabla>
  </DomainObject.Predmet.ProtustrankaWithAdressOIB>
  <DomainObject.Predmet.ProtustrankaNazivFormated>
    <izvorni_sadrzaj>DAVIDSON jednostavno društvo s ograničenom odgovornošću za proizvodnju i usluge, Ždralovi</izvorni_sadrzaj>
    <derivirana_varijabla naziv="DomainObject.Predmet.ProtustrankaNazivFormated_1">DAVIDSON jednostavno društvo s ograničenom odgovornošću za proizvodnju i usluge, Ždralovi</derivirana_varijabla>
  </DomainObject.Predmet.ProtustrankaNazivFormated>
  <DomainObject.Predmet.ProtustrankaNazivFormatedOIB>
    <izvorni_sadrzaj>DAVIDSON jednostavno društvo s ograničenom odgovornošću za proizvodnju i usluge, Ždralovi, OIB 76076971860</izvorni_sadrzaj>
    <derivirana_varijabla naziv="DomainObject.Predmet.ProtustrankaNazivFormatedOIB_1">DAVIDSON jednostavno društvo s ograničenom odgovornošću za proizvodnju i usluge, Ždralovi, OIB 76076971860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DAVIDSON jednostavno društvo s ograničenom odgovornošću za proizvodnju i usluge, Ždralovi</item>
    </izvorni_sadrzaj>
    <derivirana_varijabla naziv="DomainObject.Predmet.ProtuStrankaListFormated_1">
      <item>DAVIDSON jednostavno društvo s ograničenom odgovornošću za proizvodnju i usluge, Ždralovi</item>
    </derivirana_varijabla>
  </DomainObject.Predmet.ProtuStrankaListFormated>
  <DomainObject.Predmet.ProtuStrankaListFormatedOIB>
    <izvorni_sadrzaj>
      <item>DAVIDSON jednostavno društvo s ograničenom odgovornošću za proizvodnju i usluge, Ždralovi, OIB 76076971860</item>
    </izvorni_sadrzaj>
    <derivirana_varijabla naziv="DomainObject.Predmet.ProtuStrankaListFormatedOIB_1">
      <item>DAVIDSON jednostavno društvo s ograničenom odgovornošću za proizvodnju i usluge, Ždralovi, OIB 76076971860</item>
    </derivirana_varijabla>
  </DomainObject.Predmet.ProtuStrankaListFormatedOIB>
  <DomainObject.Predmet.ProtuStrankaListFormatedWithAdress>
    <izvorni_sadrzaj>
      <item>DAVIDSON jednostavno društvo s ograničenom odgovornošću za proizvodnju i usluge, Ždralovi, Daruvarska 65, 43000 Ždralovi</item>
    </izvorni_sadrzaj>
    <derivirana_varijabla naziv="DomainObject.Predmet.ProtuStrankaListFormatedWithAdress_1">
      <item>DAVIDSON jednostavno društvo s ograničenom odgovornošću za proizvodnju i usluge, Ždralovi, Daruvarska 65, 43000 Ždralovi</item>
    </derivirana_varijabla>
  </DomainObject.Predmet.ProtuStrankaListFormatedWithAdress>
  <DomainObject.Predmet.ProtuStrankaListFormatedWithAdressOIB>
    <izvorni_sadrzaj>
      <item>DAVIDSON jednostavno društvo s ograničenom odgovornošću za proizvodnju i usluge, Ždralovi, OIB 76076971860, Daruvarska 65, 43000 Ždralovi</item>
    </izvorni_sadrzaj>
    <derivirana_varijabla naziv="DomainObject.Predmet.ProtuStrankaListFormatedWithAdressOIB_1">
      <item>DAVIDSON jednostavno društvo s ograničenom odgovornošću za proizvodnju i usluge, Ždralovi, OIB 76076971860, Daruvarska 65, 43000 Ždralovi</item>
    </derivirana_varijabla>
  </DomainObject.Predmet.ProtuStrankaListFormatedWithAdressOIB>
  <DomainObject.Predmet.ProtuStrankaListNazivFormated>
    <izvorni_sadrzaj>
      <item>DAVIDSON jednostavno društvo s ograničenom odgovornošću za proizvodnju i usluge, Ždralovi</item>
    </izvorni_sadrzaj>
    <derivirana_varijabla naziv="DomainObject.Predmet.ProtuStrankaListNazivFormated_1">
      <item>DAVIDSON jednostavno društvo s ograničenom odgovornošću za proizvodnju i usluge, Ždralovi</item>
    </derivirana_varijabla>
  </DomainObject.Predmet.ProtuStrankaListNazivFormated>
  <DomainObject.Predmet.ProtuStrankaListNazivFormatedOIB>
    <izvorni_sadrzaj>
      <item>DAVIDSON jednostavno društvo s ograničenom odgovornošću za proizvodnju i usluge, Ždralovi, OIB 76076971860</item>
    </izvorni_sadrzaj>
    <derivirana_varijabla naziv="DomainObject.Predmet.ProtuStrankaListNazivFormatedOIB_1">
      <item>DAVIDSON jednostavno društvo s ograničenom odgovornošću za proizvodnju i usluge, Ždralovi, OIB 76076971860</item>
    </derivirana_varijabla>
  </DomainObject.Predmet.ProtuStrankaListNazivFormatedOIB>
  <DomainObject.Predmet.OstaliListFormated>
    <izvorni_sadrzaj>
      <item>Darko Nemčić</item>
      <item>Županijsko državno odvjetništvo u Bjelovaru</item>
    </izvorni_sadrzaj>
    <derivirana_varijabla naziv="DomainObject.Predmet.OstaliListFormated_1">
      <item>Darko Nemčić</item>
      <item>Županijsko državno odvjetništvo u Bjelovaru</item>
    </derivirana_varijabla>
  </DomainObject.Predmet.OstaliListFormated>
  <DomainObject.Predmet.OstaliListFormatedOIB>
    <izvorni_sadrzaj>
      <item>Darko Nemčić, OIB 23512455927</item>
      <item>Županijsko državno odvjetništvo u Bjelovaru</item>
    </izvorni_sadrzaj>
    <derivirana_varijabla naziv="DomainObject.Predmet.OstaliListFormatedOIB_1">
      <item>Darko Nemčić, OIB 23512455927</item>
      <item>Županijsko državno odvjetništvo u Bjelovaru</item>
    </derivirana_varijabla>
  </DomainObject.Predmet.OstaliListFormatedOIB>
  <DomainObject.Predmet.OstaliListFormatedWithAdress>
    <izvorni_sadrzaj>
      <item>Darko Nemčić, Matije Gupca 26, 43000 Bjelovar</item>
      <item>Županijsko državno odvjetništvo u Bjelovaru</item>
    </izvorni_sadrzaj>
    <derivirana_varijabla naziv="DomainObject.Predmet.OstaliListFormatedWithAdress_1">
      <item>Darko Nemčić, Matije Gupca 26, 43000 Bjelovar</item>
      <item>Županijsko državno odvjetništvo u Bjelovaru</item>
    </derivirana_varijabla>
  </DomainObject.Predmet.OstaliListFormatedWithAdress>
  <DomainObject.Predmet.OstaliListFormatedWithAdressOIB>
    <izvorni_sadrzaj>
      <item>Darko Nemčić, OIB 23512455927, Matije Gupca 26, 43000 Bjelovar</item>
      <item>Županijsko državno odvjetništvo u Bjelovaru</item>
    </izvorni_sadrzaj>
    <derivirana_varijabla naziv="DomainObject.Predmet.OstaliListFormatedWithAdressOIB_1">
      <item>Darko Nemčić, OIB 23512455927, Matije Gupca 26, 43000 Bjelovar</item>
      <item>Županijsko državno odvjetništvo u Bjelovaru</item>
    </derivirana_varijabla>
  </DomainObject.Predmet.OstaliListFormatedWithAdressOIB>
  <DomainObject.Predmet.OstaliListNazivFormated>
    <izvorni_sadrzaj>
      <item>Darko Nemčić</item>
      <item>Županijsko državno odvjetništvo u Bjelovaru</item>
    </izvorni_sadrzaj>
    <derivirana_varijabla naziv="DomainObject.Predmet.OstaliListNazivFormated_1">
      <item>Darko Nemčić</item>
      <item>Županijsko državno odvjetništvo u Bjelovaru</item>
    </derivirana_varijabla>
  </DomainObject.Predmet.OstaliListNazivFormated>
  <DomainObject.Predmet.OstaliListNazivFormatedOIB>
    <izvorni_sadrzaj>
      <item>Darko Nemčić, OIB 23512455927</item>
      <item>Županijsko državno odvjetništvo u Bjelovaru</item>
    </izvorni_sadrzaj>
    <derivirana_varijabla naziv="DomainObject.Predmet.OstaliListNazivFormatedOIB_1">
      <item>Darko Nemčić, OIB 23512455927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St-1016/2016-2</izvorni_sadrzaj>
    <derivirana_varijabla naziv="DomainObject.PoslovniBrojDokumenta_1">St-1016/2016-2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DAVIDSON jednostavno društvo s ograničenom odgovornošću za proizvodnju i usluge, Ždralovi</izvorni_sadrzaj>
    <derivirana_varijabla naziv="DomainObject.Predmet.ProtustrankaIDrugi_1">DAVIDSON jednostavno društvo s ograničenom odgovornošću za proizvodnju i usluge, Ždralovi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DAVIDSON jednostavno društvo s ograničenom odgovornošću za proizvodnju i usluge, Ždralovi, OIB 76076971860, Daruvarska 65, 43000 Ždralovi</izvorni_sadrzaj>
    <derivirana_varijabla naziv="DomainObject.Predmet.ProtustrankaIDrugiAdressOIB_1">DAVIDSON jednostavno društvo s ograničenom odgovornošću za proizvodnju i usluge, Ždralovi, OIB 76076971860, Daruvarska 65, 43000 Ždralovi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DAVIDSON jednostavno društvo s ograničenom odgovornošću za proizvodnju i usluge, Ždralovi</item>
      <item>Darko Nemčić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DAVIDSON jednostavno društvo s ograničenom odgovornošću za proizvodnju i usluge, Ždralovi</item>
      <item>Darko Nemčić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DAVIDSON jednostavno društvo s ograničenom odgovornošću za proizvodnju i usluge, Ždralovi, OIB 76076971860, Daruvarska 65,43000 Ždralovi</item>
      <item>Darko Nemčić, OIB 23512455927, Matije Gupca 26,43000 Bjelovar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DAVIDSON jednostavno društvo s ograničenom odgovornošću za proizvodnju i usluge, Ždralovi, OIB 76076971860, Daruvarska 65,43000 Ždralovi</item>
      <item>Darko Nemčić, OIB 23512455927, Matije Gupca 26,43000 Bjelovar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8F0AC4-5007-46EB-92EB-F10BC7FA07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1875</properties:Characters>
  <properties:Lines>87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2016-06-07T10:55:00Z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St-1016/2016-2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