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0cde" w14:paraId="f6d0cd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C07EC8">
        <w:t>21</w:t>
      </w:r>
      <w:r w:rsidR="008E028B">
        <w:t>8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8E028B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C07EC8" w:rsidR="00C07EC8">
      <w:pPr>
        <w:jc w:val="both"/>
      </w:pPr>
      <w:r>
        <w:tab/>
      </w:r>
      <w:r w:rsidR="004F10E7" w:rsidRPr="00611430">
        <w:t xml:space="preserve">Trgovački sud u Osijeku, po sucu mr. sc. Tihomiru Kovačeviću, kao stečajnom sucu, povodom prijedloga FINANCIJSKE AGENCIJE ZAGREB, Regionalni centar </w:t>
      </w:r>
      <w:r w:rsidR="004F10E7">
        <w:t>Zagreb</w:t>
      </w:r>
      <w:r w:rsidR="004F10E7" w:rsidRPr="00611430">
        <w:t xml:space="preserve">, Podružnica </w:t>
      </w:r>
      <w:r w:rsidR="004F10E7">
        <w:t>Zagreb</w:t>
      </w:r>
      <w:r w:rsidR="004F10E7" w:rsidRPr="00611430">
        <w:t xml:space="preserve">, </w:t>
      </w:r>
      <w:r w:rsidR="004F10E7">
        <w:t>Trg svibanjskih žrtava 1995. 1</w:t>
      </w:r>
      <w:r w:rsidR="004F10E7" w:rsidRPr="00611430">
        <w:t xml:space="preserve">, </w:t>
      </w:r>
      <w:r w:rsidR="004F10E7">
        <w:t xml:space="preserve">OIB 85821130368 za </w:t>
      </w:r>
      <w:r w:rsidR="004F10E7" w:rsidRPr="0041082E">
        <w:t xml:space="preserve">otvaranje stečajnog postupka nad dužnikom </w:t>
      </w:r>
      <w:r w:rsidR="008E028B" w:rsidRPr="008E028B">
        <w:t>BSJ društvo s ograničenom odgovornošću za usluge, Zagreb, Marije Jambrišak 8, MBS 080802202, OIB 45234014313</w:t>
      </w:r>
      <w:r w:rsidR="00C07EC8" w:rsidRPr="0041082E">
        <w:t xml:space="preserve">, dana </w:t>
      </w:r>
      <w:r w:rsidR="00C07EC8">
        <w:t>1</w:t>
      </w:r>
      <w:r w:rsidR="004F10E7">
        <w:t>9</w:t>
      </w:r>
      <w:r w:rsidR="00C07EC8" w:rsidRPr="00311A16">
        <w:t xml:space="preserve">. </w:t>
      </w:r>
      <w:r w:rsidR="004F10E7">
        <w:t>prosinc</w:t>
      </w:r>
      <w:r w:rsidR="00C07EC8" w:rsidRPr="00311A16">
        <w:t xml:space="preserve">a </w:t>
      </w:r>
      <w:r w:rsidR="00C07EC8" w:rsidRPr="0041082E">
        <w:t>2017.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8E028B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E028B" w:rsidRPr="008E028B">
        <w:t>BSJ društvo s ograničenom odgovornošću za usluge, Zagreb, Marije Jambrišak 8, MBS 080802202, OIB 45234014313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46700" w:rsidRPr="00F46700">
        <w:t>Snježana Sudarević, Osijek, Trg bana J. Jelačića 27, OIB 83030278680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367CA0">
        <w:t>24</w:t>
      </w:r>
      <w:r>
        <w:t>.</w:t>
      </w:r>
      <w:r w:rsidR="00367CA0">
        <w:t>0</w:t>
      </w:r>
      <w:r w:rsidR="000E2BEC">
        <w:t>1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BA1BAD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BA1BAD" w:rsidRPr="00BA1BAD">
        <w:t>BSJ društvo s ograničenom odgovornošću za usluge, Zagreb, Marije Jambrišak 8, MBS 080802202, OIB 45234014313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05FE6" w:rsidP="00212370" w:rsidR="00212370">
      <w:pPr>
        <w:ind w:firstLine="720" w:left="2160"/>
      </w:pPr>
      <w:r>
        <w:t>30</w:t>
      </w:r>
      <w:r w:rsidR="00212370">
        <w:t xml:space="preserve">. </w:t>
      </w:r>
      <w:r>
        <w:t>siječnja</w:t>
      </w:r>
      <w:r w:rsidR="00212370">
        <w:t xml:space="preserve"> 201</w:t>
      </w:r>
      <w:r>
        <w:t>8</w:t>
      </w:r>
      <w:r w:rsidR="00212370">
        <w:t xml:space="preserve">. u </w:t>
      </w:r>
      <w:r w:rsidR="00BA1BAD">
        <w:t>10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BA1BAD" w:rsidP="00BA1BAD" w:rsidR="00BA1BAD">
      <w:pPr>
        <w:ind w:firstLine="720"/>
        <w:jc w:val="both"/>
      </w:pPr>
      <w:r>
        <w:t xml:space="preserve">Dana 9.01.2017. zaprimljen je na Trgovačkom sudu u Zagrebu prijedlog FINE Regionalni centar Zagreb, Podružnica Zagreb, klasa: 110-07/17-01/04 Ur. broj 04-06-17-75 od 5.01.2017. godine, za otvaranje stečajnog postupka nad dužnikom </w:t>
      </w:r>
      <w:r w:rsidRPr="00B81CFC">
        <w:t>BSJ društvo s ograničenom odgovornošću za usluge, Zagreb, Marije Jambrišak 8, MBS 080802202, OIB 45234014313</w:t>
      </w:r>
      <w:r>
        <w:t>, temeljem odredbe čl. 110. st. 1. Stečajnog zakona (NN 71/15, dalje: SZ).</w:t>
      </w:r>
    </w:p>
    <w:p w:rsidRDefault="00BA1BAD" w:rsidP="00BA1BAD" w:rsidR="00BA1BAD">
      <w:pPr>
        <w:ind w:firstLine="720"/>
        <w:jc w:val="both"/>
      </w:pPr>
    </w:p>
    <w:p w:rsidRDefault="00BA1BAD" w:rsidP="00BA1BAD" w:rsidR="00BA1BAD">
      <w:pPr>
        <w:ind w:firstLine="720"/>
        <w:jc w:val="both"/>
      </w:pPr>
      <w:r>
        <w:t>U prijedlogu je navela da na dan 4.01.2017. dužnik u Očevidniku redoslijeda osnova za plaćanje ima evidentirane neizvršene osnove za plaćanje u neprekinutom razdoblju od 120 dana, u ukupnom iznosu od 78.189,33 kn, u koji iznos je uračunata kamata i naknada FINE za provedbe ovrhe na novčanim sredstvima dužnika. Navodi da dužnik ima 1 zaposlenog radnika.</w:t>
      </w:r>
    </w:p>
    <w:p w:rsidRDefault="00BA1BAD" w:rsidP="00BA1BAD" w:rsidR="00BA1BAD">
      <w:pPr>
        <w:ind w:firstLine="720"/>
        <w:jc w:val="both"/>
      </w:pPr>
    </w:p>
    <w:p w:rsidRDefault="00BA1BAD" w:rsidP="00BA1BAD" w:rsidR="00BA1BAD">
      <w:pPr>
        <w:ind w:firstLine="720"/>
        <w:jc w:val="both"/>
      </w:pPr>
      <w:r>
        <w:t>Dostavlja popis računa i oročenih novčanih sredstava dužnika na dan 4.01</w:t>
      </w:r>
      <w:r w:rsidRPr="001C7CF7">
        <w:t>.201</w:t>
      </w:r>
      <w:r>
        <w:t>7., te navodi da na temelju čl. 112. st. 5. SZ dužnik na ime predujma za namirenje troškova stečajnog postupka ima zaplijenjena novčana sredstva na dan 4</w:t>
      </w:r>
      <w:r w:rsidRPr="007B5BFB">
        <w:t>.01.2017</w:t>
      </w:r>
      <w:r>
        <w:t>. u iznosu od 5.000,00 kn.</w:t>
      </w:r>
    </w:p>
    <w:p w:rsidRDefault="00476653" w:rsidP="00212370" w:rsidR="00476653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 w:rsidRPr="000625B3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</w:t>
      </w:r>
      <w:r w:rsidRPr="000625B3">
        <w:lastRenderedPageBreak/>
        <w:t>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EC0850">
        <w:t>1</w:t>
      </w:r>
      <w:r w:rsidR="00C05FE6">
        <w:t>9</w:t>
      </w:r>
      <w:r>
        <w:t xml:space="preserve">. </w:t>
      </w:r>
      <w:r w:rsidR="00857A2E">
        <w:t>prosinc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BA1BAD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BA1BAD" w:rsidRPr="00BA1BAD">
        <w:t>Ivan Mikulić, Zagreb, Mladice 20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052EA6">
        <w:t>2</w:t>
      </w:r>
      <w:r>
        <w:t xml:space="preserve">, </w:t>
      </w:r>
      <w:r w:rsidR="002E7C6D">
        <w:t>16</w:t>
      </w:r>
      <w:r w:rsidR="00CF52B9">
        <w:t xml:space="preserve">, </w:t>
      </w:r>
      <w:r w:rsidR="00E827B7">
        <w:t>17</w:t>
      </w:r>
      <w:r w:rsidR="00150591">
        <w:t>,</w:t>
      </w:r>
      <w:r w:rsidR="00CF52B9">
        <w:t xml:space="preserve"> 2</w:t>
      </w:r>
      <w:r w:rsidR="00E827B7">
        <w:t>0</w:t>
      </w:r>
      <w:r w:rsidR="00150591">
        <w:t xml:space="preserve"> i 23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ŽDO GUO </w:t>
      </w:r>
      <w:r w:rsidR="00D15AFC">
        <w:t>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E827B7">
        <w:t>30</w:t>
      </w:r>
      <w:r>
        <w:t>/</w:t>
      </w:r>
      <w:r w:rsidR="00CF5CBC">
        <w:t>1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600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8E028B" w:rsidRPr="008E028B">
      <w:t>1218/17-15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8E028B"/>
    <w:rsid w:val="00904DB3"/>
    <w:rsid w:val="00907C67"/>
    <w:rsid w:val="00913729"/>
    <w:rsid w:val="009142F2"/>
    <w:rsid w:val="00915CE2"/>
    <w:rsid w:val="00925019"/>
    <w:rsid w:val="00925A27"/>
    <w:rsid w:val="00926005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A13EB"/>
    <w:rsid w:val="00BA1BAD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6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6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St-1218/2017</izvorni_sadrzaj>
    <derivirana_varijabla naziv="DomainObject.Predmet.OznakaBroj_1">St-1218/2017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BSJ d.o.o.</izvorni_sadrzaj>
    <derivirana_varijabla naziv="DomainObject.Predmet.ProtustrankaFormated_1">  BSJ d.o.o.</derivirana_varijabla>
  </DomainObject.Predmet.ProtustrankaFormated>
  <DomainObject.Predmet.ProtustrankaFormatedOIB>
    <izvorni_sadrzaj>  BSJ d.o.o., OIB 45234014313</izvorni_sadrzaj>
    <derivirana_varijabla naziv="DomainObject.Predmet.ProtustrankaFormatedOIB_1">  BSJ d.o.o., OIB 45234014313</derivirana_varijabla>
  </DomainObject.Predmet.ProtustrankaFormatedOIB>
  <DomainObject.Predmet.ProtustrankaFormatedWithAdress>
    <izvorni_sadrzaj> BSJ d.o.o., Modecova 19, 10000 Zagreb</izvorni_sadrzaj>
    <derivirana_varijabla naziv="DomainObject.Predmet.ProtustrankaFormatedWithAdress_1"> BSJ d.o.o., Modecova 19, 10000 Zagreb</derivirana_varijabla>
  </DomainObject.Predmet.ProtustrankaFormatedWithAdress>
  <DomainObject.Predmet.ProtustrankaFormatedWithAdressOIB>
    <izvorni_sadrzaj> BSJ d.o.o., OIB 45234014313, Modecova 19, 10000 Zagreb</izvorni_sadrzaj>
    <derivirana_varijabla naziv="DomainObject.Predmet.ProtustrankaFormatedWithAdressOIB_1"> BSJ d.o.o., OIB 45234014313, Modecova 19, 10000 Zagreb</derivirana_varijabla>
  </DomainObject.Predmet.ProtustrankaFormatedWithAdressOIB>
  <DomainObject.Predmet.ProtustrankaWithAdress>
    <izvorni_sadrzaj>BSJ d.o.o. Modecova 19, 10000 Zagreb</izvorni_sadrzaj>
    <derivirana_varijabla naziv="DomainObject.Predmet.ProtustrankaWithAdress_1">BSJ d.o.o. Modecova 19, 10000 Zagreb</derivirana_varijabla>
  </DomainObject.Predmet.ProtustrankaWithAdress>
  <DomainObject.Predmet.ProtustrankaWithAdressOIB>
    <izvorni_sadrzaj>BSJ d.o.o., OIB 45234014313, Modecova 19, 10000 Zagreb</izvorni_sadrzaj>
    <derivirana_varijabla naziv="DomainObject.Predmet.ProtustrankaWithAdressOIB_1">BSJ d.o.o., OIB 45234014313, Modecova 19, 10000 Zagreb</derivirana_varijabla>
  </DomainObject.Predmet.ProtustrankaWithAdressOIB>
  <DomainObject.Predmet.ProtustrankaNazivFormated>
    <izvorni_sadrzaj>BSJ d.o.o.</izvorni_sadrzaj>
    <derivirana_varijabla naziv="DomainObject.Predmet.ProtustrankaNazivFormated_1">BSJ d.o.o.</derivirana_varijabla>
  </DomainObject.Predmet.ProtustrankaNazivFormated>
  <DomainObject.Predmet.ProtustrankaNazivFormatedOIB>
    <izvorni_sadrzaj>BSJ d.o.o., OIB 45234014313</izvorni_sadrzaj>
    <derivirana_varijabla naziv="DomainObject.Predmet.ProtustrankaNazivFormatedOIB_1">BSJ d.o.o., OIB 45234014313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BSJ d.o.o.</item>
    </izvorni_sadrzaj>
    <derivirana_varijabla naziv="DomainObject.Predmet.ProtuStrankaListFormated_1">
      <item>BSJ d.o.o.</item>
    </derivirana_varijabla>
  </DomainObject.Predmet.ProtuStrankaListFormated>
  <DomainObject.Predmet.ProtuStrankaListFormatedOIB>
    <izvorni_sadrzaj>
      <item>BSJ d.o.o., OIB 45234014313</item>
    </izvorni_sadrzaj>
    <derivirana_varijabla naziv="DomainObject.Predmet.ProtuStrankaListFormatedOIB_1">
      <item>BSJ d.o.o., OIB 45234014313</item>
    </derivirana_varijabla>
  </DomainObject.Predmet.ProtuStrankaListFormatedOIB>
  <DomainObject.Predmet.ProtuStrankaListFormatedWithAdress>
    <izvorni_sadrzaj>
      <item>BSJ d.o.o., Modecova 19, 10000 Zagreb</item>
    </izvorni_sadrzaj>
    <derivirana_varijabla naziv="DomainObject.Predmet.ProtuStrankaListFormatedWithAdress_1">
      <item>BSJ d.o.o., Modecova 19, 10000 Zagreb</item>
    </derivirana_varijabla>
  </DomainObject.Predmet.ProtuStrankaListFormatedWithAdress>
  <DomainObject.Predmet.ProtuStrankaListFormatedWithAdressOIB>
    <izvorni_sadrzaj>
      <item>BSJ d.o.o., OIB 45234014313, Modecova 19, 10000 Zagreb</item>
    </izvorni_sadrzaj>
    <derivirana_varijabla naziv="DomainObject.Predmet.ProtuStrankaListFormatedWithAdressOIB_1">
      <item>BSJ d.o.o., OIB 45234014313, Modecova 19, 10000 Zagreb</item>
    </derivirana_varijabla>
  </DomainObject.Predmet.ProtuStrankaListFormatedWithAdressOIB>
  <DomainObject.Predmet.ProtuStrankaListNazivFormated>
    <izvorni_sadrzaj>
      <item>BSJ d.o.o.</item>
    </izvorni_sadrzaj>
    <derivirana_varijabla naziv="DomainObject.Predmet.ProtuStrankaListNazivFormated_1">
      <item>BSJ d.o.o.</item>
    </derivirana_varijabla>
  </DomainObject.Predmet.ProtuStrankaListNazivFormated>
  <DomainObject.Predmet.ProtuStrankaListNazivFormatedOIB>
    <izvorni_sadrzaj>
      <item>BSJ d.o.o., OIB 45234014313</item>
    </izvorni_sadrzaj>
    <derivirana_varijabla naziv="DomainObject.Predmet.ProtuStrankaListNazivFormatedOIB_1">
      <item>BSJ d.o.o., OIB 45234014313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BSJ d.o.o.</izvorni_sadrzaj>
    <derivirana_varijabla naziv="DomainObject.Predmet.ProtustrankaIDrugi_1">BSJ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BSJ d.o.o., OIB 45234014313, Modecova 19, 10000 Zagreb</izvorni_sadrzaj>
    <derivirana_varijabla naziv="DomainObject.Predmet.ProtustrankaIDrugiAdressOIB_1">BSJ d.o.o., OIB 45234014313, Modecova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BSJ d.o.o.</item>
      <item>FINA Regionalni centar Zagreb</item>
    </izvorni_sadrzaj>
    <derivirana_varijabla naziv="DomainObject.Predmet.SudioniciListNaziv_1">
      <item>BSJ d.o.o.</item>
      <item>FINA Regionalni centar Zagreb</item>
    </derivirana_varijabla>
  </DomainObject.Predmet.SudioniciListNaziv>
  <DomainObject.Predmet.SudioniciListAdressOIB>
    <izvorni_sadrzaj>
      <item>BSJ d.o.o., OIB 45234014313, Modecova 19,10000 Zagreb</item>
      <item>FINA Regionalni centar Zagreb, OIB 85821130368, Trg svibanjskih žrtava 1995. br. 1,10000 Zagreb</item>
    </izvorni_sadrzaj>
    <derivirana_varijabla naziv="DomainObject.Predmet.SudioniciListAdressOIB_1">
      <item>BSJ d.o.o., OIB 45234014313, Modecova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45234014313</item>
      <item>, OIB 85821130368</item>
    </izvorni_sadrzaj>
    <derivirana_varijabla naziv="DomainObject.Predmet.SudioniciListNazivOIB_1">
      <item>, OIB 45234014313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B04F5-691C-4A20-9974-EA4C91D9E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712</properties:Words>
  <properties:Characters>4096</properties:Characters>
  <properties:Lines>119</properties:Lines>
  <properties:Paragraphs>38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2017-12-19T13:21:00Z</dcterms:modified>
  <cp:revision>48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