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463e" w14:paraId="2d4463e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3B62BE">
        <w:rPr>
          <w:rFonts w:hAnsi="Times New Roman" w:ascii="Times New Roman"/>
          <w:b/>
          <w:sz w:val="24"/>
          <w:szCs w:val="24"/>
        </w:rPr>
        <w:t>8810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3B62BE">
        <w:rPr>
          <w:rFonts w:hAnsi="Times New Roman" w:ascii="Times New Roman"/>
        </w:rPr>
        <w:t>8810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3B62BE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r w:rsidR="003B62BE" w:rsidRPr="003B62BE">
        <w:rPr>
          <w:rFonts w:hAnsi="Times New Roman" w:ascii="Times New Roman"/>
        </w:rPr>
        <w:t>Hrvatski dragovoljci domovinskog rata Nova Kapela</w:t>
      </w:r>
      <w:r w:rsidR="003B62BE">
        <w:rPr>
          <w:rFonts w:hAnsi="Times New Roman" w:ascii="Times New Roman"/>
        </w:rPr>
        <w:t xml:space="preserve">, </w:t>
      </w:r>
      <w:r w:rsidR="005232D3">
        <w:rPr>
          <w:rFonts w:hAnsi="Times New Roman" w:ascii="Times New Roman"/>
        </w:rPr>
        <w:t xml:space="preserve">iz </w:t>
      </w:r>
      <w:r w:rsidR="003B62BE">
        <w:rPr>
          <w:rFonts w:hAnsi="Times New Roman" w:ascii="Times New Roman"/>
        </w:rPr>
        <w:t>Nove Kapele</w:t>
      </w:r>
      <w:r w:rsidR="00DB2AEC">
        <w:rPr>
          <w:rFonts w:hAnsi="Times New Roman" w:ascii="Times New Roman"/>
        </w:rPr>
        <w:t xml:space="preserve">, </w:t>
      </w:r>
      <w:r w:rsidR="00657403">
        <w:rPr>
          <w:rFonts w:hAnsi="Times New Roman" w:ascii="Times New Roman"/>
        </w:rPr>
        <w:t xml:space="preserve"> </w:t>
      </w:r>
    </w:p>
    <w:p w:rsidRDefault="003B62BE" w:rsidP="003B62BE" w:rsidR="00863E97">
      <w:pPr>
        <w:ind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CE3DE3">
        <w:rPr>
          <w:rFonts w:hAnsi="Times New Roman" w:ascii="Times New Roman"/>
        </w:rPr>
        <w:t>(</w:t>
      </w:r>
      <w:r w:rsidR="00863E97"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</w:t>
      </w:r>
      <w:r w:rsidRPr="003B62BE">
        <w:rPr>
          <w:rFonts w:hAnsi="Times New Roman" w:ascii="Times New Roman"/>
        </w:rPr>
        <w:t>82562720315</w:t>
      </w:r>
      <w:r w:rsidR="00863E97"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C44CE"/>
    <w:rsid w:val="000D250E"/>
    <w:rsid w:val="000E386A"/>
    <w:rsid w:val="0017131C"/>
    <w:rsid w:val="001E06E1"/>
    <w:rsid w:val="001E4A88"/>
    <w:rsid w:val="002C6A94"/>
    <w:rsid w:val="00306A8B"/>
    <w:rsid w:val="003B62BE"/>
    <w:rsid w:val="004070CB"/>
    <w:rsid w:val="004353C0"/>
    <w:rsid w:val="0046119C"/>
    <w:rsid w:val="004A5066"/>
    <w:rsid w:val="004B404E"/>
    <w:rsid w:val="00517E91"/>
    <w:rsid w:val="005232D3"/>
    <w:rsid w:val="005505A5"/>
    <w:rsid w:val="005D1F50"/>
    <w:rsid w:val="00626F32"/>
    <w:rsid w:val="00637A0D"/>
    <w:rsid w:val="00657403"/>
    <w:rsid w:val="00661FE5"/>
    <w:rsid w:val="00670A0D"/>
    <w:rsid w:val="006D1D63"/>
    <w:rsid w:val="006F09B1"/>
    <w:rsid w:val="00791073"/>
    <w:rsid w:val="007A2501"/>
    <w:rsid w:val="007D78F4"/>
    <w:rsid w:val="00863E97"/>
    <w:rsid w:val="00874A13"/>
    <w:rsid w:val="009A19C3"/>
    <w:rsid w:val="00A05034"/>
    <w:rsid w:val="00A74AD1"/>
    <w:rsid w:val="00B41CD0"/>
    <w:rsid w:val="00B51205"/>
    <w:rsid w:val="00BB31C4"/>
    <w:rsid w:val="00BB6220"/>
    <w:rsid w:val="00BB6948"/>
    <w:rsid w:val="00C131B6"/>
    <w:rsid w:val="00C2217F"/>
    <w:rsid w:val="00CE02C0"/>
    <w:rsid w:val="00CE3C8B"/>
    <w:rsid w:val="00CE3DE3"/>
    <w:rsid w:val="00D434DF"/>
    <w:rsid w:val="00D46CF5"/>
    <w:rsid w:val="00D764FE"/>
    <w:rsid w:val="00DB2AEC"/>
    <w:rsid w:val="00DD0804"/>
    <w:rsid w:val="00E0285A"/>
    <w:rsid w:val="00E110EC"/>
    <w:rsid w:val="00E77188"/>
    <w:rsid w:val="00F23394"/>
    <w:rsid w:val="00FC2CC0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C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CC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C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C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C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CC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C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C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8810</izvorni_sadrzaj>
    <derivirana_varijabla naziv="DomainObject.Predmet.Broj_1">8810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St-8810/2015</izvorni_sadrzaj>
    <derivirana_varijabla naziv="DomainObject.Predmet.OznakaBroj_1">St-8810/2015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dragovoljci domovinskog rata Nova Kapela</izvorni_sadrzaj>
    <derivirana_varijabla naziv="DomainObject.Predmet.ProtustrankaFormated_1">  Hrvatski dragovoljci domovinskog rata Nova Kapela</derivirana_varijabla>
  </DomainObject.Predmet.ProtustrankaFormated>
  <DomainObject.Predmet.ProtustrankaFormatedOIB>
    <izvorni_sadrzaj>  Hrvatski dragovoljci domovinskog rata Nova Kapela, OIB 82562720315</izvorni_sadrzaj>
    <derivirana_varijabla naziv="DomainObject.Predmet.ProtustrankaFormatedOIB_1">  Hrvatski dragovoljci domovinskog rata Nova Kapela, OIB 82562720315</derivirana_varijabla>
  </DomainObject.Predmet.ProtustrankaFormatedOIB>
  <DomainObject.Predmet.ProtustrankaFormatedWithAdress>
    <izvorni_sadrzaj> Hrvatski dragovoljci domovinskog rata Nova Kapela, Nova Kapela 75, 10343 Nova Kapela</izvorni_sadrzaj>
    <derivirana_varijabla naziv="DomainObject.Predmet.ProtustrankaFormatedWithAdress_1"> Hrvatski dragovoljci domovinskog rata Nova Kapela, Nova Kapela 75, 10343 Nova Kapela</derivirana_varijabla>
  </DomainObject.Predmet.ProtustrankaFormatedWithAdress>
  <DomainObject.Predmet.ProtustrankaFormatedWithAdressOIB>
    <izvorni_sadrzaj> Hrvatski dragovoljci domovinskog rata Nova Kapela, OIB 82562720315, Nova Kapela 75, 10343 Nova Kapela</izvorni_sadrzaj>
    <derivirana_varijabla naziv="DomainObject.Predmet.ProtustrankaFormatedWithAdressOIB_1"> Hrvatski dragovoljci domovinskog rata Nova Kapela, OIB 82562720315, Nova Kapela 75, 10343 Nova Kapela</derivirana_varijabla>
  </DomainObject.Predmet.ProtustrankaFormatedWithAdressOIB>
  <DomainObject.Predmet.ProtustrankaWithAdress>
    <izvorni_sadrzaj>Hrvatski dragovoljci domovinskog rata Nova Kapela Nova Kapela 75, 10343 Nova Kapela</izvorni_sadrzaj>
    <derivirana_varijabla naziv="DomainObject.Predmet.ProtustrankaWithAdress_1">Hrvatski dragovoljci domovinskog rata Nova Kapela Nova Kapela 75, 10343 Nova Kapela</derivirana_varijabla>
  </DomainObject.Predmet.ProtustrankaWithAdress>
  <DomainObject.Predmet.ProtustrankaWithAdressOIB>
    <izvorni_sadrzaj>Hrvatski dragovoljci domovinskog rata Nova Kapela, OIB 82562720315, Nova Kapela 75, 10343 Nova Kapela</izvorni_sadrzaj>
    <derivirana_varijabla naziv="DomainObject.Predmet.ProtustrankaWithAdressOIB_1">Hrvatski dragovoljci domovinskog rata Nova Kapela, OIB 82562720315, Nova Kapela 75, 10343 Nova Kapela</derivirana_varijabla>
  </DomainObject.Predmet.ProtustrankaWithAdressOIB>
  <DomainObject.Predmet.ProtustrankaNazivFormated>
    <izvorni_sadrzaj>Hrvatski dragovoljci domovinskog rata Nova Kapela</izvorni_sadrzaj>
    <derivirana_varijabla naziv="DomainObject.Predmet.ProtustrankaNazivFormated_1">Hrvatski dragovoljci domovinskog rata Nova Kapela</derivirana_varijabla>
  </DomainObject.Predmet.ProtustrankaNazivFormated>
  <DomainObject.Predmet.ProtustrankaNazivFormatedOIB>
    <izvorni_sadrzaj>Hrvatski dragovoljci domovinskog rata Nova Kapela, OIB 82562720315</izvorni_sadrzaj>
    <derivirana_varijabla naziv="DomainObject.Predmet.ProtustrankaNazivFormatedOIB_1">Hrvatski dragovoljci domovinskog rata Nova Kapela, OIB 82562720315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dragovoljci domovinskog rata Nova Kapela</item>
    </izvorni_sadrzaj>
    <derivirana_varijabla naziv="DomainObject.Predmet.ProtuStrankaListFormated_1">
      <item>Hrvatski dragovoljci domovinskog rata Nova Kapela</item>
    </derivirana_varijabla>
  </DomainObject.Predmet.ProtuStrankaListFormated>
  <DomainObject.Predmet.ProtuStrankaListFormatedOIB>
    <izvorni_sadrzaj>
      <item>Hrvatski dragovoljci domovinskog rata Nova Kapela, OIB 82562720315</item>
    </izvorni_sadrzaj>
    <derivirana_varijabla naziv="DomainObject.Predmet.ProtuStrankaListFormatedOIB_1">
      <item>Hrvatski dragovoljci domovinskog rata Nova Kapela, OIB 82562720315</item>
    </derivirana_varijabla>
  </DomainObject.Predmet.ProtuStrankaListFormatedOIB>
  <DomainObject.Predmet.ProtuStrankaListFormatedWithAdress>
    <izvorni_sadrzaj>
      <item>Hrvatski dragovoljci domovinskog rata Nova Kapela, Nova Kapela 75, 10343 Nova Kapela</item>
    </izvorni_sadrzaj>
    <derivirana_varijabla naziv="DomainObject.Predmet.ProtuStrankaListFormatedWithAdress_1">
      <item>Hrvatski dragovoljci domovinskog rata Nova Kapela, Nova Kapela 75, 10343 Nova Kapela</item>
    </derivirana_varijabla>
  </DomainObject.Predmet.ProtuStrankaListFormatedWithAdress>
  <DomainObject.Predmet.ProtuStrankaListFormatedWithAdressOIB>
    <izvorni_sadrzaj>
      <item>Hrvatski dragovoljci domovinskog rata Nova Kapela, OIB 82562720315, Nova Kapela 75, 10343 Nova Kapela</item>
    </izvorni_sadrzaj>
    <derivirana_varijabla naziv="DomainObject.Predmet.ProtuStrankaListFormatedWithAdressOIB_1">
      <item>Hrvatski dragovoljci domovinskog rata Nova Kapela, OIB 82562720315, Nova Kapela 75, 10343 Nova Kapela</item>
    </derivirana_varijabla>
  </DomainObject.Predmet.ProtuStrankaListFormatedWithAdressOIB>
  <DomainObject.Predmet.ProtuStrankaListNazivFormated>
    <izvorni_sadrzaj>
      <item>Hrvatski dragovoljci domovinskog rata Nova Kapela</item>
    </izvorni_sadrzaj>
    <derivirana_varijabla naziv="DomainObject.Predmet.ProtuStrankaListNazivFormated_1">
      <item>Hrvatski dragovoljci domovinskog rata Nova Kapela</item>
    </derivirana_varijabla>
  </DomainObject.Predmet.ProtuStrankaListNazivFormated>
  <DomainObject.Predmet.ProtuStrankaListNazivFormatedOIB>
    <izvorni_sadrzaj>
      <item>Hrvatski dragovoljci domovinskog rata Nova Kapela, OIB 82562720315</item>
    </izvorni_sadrzaj>
    <derivirana_varijabla naziv="DomainObject.Predmet.ProtuStrankaListNazivFormatedOIB_1">
      <item>Hrvatski dragovoljci domovinskog rata Nova Kapela, OIB 82562720315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dragovoljci domovinskog rata Nova Kapela</izvorni_sadrzaj>
    <derivirana_varijabla naziv="DomainObject.Predmet.ProtustrankaIDrugi_1">Hrvatski dragovoljci domovinskog rata Nova Kapela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dragovoljci domovinskog rata Nova Kapela, OIB 82562720315, Nova Kapela 75, 10343 Nova Kapela</izvorni_sadrzaj>
    <derivirana_varijabla naziv="DomainObject.Predmet.ProtustrankaIDrugiAdressOIB_1">Hrvatski dragovoljci domovinskog rata Nova Kapela, OIB 82562720315, Nova Kapela 75, 10343 Nova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dragovoljci domovinskog rata Nova Kapela</item>
    </izvorni_sadrzaj>
    <derivirana_varijabla naziv="DomainObject.Predmet.SudioniciListNaziv_1">
      <item>FINA Regionalni centar Zagreb</item>
      <item>Hrvatski dragovoljci domovinskog rata Nova Kapela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dragovoljci domovinskog rata Nova Kapela, OIB 82562720315, Nova Kapela 75,10343 Nova Kapela</item>
    </izvorni_sadrzaj>
    <derivirana_varijabla naziv="DomainObject.Predmet.SudioniciListAdressOIB_1">
      <item>FINA Regionalni centar Zagreb, OIB 85821130368, Trg svibanjskih žrtava 1995. 1,10000 Zagreb</item>
      <item>Hrvatski dragovoljci domovinskog rata Nova Kapela, OIB 82562720315, Nova Kapela 75,10343 Nova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82562720315</item>
    </izvorni_sadrzaj>
    <derivirana_varijabla naziv="DomainObject.Predmet.SudioniciListNazivOIB_1">
      <item>, OIB 85821130368</item>
      <item>, OIB 82562720315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37662E-BBAB-47DF-BEB2-0E6366446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811</properties:Characters>
  <properties:Lines>48</properties:Lines>
  <properties:Paragraphs>22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2016-04-14T08:11:00Z</cp:lastPrinted>
  <dcterms:modified xmlns:xsi="http://www.w3.org/2001/XMLSchema-instance" xsi:type="dcterms:W3CDTF">2016-04-14T08:14:00Z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