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daec4" w14:paraId="f4daec4" w:rsidRDefault="00795B81" w:rsidP="00795B81" w:rsidR="00795B81">
      <w:pPr>
        <w15:collapsed w:val="false"/>
      </w:pPr>
    </w:p>
    <w:p w:rsidRDefault="00690506" w:rsidP="00795B81" w:rsidR="00690506">
      <w:pPr>
        <w:rPr>
          <w:b/>
          <w:bCs/>
        </w:rPr>
      </w:pPr>
    </w:p>
    <w:p w:rsidRDefault="00690506" w:rsidP="00795B81" w:rsidR="00690506">
      <w:pPr>
        <w:rPr>
          <w:b/>
          <w:bCs/>
        </w:rPr>
      </w:pPr>
    </w:p>
    <w:p w:rsidRDefault="00E967F2" w:rsidP="00795B81" w:rsidR="00795B81" w:rsidRPr="00E967F2">
      <w:pPr>
        <w:rPr>
          <w:b/>
          <w:bCs/>
        </w:rPr>
      </w:pPr>
      <w:r w:rsidRPr="00E967F2">
        <w:rPr>
          <w:b/>
          <w:bCs/>
        </w:rPr>
        <w:t>TRGOVAČKI SUD U ZADRU</w:t>
      </w:r>
    </w:p>
    <w:p w:rsidRDefault="00C64EB0" w:rsidP="00E967F2" w:rsidR="00C64EB0">
      <w:r w:rsidRPr="00E967F2">
        <w:rPr>
          <w:b/>
          <w:bCs/>
        </w:rPr>
        <w:t>REPUBLIKA HRVATSKA</w:t>
      </w:r>
      <w:r w:rsidR="00795B81" w:rsidRPr="00E967F2">
        <w:rPr>
          <w:b/>
          <w:bCs/>
        </w:rPr>
        <w:t xml:space="preserve"> </w:t>
      </w:r>
      <w:r w:rsidR="00795B81" w:rsidRPr="00E967F2">
        <w:rPr>
          <w:b/>
          <w:bCs/>
        </w:rPr>
        <w:tab/>
      </w:r>
      <w:r w:rsidR="00795B81" w:rsidRPr="00E967F2">
        <w:rPr>
          <w:b/>
          <w:bCs/>
        </w:rPr>
        <w:tab/>
      </w:r>
      <w:r w:rsidR="00795B81" w:rsidRPr="00E967F2">
        <w:rPr>
          <w:b/>
          <w:bCs/>
        </w:rPr>
        <w:tab/>
      </w:r>
      <w:r w:rsidR="00795B81">
        <w:tab/>
      </w:r>
      <w:r w:rsidR="00795B81">
        <w:tab/>
      </w:r>
    </w:p>
    <w:p w:rsidRDefault="00795B81" w:rsidP="00622824" w:rsidR="00795B81">
      <w:r>
        <w:t>Dr. Franje Tuđmana 35</w:t>
      </w:r>
    </w:p>
    <w:p w:rsidRDefault="00795B81" w:rsidP="00622824" w:rsidR="00795B81" w:rsidRPr="0087454F">
      <w:r>
        <w:t>Zadar</w:t>
      </w:r>
    </w:p>
    <w:p w:rsidRDefault="00C64EB0" w:rsidP="00C64EB0" w:rsidR="00C64EB0">
      <w:pPr>
        <w:jc w:val="center"/>
      </w:pPr>
    </w:p>
    <w:p w:rsidRDefault="00622824" w:rsidP="00E967F2" w:rsidR="00622824" w:rsidRPr="0087454F"/>
    <w:p w:rsidRDefault="00467E57" w:rsidP="00467E57" w:rsidR="00C64EB0" w:rsidRPr="00E967F2">
      <w:pPr>
        <w:jc w:val="center"/>
        <w:rPr>
          <w:b/>
          <w:bCs/>
        </w:rPr>
      </w:pPr>
      <w:r w:rsidRPr="00E967F2">
        <w:rPr>
          <w:b/>
          <w:bCs/>
        </w:rPr>
        <w:t>R E P U B L I K A    H R V A T S K A</w:t>
      </w:r>
    </w:p>
    <w:p w:rsidRDefault="00467E57" w:rsidP="00467E57" w:rsidR="00467E57" w:rsidRPr="00E967F2">
      <w:pPr>
        <w:jc w:val="center"/>
        <w:rPr>
          <w:b/>
          <w:bCs/>
        </w:rPr>
      </w:pPr>
    </w:p>
    <w:p w:rsidRDefault="00C64EB0" w:rsidP="00795B81" w:rsidR="00C64EB0" w:rsidRPr="00E967F2">
      <w:pPr>
        <w:jc w:val="center"/>
        <w:rPr>
          <w:b/>
          <w:bCs/>
        </w:rPr>
      </w:pPr>
      <w:r w:rsidRPr="00E967F2">
        <w:rPr>
          <w:b/>
          <w:bCs/>
        </w:rPr>
        <w:t>R J E Š E N J E</w:t>
      </w:r>
    </w:p>
    <w:p w:rsidRDefault="00C64EB0" w:rsidP="00C64EB0" w:rsidR="00C64EB0" w:rsidRPr="0087454F"/>
    <w:p w:rsidRDefault="00C64EB0" w:rsidP="00E967F2" w:rsidR="00C64EB0" w:rsidRPr="0087454F">
      <w:pPr>
        <w:jc w:val="both"/>
      </w:pPr>
      <w:r w:rsidRPr="0087454F">
        <w:tab/>
      </w:r>
      <w:r w:rsidR="00795B81">
        <w:t xml:space="preserve">Trgovački sud u Zadru, </w:t>
      </w:r>
      <w:r w:rsidRPr="0087454F">
        <w:t>po s</w:t>
      </w:r>
      <w:r w:rsidR="00795B81">
        <w:t xml:space="preserve">tečajnoj sutkinji </w:t>
      </w:r>
      <w:r w:rsidR="00E967F2">
        <w:t>Ani Markač</w:t>
      </w:r>
      <w:r w:rsidR="00795B81">
        <w:t xml:space="preserve">, </w:t>
      </w:r>
      <w:r w:rsidR="007E4192">
        <w:t xml:space="preserve">u stečajnom postupku </w:t>
      </w:r>
      <w:r w:rsidRPr="0087454F">
        <w:t xml:space="preserve">nad stečajnim dužnikom </w:t>
      </w:r>
      <w:r w:rsidR="006D30A4" w:rsidRPr="0087454F">
        <w:t>NAUTA LAMJANA d.d. Kali u stečaju</w:t>
      </w:r>
      <w:r w:rsidRPr="0087454F">
        <w:t xml:space="preserve">, </w:t>
      </w:r>
      <w:r w:rsidR="007351E9">
        <w:t>3. prosinca</w:t>
      </w:r>
      <w:r w:rsidR="00795B81">
        <w:t xml:space="preserve"> 2015. </w:t>
      </w:r>
    </w:p>
    <w:p w:rsidRDefault="00C64EB0" w:rsidP="00C64EB0" w:rsidR="00C64EB0" w:rsidRPr="0087454F"/>
    <w:p w:rsidRDefault="00C64EB0" w:rsidP="00795B81" w:rsidR="00C64EB0" w:rsidRPr="00E967F2">
      <w:pPr>
        <w:jc w:val="center"/>
        <w:rPr>
          <w:b/>
          <w:bCs/>
        </w:rPr>
      </w:pPr>
      <w:r w:rsidRPr="00E967F2">
        <w:rPr>
          <w:b/>
          <w:bCs/>
        </w:rPr>
        <w:t>r i j e š i o  j e</w:t>
      </w:r>
    </w:p>
    <w:p w:rsidRDefault="00C64EB0" w:rsidP="00C64EB0" w:rsidR="00C64EB0" w:rsidRPr="0087454F">
      <w:pPr>
        <w:jc w:val="both"/>
      </w:pPr>
    </w:p>
    <w:p w:rsidRDefault="00E967F2" w:rsidP="00EA281B" w:rsidR="00C03B4F" w:rsidRPr="00D60A67">
      <w:pPr>
        <w:jc w:val="both"/>
      </w:pPr>
      <w:r>
        <w:t>I.</w:t>
      </w:r>
      <w:r>
        <w:tab/>
      </w:r>
      <w:r w:rsidR="00C64EB0" w:rsidRPr="0087454F">
        <w:t>Od</w:t>
      </w:r>
      <w:r w:rsidR="00795B81">
        <w:t>obrava se isplata troškova</w:t>
      </w:r>
      <w:r w:rsidR="00025885" w:rsidRPr="0087454F">
        <w:t xml:space="preserve"> stečajnom upravitelju </w:t>
      </w:r>
      <w:proofErr w:type="spellStart"/>
      <w:r w:rsidR="00025885" w:rsidRPr="0087454F">
        <w:t>Aleinu</w:t>
      </w:r>
      <w:proofErr w:type="spellEnd"/>
      <w:r w:rsidR="00025885" w:rsidRPr="0087454F">
        <w:t xml:space="preserve"> </w:t>
      </w:r>
      <w:proofErr w:type="spellStart"/>
      <w:r w:rsidR="00025885" w:rsidRPr="0087454F">
        <w:t>Khanu</w:t>
      </w:r>
      <w:proofErr w:type="spellEnd"/>
      <w:r w:rsidR="00025885" w:rsidRPr="0087454F">
        <w:t xml:space="preserve"> </w:t>
      </w:r>
      <w:r>
        <w:t xml:space="preserve">u  ukupnom iznosu od </w:t>
      </w:r>
      <w:r w:rsidR="007351E9">
        <w:t>6.772,00</w:t>
      </w:r>
      <w:r>
        <w:t xml:space="preserve"> kn, </w:t>
      </w:r>
      <w:r w:rsidR="00C03B4F" w:rsidRPr="00D60A67">
        <w:t xml:space="preserve">prema </w:t>
      </w:r>
      <w:r>
        <w:t>priloženoj specifikaciji</w:t>
      </w:r>
      <w:r w:rsidR="00C03B4F" w:rsidRPr="00D60A67">
        <w:t xml:space="preserve"> </w:t>
      </w:r>
      <w:r w:rsidR="0057167E">
        <w:t xml:space="preserve">putnih naloga i ostalih </w:t>
      </w:r>
      <w:r w:rsidR="00C03B4F" w:rsidRPr="00D60A67">
        <w:t>trošk</w:t>
      </w:r>
      <w:r w:rsidR="0057167E">
        <w:t xml:space="preserve">ova od </w:t>
      </w:r>
      <w:r w:rsidR="007351E9">
        <w:t>27. studenog</w:t>
      </w:r>
      <w:r w:rsidR="0057167E">
        <w:t xml:space="preserve"> 2015. godine.</w:t>
      </w:r>
      <w:r w:rsidR="00C03B4F" w:rsidRPr="00D60A67">
        <w:t xml:space="preserve"> </w:t>
      </w:r>
    </w:p>
    <w:p w:rsidRDefault="00C64EB0" w:rsidP="00C03B4F" w:rsidR="00C64EB0" w:rsidRPr="0087454F">
      <w:pPr>
        <w:ind w:firstLine="705"/>
        <w:jc w:val="both"/>
      </w:pPr>
    </w:p>
    <w:p w:rsidRDefault="00C64EB0" w:rsidP="00E967F2" w:rsidR="00C64EB0" w:rsidRPr="0087454F">
      <w:pPr>
        <w:jc w:val="both"/>
      </w:pPr>
      <w:r w:rsidRPr="0087454F">
        <w:t>II</w:t>
      </w:r>
      <w:r w:rsidR="00E967F2">
        <w:t>.</w:t>
      </w:r>
      <w:r w:rsidR="00E967F2">
        <w:tab/>
      </w:r>
      <w:r w:rsidRPr="0087454F">
        <w:t xml:space="preserve"> Isplat</w:t>
      </w:r>
      <w:r w:rsidR="00025885" w:rsidRPr="0087454F">
        <w:t>a</w:t>
      </w:r>
      <w:r w:rsidRPr="0087454F">
        <w:t xml:space="preserve"> će se  izvršiti sa računa stečajnog dužnika.</w:t>
      </w:r>
    </w:p>
    <w:p w:rsidRDefault="00C64EB0" w:rsidP="00C64EB0" w:rsidR="00C64EB0" w:rsidRPr="0087454F">
      <w:pPr>
        <w:jc w:val="both"/>
      </w:pPr>
      <w:bookmarkStart w:name="_GoBack" w:id="0"/>
      <w:bookmarkEnd w:id="0"/>
    </w:p>
    <w:p w:rsidRDefault="00C64EB0" w:rsidP="00E967F2" w:rsidR="00C64EB0" w:rsidRPr="0087454F">
      <w:pPr>
        <w:ind w:hanging="705" w:left="705"/>
        <w:jc w:val="center"/>
      </w:pPr>
      <w:r w:rsidRPr="0087454F">
        <w:t xml:space="preserve">U Zadru </w:t>
      </w:r>
      <w:r w:rsidR="007351E9">
        <w:t>3. prosinca</w:t>
      </w:r>
      <w:r w:rsidR="00795B81">
        <w:t xml:space="preserve"> 2015.</w:t>
      </w:r>
    </w:p>
    <w:p w:rsidRDefault="00025885" w:rsidP="00C64EB0" w:rsidR="00025885" w:rsidRPr="0087454F">
      <w:pPr>
        <w:ind w:hanging="705" w:left="705"/>
        <w:jc w:val="center"/>
      </w:pPr>
    </w:p>
    <w:p w:rsidRDefault="00025885" w:rsidP="00C64EB0" w:rsidR="00025885" w:rsidRPr="0087454F">
      <w:pPr>
        <w:ind w:hanging="705" w:left="705"/>
        <w:jc w:val="center"/>
      </w:pPr>
    </w:p>
    <w:p w:rsidRDefault="003D0816" w:rsidP="003D0816" w:rsidR="003D0816"/>
    <w:p w:rsidRDefault="00FB16F3" w:rsidP="007702B0" w:rsidR="009A0FCA">
      <w:pPr>
        <w:jc w:val="right"/>
      </w:pPr>
      <w:r>
        <w:tab/>
      </w:r>
      <w:r>
        <w:tab/>
      </w:r>
      <w:r>
        <w:tab/>
      </w:r>
      <w:r>
        <w:tab/>
        <w:t xml:space="preserve">  </w:t>
      </w:r>
      <w:r w:rsidR="003B3869">
        <w:tab/>
        <w:t xml:space="preserve">      </w:t>
      </w:r>
      <w:r>
        <w:t xml:space="preserve">             </w:t>
      </w:r>
      <w:r w:rsidR="00795B81">
        <w:t>Sutkinja</w:t>
      </w:r>
    </w:p>
    <w:p w:rsidRDefault="00FB16F3" w:rsidP="007702B0" w:rsidR="009A0FCA">
      <w:pPr>
        <w:jc w:val="right"/>
      </w:pPr>
      <w:r>
        <w:t xml:space="preserve"> </w:t>
      </w:r>
      <w:r w:rsidR="00A900C6">
        <w:t xml:space="preserve">                                                     </w:t>
      </w:r>
      <w:r w:rsidR="003B3869">
        <w:t xml:space="preserve">  </w:t>
      </w:r>
      <w:r>
        <w:t xml:space="preserve">                                                   </w:t>
      </w:r>
      <w:r w:rsidR="00E967F2">
        <w:t>Ana Markač</w:t>
      </w:r>
    </w:p>
    <w:p w:rsidRDefault="00C64EB0" w:rsidP="00690506" w:rsidR="00C64EB0" w:rsidRPr="0087454F">
      <w:pPr>
        <w:jc w:val="right"/>
      </w:pPr>
    </w:p>
    <w:p w:rsidRDefault="00C64EB0" w:rsidP="00690506" w:rsidR="00C64EB0" w:rsidRPr="0087454F">
      <w:pPr>
        <w:jc w:val="right"/>
      </w:pPr>
    </w:p>
    <w:p w:rsidRDefault="00025885" w:rsidP="00C64EB0" w:rsidR="00025885" w:rsidRPr="0087454F"/>
    <w:p w:rsidRDefault="00C64EB0" w:rsidP="00C64EB0" w:rsidR="00C64EB0" w:rsidRPr="0087454F">
      <w:r w:rsidRPr="0087454F">
        <w:t xml:space="preserve">POUKA O PRAVNOM LIJEKU : </w:t>
      </w:r>
    </w:p>
    <w:p w:rsidRDefault="00C64EB0" w:rsidP="00C64EB0" w:rsidR="00C64EB0" w:rsidRPr="0087454F">
      <w:r w:rsidRPr="0087454F">
        <w:t xml:space="preserve">Protiv ovog rješenja nije dopuštena žalba. </w:t>
      </w:r>
    </w:p>
    <w:p w:rsidRDefault="006D30A4" w:rsidP="006D30A4" w:rsidR="006D30A4" w:rsidRPr="0087454F"/>
    <w:p w:rsidRDefault="00011C13" w:rsidP="00011C13" w:rsidR="00011C13" w:rsidRPr="0087454F"/>
    <w:p w:rsidRDefault="00B86754" w:rsidP="00B86754" w:rsidR="00B86754" w:rsidRPr="0087454F">
      <w:r w:rsidRPr="0087454F">
        <w:t>Dostaviti:</w:t>
      </w:r>
    </w:p>
    <w:p w:rsidRDefault="00B86754" w:rsidP="00B86754" w:rsidR="00B86754">
      <w:r>
        <w:t>- s</w:t>
      </w:r>
      <w:r w:rsidRPr="0087454F">
        <w:t>tečajnom upravitelju</w:t>
      </w:r>
    </w:p>
    <w:p w:rsidRDefault="00B86754" w:rsidP="00B86754" w:rsidR="00B86754" w:rsidRPr="0087454F">
      <w:r>
        <w:t xml:space="preserve">- </w:t>
      </w:r>
      <w:r w:rsidRPr="0087454F">
        <w:t>u spis</w:t>
      </w:r>
    </w:p>
    <w:p w:rsidRDefault="00011C13" w:rsidP="00011C13" w:rsidR="00011C13" w:rsidRPr="0087454F"/>
    <w:p w:rsidRDefault="00011C13" w:rsidP="00011C13" w:rsidR="00011C13" w:rsidRPr="0087454F"/>
    <w:p w:rsidRDefault="00512783" w:rsidP="00512783" w:rsidR="00512783" w:rsidRPr="0087454F"/>
    <w:sectPr w:rsidSect="00AB6C4C" w:rsidR="00512783" w:rsidRPr="0087454F">
      <w:headerReference w:type="default" r:id="rId10"/>
      <w:pgSz w:code="9"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592F" w:rsidP="00622824" w:rsidR="00DA592F">
      <w:r>
        <w:separator/>
      </w:r>
    </w:p>
  </w:endnote>
  <w:endnote w:id="0" w:type="continuationSeparator">
    <w:p w:rsidRDefault="00DA592F" w:rsidP="00622824" w:rsidR="00DA59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592F" w:rsidP="00622824" w:rsidR="00DA592F">
      <w:r>
        <w:separator/>
      </w:r>
    </w:p>
  </w:footnote>
  <w:footnote w:id="0" w:type="continuationSeparator">
    <w:p w:rsidRDefault="00DA592F" w:rsidP="00622824" w:rsidR="00DA59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2824" w:rsidP="00622824" w:rsidR="00622824" w:rsidRPr="0087454F">
    <w:pPr>
      <w:jc w:val="right"/>
    </w:pPr>
    <w:r>
      <w:t xml:space="preserve">   Poslovni broj 2 St-217/11-</w:t>
    </w:r>
    <w:r w:rsidR="00FB16F3">
      <w:t>883</w:t>
    </w:r>
  </w:p>
  <w:p w:rsidRDefault="00622824" w:rsidR="006228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11C13"/>
    <w:rsid w:val="00013037"/>
    <w:rsid w:val="00025885"/>
    <w:rsid w:val="0009493F"/>
    <w:rsid w:val="00174532"/>
    <w:rsid w:val="001C544E"/>
    <w:rsid w:val="002259A2"/>
    <w:rsid w:val="0025331D"/>
    <w:rsid w:val="00266557"/>
    <w:rsid w:val="00290EAF"/>
    <w:rsid w:val="002A6C21"/>
    <w:rsid w:val="002B1C76"/>
    <w:rsid w:val="002E22BA"/>
    <w:rsid w:val="00384818"/>
    <w:rsid w:val="003A1FC0"/>
    <w:rsid w:val="003B3869"/>
    <w:rsid w:val="003D0816"/>
    <w:rsid w:val="003E0805"/>
    <w:rsid w:val="00467E57"/>
    <w:rsid w:val="00512783"/>
    <w:rsid w:val="0057167E"/>
    <w:rsid w:val="00622824"/>
    <w:rsid w:val="00633783"/>
    <w:rsid w:val="00640DD5"/>
    <w:rsid w:val="00667BBD"/>
    <w:rsid w:val="00690506"/>
    <w:rsid w:val="006B019C"/>
    <w:rsid w:val="006B6E1C"/>
    <w:rsid w:val="006D30A4"/>
    <w:rsid w:val="007351E9"/>
    <w:rsid w:val="007421EA"/>
    <w:rsid w:val="007702B0"/>
    <w:rsid w:val="00795B81"/>
    <w:rsid w:val="007E4192"/>
    <w:rsid w:val="0084310E"/>
    <w:rsid w:val="0087454F"/>
    <w:rsid w:val="00886894"/>
    <w:rsid w:val="008F5E17"/>
    <w:rsid w:val="009250E5"/>
    <w:rsid w:val="0095736C"/>
    <w:rsid w:val="009909B0"/>
    <w:rsid w:val="009A0FCA"/>
    <w:rsid w:val="00A900C6"/>
    <w:rsid w:val="00A91588"/>
    <w:rsid w:val="00AB6C4C"/>
    <w:rsid w:val="00B001F5"/>
    <w:rsid w:val="00B3119E"/>
    <w:rsid w:val="00B45806"/>
    <w:rsid w:val="00B812BD"/>
    <w:rsid w:val="00B86754"/>
    <w:rsid w:val="00B9390C"/>
    <w:rsid w:val="00B96AC5"/>
    <w:rsid w:val="00BB192C"/>
    <w:rsid w:val="00C03B4F"/>
    <w:rsid w:val="00C64EB0"/>
    <w:rsid w:val="00C67B93"/>
    <w:rsid w:val="00CE069C"/>
    <w:rsid w:val="00D0355D"/>
    <w:rsid w:val="00DA592F"/>
    <w:rsid w:val="00E3307B"/>
    <w:rsid w:val="00E44A35"/>
    <w:rsid w:val="00E702CF"/>
    <w:rsid w:val="00E967F2"/>
    <w:rsid w:val="00EA281B"/>
    <w:rsid w:val="00EB1C5E"/>
    <w:rsid w:val="00F56364"/>
    <w:rsid w:val="00F87909"/>
    <w:rsid w:val="00F91EAA"/>
    <w:rsid w:val="00FB16F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true" w:styleId="ZaglavljeChar" w:type="character">
    <w:name w:val="Zaglavlje Char"/>
    <w:basedOn w:val="Zadanifontodlomka"/>
    <w:link w:val="Zaglavlje"/>
    <w:rsid w:val="00622824"/>
    <w:rPr>
      <w:sz w:val="24"/>
      <w:szCs w:val="24"/>
    </w:rPr>
  </w:style>
  <w:style w:styleId="Podnoje" w:type="paragraph">
    <w:name w:val="footer"/>
    <w:basedOn w:val="Normal"/>
    <w:link w:val="PodnojeChar"/>
    <w:rsid w:val="00622824"/>
    <w:pPr>
      <w:tabs>
        <w:tab w:pos="4536" w:val="center"/>
        <w:tab w:pos="9072" w:val="right"/>
      </w:tabs>
    </w:pPr>
  </w:style>
  <w:style w:customStyle="true" w:styleId="PodnojeChar" w:type="character">
    <w:name w:val="Podnožje Char"/>
    <w:basedOn w:val="Zadanifontodlomka"/>
    <w:link w:val="Podnoje"/>
    <w:rsid w:val="00622824"/>
    <w:rPr>
      <w:sz w:val="24"/>
      <w:szCs w:val="24"/>
    </w:rPr>
  </w:style>
  <w:style w:styleId="Tekstrezerviranogmjesta" w:type="character">
    <w:name w:val="Placeholder Text"/>
    <w:basedOn w:val="Zadanifontodlomka"/>
    <w:uiPriority w:val="99"/>
    <w:semiHidden/>
    <w:rsid w:val="007702B0"/>
    <w:rPr>
      <w:color w:val="808080"/>
      <w:bdr w:space="0" w:sz="0" w:color="auto" w:val="none"/>
      <w:shd w:fill="CCFFFF" w:color="auto" w:val="clear"/>
    </w:rPr>
  </w:style>
  <w:style w:customStyle="true" w:styleId="eSPISCCParagraphDefaultFont" w:type="character">
    <w:name w:val="eSPIS_CC_Paragraph Default Font"/>
    <w:basedOn w:val="Zadanifontodlomka"/>
    <w:rsid w:val="007702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02B0"/>
    <w:rPr>
      <w:bdr w:space="0" w:sz="0" w:color="auto" w:val="none"/>
      <w:shd w:fill="FFFFCC" w:color="auto" w:val="clear"/>
      <w:lang w:val="hr-HR"/>
    </w:rPr>
  </w:style>
  <w:style w:customStyle="true" w:styleId="PozadinaSvijetloCrvena" w:type="character">
    <w:name w:val="Pozadina_SvijetloCrvena"/>
    <w:basedOn w:val="eSPISCCParagraphDefaultFont"/>
    <w:rsid w:val="007702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02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1" w:styleId="ZaglavljeChar" w:type="character">
    <w:name w:val="Zaglavlje Char"/>
    <w:basedOn w:val="Zadanifontodlomka"/>
    <w:link w:val="Zaglavlje"/>
    <w:rsid w:val="00622824"/>
    <w:rPr>
      <w:sz w:val="24"/>
      <w:szCs w:val="24"/>
    </w:rPr>
  </w:style>
  <w:style w:styleId="Podnoje" w:type="paragraph">
    <w:name w:val="footer"/>
    <w:basedOn w:val="Normal"/>
    <w:link w:val="PodnojeChar"/>
    <w:rsid w:val="00622824"/>
    <w:pPr>
      <w:tabs>
        <w:tab w:pos="4536" w:val="center"/>
        <w:tab w:pos="9072" w:val="right"/>
      </w:tabs>
    </w:pPr>
  </w:style>
  <w:style w:customStyle="1" w:styleId="PodnojeChar" w:type="character">
    <w:name w:val="Podnožje Char"/>
    <w:basedOn w:val="Zadanifontodlomka"/>
    <w:link w:val="Podnoje"/>
    <w:rsid w:val="00622824"/>
    <w:rPr>
      <w:sz w:val="24"/>
      <w:szCs w:val="24"/>
    </w:rPr>
  </w:style>
  <w:style w:styleId="Tekstrezerviranogmjesta" w:type="character">
    <w:name w:val="Placeholder Text"/>
    <w:basedOn w:val="Zadanifontodlomka"/>
    <w:uiPriority w:val="99"/>
    <w:semiHidden/>
    <w:rsid w:val="007702B0"/>
    <w:rPr>
      <w:color w:val="808080"/>
      <w:bdr w:color="auto" w:space="0" w:sz="0" w:val="none"/>
      <w:shd w:color="auto" w:fill="CCFFFF" w:val="clear"/>
    </w:rPr>
  </w:style>
  <w:style w:customStyle="1" w:styleId="eSPISCCParagraphDefaultFont" w:type="character">
    <w:name w:val="eSPIS_CC_Paragraph Default Font"/>
    <w:basedOn w:val="Zadanifontodlomka"/>
    <w:rsid w:val="007702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02B0"/>
    <w:rPr>
      <w:bdr w:color="auto" w:space="0" w:sz="0" w:val="none"/>
      <w:shd w:color="auto" w:fill="FFFFCC" w:val="clear"/>
      <w:lang w:val="hr-HR"/>
    </w:rPr>
  </w:style>
  <w:style w:customStyle="1" w:styleId="PozadinaSvijetloCrvena" w:type="character">
    <w:name w:val="Pozadina_SvijetloCrvena"/>
    <w:basedOn w:val="eSPISCCParagraphDefaultFont"/>
    <w:rsid w:val="007702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02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2011.</izvorni_sadrzaj>
    <derivirana_varijabla naziv="DomainObject.Predmet.DatumOsnivanja_1">21.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kopija dijela spisa poslana po žalbi 11.08.15.</izvorni_sadrzaj>
    <derivirana_varijabla naziv="DomainObject.Predmet.Opis_1">kopija dijela spisa poslana po žalbi 11.08.15.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St-217/2011</izvorni_sadrzaj>
    <derivirana_varijabla naziv="DomainObject.Predmet.OznakaBroj_1">St-217/2011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Poslano po žalbi 23.01.13.Poslano po žalbi 11.04.13. poslana kopija dijela spisa po žalbi 07.01.2015  .</izvorni_sadrzaj>
    <derivirana_varijabla naziv="DomainObject.Predmet.PrimjedbaSuca_1">Poslano po žalbi 23.01.13.Poslano po žalbi 11.04.13. poslana kopija dijela spisa po žalbi 07.01.2015  .</derivirana_varijabla>
  </DomainObject.Predmet.PrimjedbaSuca>
  <DomainObject.Predmet.PrimjedbaUpisnicara>
    <izvorni_sadrzaj/>
    <derivirana_varijabla naziv="DomainObject.Predmet.PrimjedbaUpisnicara_1"/>
  </DomainObject.Predmet.PrimjedbaUpisnicara>
  <DomainObject.Predmet.ProtustrankaFormated>
    <izvorni_sadrzaj>  NAUTA LAMJANA D.D. KALI</izvorni_sadrzaj>
    <derivirana_varijabla naziv="DomainObject.Predmet.ProtustrankaFormated_1">  NAUTA LAMJANA D.D. KALI</derivirana_varijabla>
  </DomainObject.Predmet.ProtustrankaFormated>
  <DomainObject.Predmet.ProtustrankaFormatedOIB>
    <izvorni_sadrzaj>  NAUTA LAMJANA D.D. KALI, OIB 87200166350</izvorni_sadrzaj>
    <derivirana_varijabla naziv="DomainObject.Predmet.ProtustrankaFormatedOIB_1">  NAUTA LAMJANA D.D. KALI, OIB 87200166350</derivirana_varijabla>
  </DomainObject.Predmet.ProtustrankaFormatedOIB>
  <DomainObject.Predmet.ProtustrankaFormatedWithAdress>
    <izvorni_sadrzaj> NAUTA LAMJANA D.D. KALI, Vela Lamjana bb, Kali</izvorni_sadrzaj>
    <derivirana_varijabla naziv="DomainObject.Predmet.ProtustrankaFormatedWithAdress_1"> NAUTA LAMJANA D.D. KALI, Vela Lamjana bb, Kali</derivirana_varijabla>
  </DomainObject.Predmet.ProtustrankaFormatedWithAdress>
  <DomainObject.Predmet.ProtustrankaFormatedWithAdressOIB>
    <izvorni_sadrzaj> NAUTA LAMJANA D.D. KALI, OIB 87200166350, Vela Lamjana bb, Kali</izvorni_sadrzaj>
    <derivirana_varijabla naziv="DomainObject.Predmet.ProtustrankaFormatedWithAdressOIB_1"> NAUTA LAMJANA D.D. KALI, OIB 87200166350, Vela Lamjana bb, Kali</derivirana_varijabla>
  </DomainObject.Predmet.ProtustrankaFormatedWithAdressOIB>
  <DomainObject.Predmet.ProtustrankaWithAdress>
    <izvorni_sadrzaj>NAUTA LAMJANA D.D. KALI Vela Lamjana bb, Kali</izvorni_sadrzaj>
    <derivirana_varijabla naziv="DomainObject.Predmet.ProtustrankaWithAdress_1">NAUTA LAMJANA D.D. KALI Vela Lamjana bb, Kali</derivirana_varijabla>
  </DomainObject.Predmet.ProtustrankaWithAdress>
  <DomainObject.Predmet.ProtustrankaWithAdressOIB>
    <izvorni_sadrzaj>NAUTA LAMJANA D.D. KALI, OIB 87200166350, Vela Lamjana bb, Kali</izvorni_sadrzaj>
    <derivirana_varijabla naziv="DomainObject.Predmet.ProtustrankaWithAdressOIB_1">NAUTA LAMJANA D.D. KALI, OIB 87200166350, Vela Lamjana bb, Kali</derivirana_varijabla>
  </DomainObject.Predmet.ProtustrankaWithAdressOIB>
  <DomainObject.Predmet.ProtustrankaNazivFormated>
    <izvorni_sadrzaj>NAUTA LAMJANA D.D. KALI</izvorni_sadrzaj>
    <derivirana_varijabla naziv="DomainObject.Predmet.ProtustrankaNazivFormated_1">NAUTA LAMJANA D.D. KALI</derivirana_varijabla>
  </DomainObject.Predmet.ProtustrankaNazivFormated>
  <DomainObject.Predmet.ProtustrankaNazivFormatedOIB>
    <izvorni_sadrzaj>NAUTA LAMJANA D.D. KALI, OIB 87200166350</izvorni_sadrzaj>
    <derivirana_varijabla naziv="DomainObject.Predmet.ProtustrankaNazivFormatedOIB_1">NAUTA LAMJANA D.D. KALI, OIB 87200166350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ODMARALIŠTA iO ADRIA D.O.O. ZAGREB zastupanog po punomoćniku Marina Skorić, odvjetnica; Croatia osiguranje d.d. Zagreb,Filijala Zadar; Turistička zajednica mjesta Ugljan; A.B.E. Inženjering d.o.o. Rijeka; institut igh; ATLAS-COPCO d.o.o. Zadar; Marijo Košta; Dušan Polovina</izvorni_sadrzaj>
    <derivirana_varijabla naziv="DomainObject.Predmet.StrankaFormated_1">  ODMARALIŠTA iO ADRIA D.O.O. ZAGREB zastupanog po punomoćniku Marina Skorić, odvjetnica; Croatia osiguranje d.d. Zagreb,Filijala Zadar; Turistička zajednica mjesta Ugljan; A.B.E. Inženjering d.o.o. Rijeka; institut igh; ATLAS-COPCO d.o.o. Zadar; Marijo Košta; Dušan Polovina</derivirana_varijabla>
  </DomainObject.Predmet.StrankaFormated>
  <DomainObject.Predmet.StrankaFormatedOIB>
    <izvorni_sadrzaj>  ODMARALIŠTA iO ADRIA D.O.O. ZAGREB, OIB 81221331871 zastupanog po punomoćniku Marina Skorić, odvjetnica; Croatia osiguranje d.d. Zagreb,Filijala Zadar; Turistička zajednica mjesta Ugljan, OIB 21575851943; A.B.E. Inženjering d.o.o. Rijeka, OIB 03557707395; institut igh, OIB 79766124714; ATLAS-COPCO d.o.o. Zadar, OIB 10870888670; Marijo Košta, OIB 73797976358; Dušan Polovina, OIB 93674503025</izvorni_sadrzaj>
    <derivirana_varijabla naziv="DomainObject.Predmet.StrankaFormatedOIB_1">  ODMARALIŠTA iO ADRIA D.O.O. ZAGREB, OIB 81221331871 zastupanog po punomoćniku Marina Skorić, odvjetnica; Croatia osiguranje d.d. Zagreb,Filijala Zadar; Turistička zajednica mjesta Ugljan, OIB 21575851943; A.B.E. Inženjering d.o.o. Rijeka, OIB 03557707395; institut igh, OIB 79766124714; ATLAS-COPCO d.o.o. Zadar, OIB 10870888670; Marijo Košta, OIB 73797976358; Dušan Polovina, OIB 93674503025</derivirana_varijabla>
  </DomainObject.Predmet.StrankaFormatedOIB>
  <DomainObject.Predmet.StrankaFormatedWithAdress>
    <izvorni_sadrzaj> ODMARALIŠTA iO ADRIA D.O.O. ZAGREB, GAJEVA 2A, 10000 Zagreb zastupanog po punomoćniku Marina Skorić, odvjetnica; Croatia osiguranje d.d. Zagreb,Filijala Zadar, Obala kneza Branimira 20, 23000 Zadar; Turistička zajednica mjesta Ugljan; A.B.E. Inženjering d.o.o. Rijeka; institut igh; ATLAS-COPCO d.o.o. Zadar; Marijo Košta, Put Bakotinih 5, 23273 Preko; Dušan Polovina, Put Nina 78c, 23000 Zadar</izvorni_sadrzaj>
    <derivirana_varijabla naziv="DomainObject.Predmet.StrankaFormatedWithAdress_1"> ODMARALIŠTA iO ADRIA D.O.O. ZAGREB, GAJEVA 2A, 10000 Zagreb zastupanog po punomoćniku Marina Skorić, odvjetnica; Croatia osiguranje d.d. Zagreb,Filijala Zadar, Obala kneza Branimira 20, 23000 Zadar; Turistička zajednica mjesta Ugljan; A.B.E. Inženjering d.o.o. Rijeka; institut igh; ATLAS-COPCO d.o.o. Zadar; Marijo Košta, Put Bakotinih 5, 23273 Preko; Dušan Polovina, Put Nina 78c, 23000 Zadar</derivirana_varijabla>
  </DomainObject.Predmet.StrankaFormatedWithAdress>
  <DomainObject.Predmet.StrankaFormatedWithAdressOIB>
    <izvorni_sadrzaj> ODMARALIŠTA iO ADRIA D.O.O. ZAGREB, OIB 81221331871, GAJEVA 2A, 10000 Zagreb zastupanog po punomoćniku Marina Skorić, odvjetnica; Croatia osiguranje d.d. Zagreb,Filijala Zadar, Obala kneza Branimira 20, 23000 Zadar; Turistička zajednica mjesta Ugljan, OIB 21575851943; A.B.E. Inženjering d.o.o. Rijeka, OIB 03557707395; institut igh, OIB 79766124714; ATLAS-COPCO d.o.o. Zadar, OIB 10870888670; Marijo Košta, OIB 73797976358, Put Bakotinih 5, 23273 Preko; Dušan Polovina, OIB 93674503025, Put Nina 78c, 23000 Zadar</izvorni_sadrzaj>
    <derivirana_varijabla naziv="DomainObject.Predmet.StrankaFormatedWithAdressOIB_1"> ODMARALIŠTA iO ADRIA D.O.O. ZAGREB, OIB 81221331871, GAJEVA 2A, 10000 Zagreb zastupanog po punomoćniku Marina Skorić, odvjetnica; Croatia osiguranje d.d. Zagreb,Filijala Zadar, Obala kneza Branimira 20, 23000 Zadar; Turistička zajednica mjesta Ugljan, OIB 21575851943; A.B.E. Inženjering d.o.o. Rijeka, OIB 03557707395; institut igh, OIB 79766124714; ATLAS-COPCO d.o.o. Zadar, OIB 10870888670; Marijo Košta, OIB 73797976358, Put Bakotinih 5, 23273 Preko; Dušan Polovina, OIB 93674503025, Put Nina 78c, 23000 Zadar</derivirana_varijabla>
  </DomainObject.Predmet.StrankaFormatedWithAdressOIB>
  <DomainObject.Predmet.StrankaWithAdress>
    <izvorni_sadrzaj>ODMARALIŠTA iO ADRIA D.O.O. ZAGREB GAJEVA 2A,10000 Zagreb,Croatia osiguranje d.d. Zagreb,Filijala Zadar Obala kneza Branimira 20,23000 Zadar,Turistička zajednica mjesta Ugljan ,A.B.E. Inženjering d.o.o. Rijeka ,institut igh ,ATLAS-COPCO d.o.o. Zadar ,Marijo Košta Put Bakotinih 5,23273 Preko,Dušan Polovina Put Nina 78c,23000 Zadar</izvorni_sadrzaj>
    <derivirana_varijabla naziv="DomainObject.Predmet.StrankaWithAdress_1">ODMARALIŠTA iO ADRIA D.O.O. ZAGREB GAJEVA 2A,10000 Zagreb,Croatia osiguranje d.d. Zagreb,Filijala Zadar Obala kneza Branimira 20,23000 Zadar,Turistička zajednica mjesta Ugljan ,A.B.E. Inženjering d.o.o. Rijeka ,institut igh ,ATLAS-COPCO d.o.o. Zadar ,Marijo Košta Put Bakotinih 5,23273 Preko,Dušan Polovina Put Nina 78c,23000 Zadar</derivirana_varijabla>
  </DomainObject.Predmet.StrankaWithAdress>
  <DomainObject.Predmet.StrankaWithAdressOIB>
    <izvorni_sadrzaj>ODMARALIŠTA iO ADRIA D.O.O. ZAGREB, OIB 81221331871, GAJEVA 2A,10000 Zagreb,Croatia osiguranje d.d. Zagreb,Filijala Zadar, Obala kneza Branimira 20,23000 Zadar,Turistička zajednica mjesta Ugljan, OIB 21575851943,A.B.E. Inženjering d.o.o. Rijeka, OIB 03557707395,institut igh, OIB 79766124714,ATLAS-COPCO d.o.o. Zadar, OIB 10870888670,Marijo Košta, OIB 73797976358, Put Bakotinih 5,23273 Preko,Dušan Polovina, OIB 93674503025, Put Nina 78c,23000 Zadar</izvorni_sadrzaj>
    <derivirana_varijabla naziv="DomainObject.Predmet.StrankaWithAdressOIB_1">ODMARALIŠTA iO ADRIA D.O.O. ZAGREB, OIB 81221331871, GAJEVA 2A,10000 Zagreb,Croatia osiguranje d.d. Zagreb,Filijala Zadar, Obala kneza Branimira 20,23000 Zadar,Turistička zajednica mjesta Ugljan, OIB 21575851943,A.B.E. Inženjering d.o.o. Rijeka, OIB 03557707395,institut igh, OIB 79766124714,ATLAS-COPCO d.o.o. Zadar, OIB 10870888670,Marijo Košta, OIB 73797976358, Put Bakotinih 5,23273 Preko,Dušan Polovina, OIB 93674503025, Put Nina 78c,23000 Zadar</derivirana_varijabla>
  </DomainObject.Predmet.StrankaWithAdressOIB>
  <DomainObject.Predmet.StrankaNazivFormated>
    <izvorni_sadrzaj>ODMARALIŠTA iO ADRIA D.O.O. ZAGREB,Croatia osiguranje d.d. Zagreb,Filijala Zadar,Turistička zajednica mjesta Ugljan,A.B.E. Inženjering d.o.o. Rijeka,institut igh,ATLAS-COPCO d.o.o. Zadar,Marijo Košta,Dušan Polovina</izvorni_sadrzaj>
    <derivirana_varijabla naziv="DomainObject.Predmet.StrankaNazivFormated_1">ODMARALIŠTA iO ADRIA D.O.O. ZAGREB,Croatia osiguranje d.d. Zagreb,Filijala Zadar,Turistička zajednica mjesta Ugljan,A.B.E. Inženjering d.o.o. Rijeka,institut igh,ATLAS-COPCO d.o.o. Zadar,Marijo Košta,Dušan Polovina</derivirana_varijabla>
  </DomainObject.Predmet.StrankaNazivFormated>
  <DomainObject.Predmet.StrankaNazivFormatedOIB>
    <izvorni_sadrzaj>ODMARALIŠTA iO ADRIA D.O.O. ZAGREB, OIB 81221331871,Croatia osiguranje d.d. Zagreb,Filijala Zadar,Turistička zajednica mjesta Ugljan, OIB 21575851943,A.B.E. Inženjering d.o.o. Rijeka, OIB 03557707395,institut igh, OIB 79766124714,ATLAS-COPCO d.o.o. Zadar, OIB 10870888670,Marijo Košta, OIB 73797976358,Dušan Polovina, OIB 93674503025</izvorni_sadrzaj>
    <derivirana_varijabla naziv="DomainObject.Predmet.StrankaNazivFormatedOIB_1">ODMARALIŠTA iO ADRIA D.O.O. ZAGREB, OIB 81221331871,Croatia osiguranje d.d. Zagreb,Filijala Zadar,Turistička zajednica mjesta Ugljan, OIB 21575851943,A.B.E. Inženjering d.o.o. Rijeka, OIB 03557707395,institut igh, OIB 79766124714,ATLAS-COPCO d.o.o. Zadar, OIB 10870888670,Marijo Košta, OIB 73797976358,Dušan Polovina, OIB 93674503025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172630.50</izvorni_sadrzaj>
    <derivirana_varijabla naziv="DomainObject.Predmet.TrenutnaVrijednost_1">172630.50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ODMARALIŠTA iO ADRIA D.O.O. ZAGREB zastupanog po punomoćniku Marina Skorić, odvjetnica</item>
      <item>Croatia osiguranje d.d. Zagreb,Filijala Zadar</item>
      <item>Turistička zajednica mjesta Ugljan</item>
      <item>A.B.E. Inženjering d.o.o. Rijeka</item>
      <item>institut igh</item>
      <item>ATLAS-COPCO d.o.o. Zadar</item>
      <item>Marijo Košta</item>
      <item>Dušan Polovina</item>
    </izvorni_sadrzaj>
    <derivirana_varijabla naziv="DomainObject.Predmet.StrankaListFormated_1">
      <item>ODMARALIŠTA iO ADRIA D.O.O. ZAGREB zastupanog po punomoćniku Marina Skorić, odvjetnica</item>
      <item>Croatia osiguranje d.d. Zagreb,Filijala Zadar</item>
      <item>Turistička zajednica mjesta Ugljan</item>
      <item>A.B.E. Inženjering d.o.o. Rijeka</item>
      <item>institut igh</item>
      <item>ATLAS-COPCO d.o.o. Zadar</item>
      <item>Marijo Košta</item>
      <item>Dušan Polovina</item>
    </derivirana_varijabla>
  </DomainObject.Predmet.StrankaListFormated>
  <DomainObject.Predmet.StrankaListFormatedOIB>
    <izvorni_sadrzaj>
      <item>ODMARALIŠTA iO ADRIA D.O.O. ZAGREB, OIB 81221331871 zastupanog po punomoćniku Marina Skorić, odvjetnica</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FormatedOIB_1">
      <item>ODMARALIŠTA iO ADRIA D.O.O. ZAGREB, OIB 81221331871 zastupanog po punomoćniku Marina Skorić, odvjetnica</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FormatedOIB>
  <DomainObject.Predmet.StrankaListFormatedWithAdress>
    <izvorni_sadrzaj>
      <item>ODMARALIŠTA iO ADRIA D.O.O. ZAGREB, GAJEVA 2A, 10000 Zagreb zastupanog po punomoćniku Marina Skorić, odvjetnica</item>
      <item>Croatia osiguranje d.d. Zagreb,Filijala Zadar, Obala kneza Branimira 20, 23000 Zadar</item>
      <item>Turistička zajednica mjesta Ugljan</item>
      <item>A.B.E. Inženjering d.o.o. Rijeka</item>
      <item>institut igh</item>
      <item>ATLAS-COPCO d.o.o. Zadar</item>
      <item>Marijo Košta, Put Bakotinih 5, 23273 Preko</item>
      <item>Dušan Polovina, Put Nina 78c, 23000 Zadar</item>
    </izvorni_sadrzaj>
    <derivirana_varijabla naziv="DomainObject.Predmet.StrankaListFormatedWithAdress_1">
      <item>ODMARALIŠTA iO ADRIA D.O.O. ZAGREB, GAJEVA 2A, 10000 Zagreb zastupanog po punomoćniku Marina Skorić, odvjetnica</item>
      <item>Croatia osiguranje d.d. Zagreb,Filijala Zadar, Obala kneza Branimira 20, 23000 Zadar</item>
      <item>Turistička zajednica mjesta Ugljan</item>
      <item>A.B.E. Inženjering d.o.o. Rijeka</item>
      <item>institut igh</item>
      <item>ATLAS-COPCO d.o.o. Zadar</item>
      <item>Marijo Košta, Put Bakotinih 5, 23273 Preko</item>
      <item>Dušan Polovina, Put Nina 78c, 23000 Zadar</item>
    </derivirana_varijabla>
  </DomainObject.Predmet.StrankaListFormatedWithAdress>
  <DomainObject.Predmet.StrankaListFormatedWithAdressOIB>
    <izvorni_sadrzaj>
      <item>ODMARALIŠTA iO ADRIA D.O.O. ZAGREB, OIB 81221331871, GAJEVA 2A, 10000 Zagreb zastupanog po punomoćniku Marina Skorić, odvjetnica</item>
      <item>Croatia osiguranje d.d. Zagreb,Filijala Zadar, Obala kneza Branimira 20, 23000 Zadar</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izvorni_sadrzaj>
    <derivirana_varijabla naziv="DomainObject.Predmet.StrankaListFormatedWithAdressOIB_1">
      <item>ODMARALIŠTA iO ADRIA D.O.O. ZAGREB, OIB 81221331871, GAJEVA 2A, 10000 Zagreb zastupanog po punomoćniku Marina Skorić, odvjetnica</item>
      <item>Croatia osiguranje d.d. Zagreb,Filijala Zadar, Obala kneza Branimira 20, 23000 Zadar</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derivirana_varijabla>
  </DomainObject.Predmet.StrankaListFormatedWithAdressOIB>
  <DomainObject.Predmet.StrankaListNazivFormated>
    <izvorni_sadrzaj>
      <item>ODMARALIŠTA iO ADRIA D.O.O. ZAGREB</item>
      <item>Croatia osiguranje d.d. Zagreb,Filijala Zadar</item>
      <item>Turistička zajednica mjesta Ugljan</item>
      <item>A.B.E. Inženjering d.o.o. Rijeka</item>
      <item>institut igh</item>
      <item>ATLAS-COPCO d.o.o. Zadar</item>
      <item>Marijo Košta</item>
      <item>Dušan Polovina</item>
    </izvorni_sadrzaj>
    <derivirana_varijabla naziv="DomainObject.Predmet.StrankaListNazivFormated_1">
      <item>ODMARALIŠTA iO ADRIA D.O.O. ZAGREB</item>
      <item>Croatia osiguranje d.d. Zagreb,Filijala Zadar</item>
      <item>Turistička zajednica mjesta Ugljan</item>
      <item>A.B.E. Inženjering d.o.o. Rijeka</item>
      <item>institut igh</item>
      <item>ATLAS-COPCO d.o.o. Zadar</item>
      <item>Marijo Košta</item>
      <item>Dušan Polovina</item>
    </derivirana_varijabla>
  </DomainObject.Predmet.StrankaListNazivFormated>
  <DomainObject.Predmet.StrankaListNazivFormatedOIB>
    <izvorni_sadrzaj>
      <item>ODMARALIŠTA iO ADRIA D.O.O. ZAGREB, OIB 81221331871</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NazivFormatedOIB_1">
      <item>ODMARALIŠTA iO ADRIA D.O.O. ZAGREB, OIB 81221331871</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NazivFormatedOIB>
  <DomainObject.Predmet.ProtuStrankaListFormated>
    <izvorni_sadrzaj>
      <item>NAUTA LAMJANA D.D. KALI</item>
    </izvorni_sadrzaj>
    <derivirana_varijabla naziv="DomainObject.Predmet.ProtuStrankaListFormated_1">
      <item>NAUTA LAMJANA D.D. KALI</item>
    </derivirana_varijabla>
  </DomainObject.Predmet.ProtuStrankaListFormated>
  <DomainObject.Predmet.ProtuStrankaListFormatedOIB>
    <izvorni_sadrzaj>
      <item>NAUTA LAMJANA D.D. KALI, OIB 87200166350</item>
    </izvorni_sadrzaj>
    <derivirana_varijabla naziv="DomainObject.Predmet.ProtuStrankaListFormatedOIB_1">
      <item>NAUTA LAMJANA D.D. KALI, OIB 87200166350</item>
    </derivirana_varijabla>
  </DomainObject.Predmet.ProtuStrankaListFormatedOIB>
  <DomainObject.Predmet.ProtuStrankaListFormatedWithAdress>
    <izvorni_sadrzaj>
      <item>NAUTA LAMJANA D.D. KALI, Vela Lamjana bb, Kali</item>
    </izvorni_sadrzaj>
    <derivirana_varijabla naziv="DomainObject.Predmet.ProtuStrankaListFormatedWithAdress_1">
      <item>NAUTA LAMJANA D.D. KALI, Vela Lamjana bb, Kali</item>
    </derivirana_varijabla>
  </DomainObject.Predmet.ProtuStrankaListFormatedWithAdress>
  <DomainObject.Predmet.ProtuStrankaListFormatedWithAdressOIB>
    <izvorni_sadrzaj>
      <item>NAUTA LAMJANA D.D. KALI, OIB 87200166350, Vela Lamjana bb, Kali</item>
    </izvorni_sadrzaj>
    <derivirana_varijabla naziv="DomainObject.Predmet.ProtuStrankaListFormatedWithAdressOIB_1">
      <item>NAUTA LAMJANA D.D. KALI, OIB 87200166350, Vela Lamjana bb, Kali</item>
    </derivirana_varijabla>
  </DomainObject.Predmet.ProtuStrankaListFormatedWithAdressOIB>
  <DomainObject.Predmet.ProtuStrankaListNazivFormated>
    <izvorni_sadrzaj>
      <item>NAUTA LAMJANA D.D. KALI</item>
    </izvorni_sadrzaj>
    <derivirana_varijabla naziv="DomainObject.Predmet.ProtuStrankaListNazivFormated_1">
      <item>NAUTA LAMJANA D.D. KALI</item>
    </derivirana_varijabla>
  </DomainObject.Predmet.ProtuStrankaListNazivFormated>
  <DomainObject.Predmet.ProtuStrankaListNazivFormatedOIB>
    <izvorni_sadrzaj>
      <item>NAUTA LAMJANA D.D. KALI, OIB 87200166350</item>
    </izvorni_sadrzaj>
    <derivirana_varijabla naziv="DomainObject.Predmet.ProtuStrankaListNazivFormatedOIB_1">
      <item>NAUTA LAMJANA D.D. KALI, OIB 87200166350</item>
    </derivirana_varijabla>
  </DomainObject.Predmet.ProtuStrankaListNazivFormatedOIB>
  <DomainObject.Predmet.OstaliListFormated>
    <izvorni_sadrzaj>
      <item>Marina Skorić, odvjetnica punomoćnik sudionika u postupku ODMARALIŠTA iO ADRIA D.O.O. ZAGREB</item>
      <item>Rikardo Hesky - član uprave</item>
      <item>Dražen Špinderk- predsjednik uprave</item>
      <item>Alein Khan</item>
    </izvorni_sadrzaj>
    <derivirana_varijabla naziv="DomainObject.Predmet.OstaliListFormated_1">
      <item>Marina Skorić, odvjetnica punomoćnik sudionika u postupku ODMARALIŠTA iO ADRIA D.O.O. ZAGREB</item>
      <item>Rikardo Hesky - član uprave</item>
      <item>Dražen Špinderk- predsjednik uprave</item>
      <item>Alein Khan</item>
    </derivirana_varijabla>
  </DomainObject.Predmet.OstaliListFormated>
  <DomainObject.Predmet.OstaliListFormatedOIB>
    <izvorni_sadrzaj>
      <item>Marina Skorić, odvjetnica punomoćnik sudionika u postupku ODMARALIŠTA iO ADRIA D.O.O. ZAGREB</item>
      <item>Rikardo Hesky - član uprave</item>
      <item>Dražen Špinderk- predsjednik uprave</item>
      <item>Alein Khan, OIB 25613472359</item>
    </izvorni_sadrzaj>
    <derivirana_varijabla naziv="DomainObject.Predmet.OstaliListFormatedOIB_1">
      <item>Marina Skorić, odvjetnica punomoćnik sudionika u postupku ODMARALIŠTA iO ADRIA D.O.O. ZAGREB</item>
      <item>Rikardo Hesky - član uprave</item>
      <item>Dražen Špinderk- predsjednik uprave</item>
      <item>Alein Khan, OIB 25613472359</item>
    </derivirana_varijabla>
  </DomainObject.Predmet.OstaliListFormatedOIB>
  <DomainObject.Predmet.OstaliListFormatedWithAdress>
    <izvorni_sadrzaj>
      <item>Marina Skorić, odvjetnica, Plemića Borelli  14/I, 23 000 Zadar punomoćnik sudionika u postupku ODMARALIŠTA iO ADRIA D.O.O. ZAGREB</item>
      <item>Rikardo Hesky - član uprave</item>
      <item>Dražen Špinderk- predsjednik uprave</item>
      <item>Alein Khan, Trg Svete Barbare 1, 51000 Rijeka</item>
    </izvorni_sadrzaj>
    <derivirana_varijabla naziv="DomainObject.Predmet.OstaliListFormatedWithAdress_1">
      <item>Marina Skorić, odvjetnica, Plemića Borelli  14/I, 23 000 Zadar punomoćnik sudionika u postupku ODMARALIŠTA iO ADRIA D.O.O. ZAGREB</item>
      <item>Rikardo Hesky - član uprave</item>
      <item>Dražen Špinderk- predsjednik uprave</item>
      <item>Alein Khan, Trg Svete Barbare 1, 51000 Rijeka</item>
    </derivirana_varijabla>
  </DomainObject.Predmet.OstaliListFormatedWithAdress>
  <DomainObject.Predmet.OstaliListFormatedWithAdressOIB>
    <izvorni_sadrzaj>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izvorni_sadrzaj>
    <derivirana_varijabla naziv="DomainObject.Predmet.OstaliListFormatedWithAdressOIB_1">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derivirana_varijabla>
  </DomainObject.Predmet.OstaliListFormatedWithAdressOIB>
  <DomainObject.Predmet.OstaliListNazivFormated>
    <izvorni_sadrzaj>
      <item>Marina Skorić, odvjetnica</item>
      <item>Rikardo Hesky - član uprave</item>
      <item>Dražen Špinderk- predsjednik uprave</item>
      <item>Alein Khan</item>
    </izvorni_sadrzaj>
    <derivirana_varijabla naziv="DomainObject.Predmet.OstaliListNazivFormated_1">
      <item>Marina Skorić, odvjetnica</item>
      <item>Rikardo Hesky - član uprave</item>
      <item>Dražen Špinderk- predsjednik uprave</item>
      <item>Alein Khan</item>
    </derivirana_varijabla>
  </DomainObject.Predmet.OstaliListNazivFormated>
  <DomainObject.Predmet.OstaliListNazivFormatedOIB>
    <izvorni_sadrzaj>
      <item>Marina Skorić, odvjetnica</item>
      <item>Rikardo Hesky - član uprave</item>
      <item>Dražen Špinderk- predsjednik uprave</item>
      <item>Alein Khan, OIB 25613472359</item>
    </izvorni_sadrzaj>
    <derivirana_varijabla naziv="DomainObject.Predmet.OstaliListNazivFormatedOIB_1">
      <item>Marina Skorić, odvjetnica</item>
      <item>Rikardo Hesky - član uprave</item>
      <item>Dražen Špinderk- predsjednik uprave</item>
      <item>Alein Khan, OIB 25613472359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Croatia osiguranje d.d. Zagreb,Filijala Zadar i dr.</izvorni_sadrzaj>
    <derivirana_varijabla naziv="DomainObject.Predmet.StrankaIDrugi_1">Croatia osiguranje d.d. Zagreb,Filijala Zadar i dr.</derivirana_varijabla>
  </DomainObject.Predmet.StrankaIDrugi>
  <DomainObject.Predmet.ProtustrankaIDrugi>
    <izvorni_sadrzaj>NAUTA LAMJANA D.D. KALI</izvorni_sadrzaj>
    <derivirana_varijabla naziv="DomainObject.Predmet.ProtustrankaIDrugi_1">NAUTA LAMJANA D.D. KALI</derivirana_varijabla>
  </DomainObject.Predmet.ProtustrankaIDrugi>
  <DomainObject.Predmet.StrankaIDrugiAdressOIB>
    <izvorni_sadrzaj>Croatia osiguranje d.d. Zagreb,Filijala Zadar, Obala kneza Branimira 20, 23000 Zadar i dr.</izvorni_sadrzaj>
    <derivirana_varijabla naziv="DomainObject.Predmet.StrankaIDrugiAdressOIB_1">Croatia osiguranje d.d. Zagreb,Filijala Zadar, Obala kneza Branimira 20, 23000 Zadar i dr.</derivirana_varijabla>
  </DomainObject.Predmet.StrankaIDrugiAdressOIB>
  <DomainObject.Predmet.ProtustrankaIDrugiAdressOIB>
    <izvorni_sadrzaj>NAUTA LAMJANA D.D. KALI, OIB 87200166350, Vela Lamjana bb, Kali</izvorni_sadrzaj>
    <derivirana_varijabla naziv="DomainObject.Predmet.ProtustrankaIDrugiAdressOIB_1">NAUTA LAMJANA D.D. KALI, OIB 87200166350, Vela Lamjana bb, Kali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 Skorić, odvjetnica</item>
      <item>ODMARALIŠTA iO ADRIA D.O.O. ZAGREB</item>
      <item>NAUTA LAMJANA D.D. KALI</item>
      <item>Rikardo Hesky - član uprave</item>
      <item>Dražen Špinderk- predsjednik uprave</item>
      <item>Croatia osiguranje d.d. Zagreb,Filijala Zadar</item>
      <item>Turistička zajednica mjesta Ugljan</item>
      <item>A.B.E. Inženjering d.o.o. Rijeka</item>
      <item>institut igh</item>
      <item>ATLAS-COPCO d.o.o. Zadar</item>
      <item>Alein Khan</item>
      <item>Marijo Košta</item>
      <item>Dušan Polovina</item>
    </izvorni_sadrzaj>
    <derivirana_varijabla naziv="DomainObject.Predmet.SudioniciListNaziv_1">
      <item>Marina Skorić, odvjetnica</item>
      <item>ODMARALIŠTA iO ADRIA D.O.O. ZAGREB</item>
      <item>NAUTA LAMJANA D.D. KALI</item>
      <item>Rikardo Hesky - član uprave</item>
      <item>Dražen Špinderk- predsjednik uprave</item>
      <item>Croatia osiguranje d.d. Zagreb,Filijala Zadar</item>
      <item>Turistička zajednica mjesta Ugljan</item>
      <item>A.B.E. Inženjering d.o.o. Rijeka</item>
      <item>institut igh</item>
      <item>ATLAS-COPCO d.o.o. Zadar</item>
      <item>Alein Khan</item>
      <item>Marijo Košta</item>
      <item>Dušan Polovina</item>
    </derivirana_varijabla>
  </DomainObject.Predmet.SudioniciListNaziv>
  <DomainObject.Predmet.SudioniciListAdressOIB>
    <izvorni_sadrzaj>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Zagreb,Filijala Zadar, Obala kneza Branimira 20,23000 Zadar</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izvorni_sadrzaj>
    <derivirana_varijabla naziv="DomainObject.Predmet.SudioniciListAdressOIB_1">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Zagreb,Filijala Zadar, Obala kneza Branimira 20,23000 Zadar</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81221331871</item>
      <item>, OIB 87200166350</item>
      <item>, OIB null</item>
      <item>, OIB null</item>
      <item>, OIB null</item>
      <item>, OIB 21575851943</item>
      <item>, OIB 03557707395</item>
      <item>, OIB 79766124714</item>
      <item>, OIB 10870888670</item>
      <item>, OIB 25613472359</item>
      <item>, OIB 73797976358</item>
      <item>, OIB 93674503025</item>
    </izvorni_sadrzaj>
    <derivirana_varijabla naziv="DomainObject.Predmet.SudioniciListNazivOIB_1">
      <item>, OIB null</item>
      <item>, OIB 81221331871</item>
      <item>, OIB 87200166350</item>
      <item>, OIB null</item>
      <item>, OIB null</item>
      <item>, OIB null</item>
      <item>, OIB 21575851943</item>
      <item>, OIB 03557707395</item>
      <item>, OIB 79766124714</item>
      <item>, OIB 10870888670</item>
      <item>, OIB 25613472359</item>
      <item>, OIB 73797976358</item>
      <item>, OIB 93674503025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Rijeka</item>
    </izvorni_sadrzaj>
    <derivirana_varijabla naziv="DomainObject.Predmet.StecajniUpraviteljiListAddressOIB_1">
      <item>Alein Khan, OIB 25613472359, Trg sv. Barbare 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B4FEC4-26C3-4FB5-8025-1AED24BE00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TSZD</properties:Company>
  <properties:Pages>1</properties:Pages>
  <properties:Words>132</properties:Words>
  <properties:Characters>567</properties:Characters>
  <properties:Lines>42</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2015-12-03T10:27:00Z</dcterms:created>
  <dc:creator>abajlo</dc:creator>
  <cp:lastModifiedBy>Vedrana Raspović</cp:lastModifiedBy>
  <cp:lastPrinted>2015-12-03T13:18:00Z</cp:lastPrinted>
  <dcterms:modified xmlns:xsi="http://www.w3.org/2001/XMLSchema-instance" xsi:type="dcterms:W3CDTF">2015-12-04T07:16:00Z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