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996eb" w14:paraId="91996eb" w:rsidRDefault="00A0141E" w:rsidP="00A0141E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1607820</wp:posOffset>
            </wp:positionH>
            <wp:positionV relativeFrom="page">
              <wp:posOffset>248285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A0141E" w:rsidR="00AE649C" w:rsidRPr="00B76F3C">
      <w:pPr>
        <w:pStyle w:val="NormaleSPIS"/>
        <w:spacing w:after="0"/>
      </w:pPr>
    </w:p>
    <w:p w:rsidRDefault="00A0141E" w:rsidP="00A0141E" w:rsidR="00A0141E">
      <w:pPr>
        <w:spacing w:after="0"/>
      </w:pPr>
      <w:r>
        <w:tab/>
        <w:t>Republika Hrvatska</w:t>
      </w:r>
    </w:p>
    <w:p w:rsidRDefault="00A0141E" w:rsidP="00A0141E" w:rsidR="00A0141E">
      <w:pPr>
        <w:spacing w:after="0"/>
      </w:pPr>
      <w:r>
        <w:t xml:space="preserve">      Trgovački sud u Bjelovaru</w:t>
      </w:r>
    </w:p>
    <w:p w:rsidRDefault="00A0141E" w:rsidP="00A0141E" w:rsidR="00A0141E">
      <w:pPr>
        <w:spacing w:after="0"/>
      </w:pPr>
      <w:r>
        <w:t>Bjelovar, Šet. dr. Ivše Lebovića 42</w:t>
      </w:r>
    </w:p>
    <w:p w:rsidRDefault="00A0141E" w:rsidP="00A0141E" w:rsidR="00A0141E">
      <w:pPr>
        <w:spacing w:after="0"/>
        <w:jc w:val="right"/>
      </w:pPr>
      <w:r>
        <w:t>Poslovni broj: 2 St-402/2017-6</w:t>
      </w:r>
    </w:p>
    <w:p w:rsidRDefault="00A0141E" w:rsidP="00A0141E" w:rsidR="00A0141E">
      <w:pPr>
        <w:spacing w:after="0"/>
        <w:jc w:val="both"/>
      </w:pPr>
    </w:p>
    <w:p w:rsidRDefault="00A0141E" w:rsidP="00A0141E" w:rsidR="00A0141E">
      <w:pPr>
        <w:spacing w:after="0"/>
        <w:jc w:val="both"/>
      </w:pPr>
    </w:p>
    <w:p w:rsidRDefault="00A0141E" w:rsidP="00A0141E" w:rsidR="00A0141E">
      <w:pPr>
        <w:spacing w:after="0"/>
        <w:jc w:val="center"/>
      </w:pPr>
      <w:r>
        <w:t>U  I M E   R E P U B L I K E   H R V A T S K E</w:t>
      </w:r>
    </w:p>
    <w:p w:rsidRDefault="00A0141E" w:rsidP="00A0141E" w:rsidR="00A0141E">
      <w:pPr>
        <w:spacing w:after="0"/>
        <w:jc w:val="center"/>
      </w:pPr>
    </w:p>
    <w:p w:rsidRDefault="00A0141E" w:rsidP="00A0141E" w:rsidR="00A0141E">
      <w:pPr>
        <w:spacing w:after="0"/>
        <w:jc w:val="center"/>
      </w:pPr>
      <w:r>
        <w:t xml:space="preserve"> R J E Š E N J E</w:t>
      </w:r>
    </w:p>
    <w:p w:rsidRDefault="00A0141E" w:rsidP="00A0141E" w:rsidR="00A0141E">
      <w:pPr>
        <w:spacing w:after="0"/>
        <w:jc w:val="both"/>
      </w:pPr>
    </w:p>
    <w:p w:rsidRDefault="00A0141E" w:rsidP="00A0141E" w:rsidR="00A0141E">
      <w:pPr>
        <w:spacing w:after="0"/>
        <w:jc w:val="both"/>
      </w:pPr>
    </w:p>
    <w:p w:rsidRDefault="00A0141E" w:rsidP="00A0141E" w:rsidR="00A0141E">
      <w:pPr>
        <w:spacing w:after="0"/>
        <w:jc w:val="both"/>
      </w:pPr>
      <w:r>
        <w:t xml:space="preserve">Trgovački sud u Bjelovaru, po sudskom savjetniku Miroslavu Lovrekoviću, u skraćenom stečajnom postupku nad dužnikom SINTEZA d.o.o. za usluge i trgovinu, Slatina, Trg Sv. Josipa 10, MBS: 010097974, OIB: 59932996702, 10. listopada 2017.  </w:t>
      </w:r>
    </w:p>
    <w:p w:rsidRDefault="00A0141E" w:rsidP="00A0141E" w:rsidR="00A0141E">
      <w:pPr>
        <w:spacing w:after="0"/>
        <w:jc w:val="both"/>
      </w:pPr>
    </w:p>
    <w:p w:rsidRDefault="00A0141E" w:rsidP="00A0141E" w:rsidR="00A0141E">
      <w:pPr>
        <w:spacing w:after="0"/>
        <w:jc w:val="both"/>
      </w:pPr>
    </w:p>
    <w:p w:rsidRDefault="00A0141E" w:rsidP="00A0141E" w:rsidR="00A0141E">
      <w:pPr>
        <w:spacing w:after="0"/>
        <w:jc w:val="center"/>
      </w:pPr>
      <w:r>
        <w:t>r i j e š i o   j e</w:t>
      </w:r>
    </w:p>
    <w:p w:rsidRDefault="00A0141E" w:rsidP="00A0141E" w:rsidR="00A0141E">
      <w:pPr>
        <w:spacing w:after="0"/>
        <w:jc w:val="both"/>
      </w:pPr>
    </w:p>
    <w:p w:rsidRDefault="00A0141E" w:rsidP="00A0141E" w:rsidR="00A0141E">
      <w:pPr>
        <w:spacing w:after="0"/>
        <w:jc w:val="both"/>
        <w:rPr>
          <w:szCs w:val="20"/>
        </w:rPr>
      </w:pPr>
      <w:r>
        <w:tab/>
        <w:t>I. Otvara se stečajni postupak nad dužnikom SINTEZA d.o.o. za usluge i trgovinu, Slatina, Trg Sv. Josipa 10, MBS: 010097974, OIB: 59932996702.</w:t>
      </w:r>
    </w:p>
    <w:p w:rsidRDefault="00A0141E" w:rsidP="00A0141E" w:rsidR="00A0141E">
      <w:pPr>
        <w:spacing w:after="0"/>
        <w:jc w:val="both"/>
      </w:pPr>
    </w:p>
    <w:p w:rsidRDefault="00A0141E" w:rsidP="00A0141E" w:rsidR="00A0141E">
      <w:pPr>
        <w:spacing w:after="0"/>
        <w:jc w:val="both"/>
      </w:pPr>
      <w:r>
        <w:tab/>
        <w:t>II. Za stečajnog upravitelja imenuje se MARIJAN DRLJANOVČAN, Miholjanec, Antuna Mihanovića 131, OIB: 49708160625.</w:t>
      </w:r>
    </w:p>
    <w:p w:rsidRDefault="00A0141E" w:rsidP="00A0141E" w:rsidR="00A0141E">
      <w:pPr>
        <w:spacing w:after="0"/>
        <w:jc w:val="both"/>
      </w:pPr>
    </w:p>
    <w:p w:rsidRDefault="00A0141E" w:rsidP="00A0141E" w:rsidR="00A0141E">
      <w:pPr>
        <w:spacing w:after="0"/>
        <w:jc w:val="both"/>
        <w:rPr>
          <w:szCs w:val="20"/>
        </w:rPr>
      </w:pPr>
      <w:r>
        <w:tab/>
        <w:t>III. Zaključuje se stečajni postupak nad dužnikom SINTEZA d.o.o. za usluge i trgovinu, Slatina, Trg Sv. Josipa 10, MBS: 010097974, OIB: 59932996702.</w:t>
      </w:r>
    </w:p>
    <w:p w:rsidRDefault="00A0141E" w:rsidP="00A0141E" w:rsidR="00A0141E">
      <w:pPr>
        <w:spacing w:after="0"/>
        <w:jc w:val="both"/>
      </w:pPr>
    </w:p>
    <w:p w:rsidRDefault="00A0141E" w:rsidP="00A0141E" w:rsidR="00A0141E">
      <w:pPr>
        <w:spacing w:after="0"/>
        <w:jc w:val="both"/>
        <w:rPr>
          <w:lang w:val="en-GB"/>
        </w:rPr>
      </w:pPr>
      <w:r>
        <w:tab/>
        <w:t>IV. Stečajni postupak je otvoren i zaključen s danom 10. listopada 2017. godine u 10,30 sati, kada je ovo rješenje objavljeno na e-oglasnoj ploči ovoga suda.</w:t>
      </w:r>
    </w:p>
    <w:p w:rsidRDefault="00A0141E" w:rsidP="00A0141E" w:rsidR="00A0141E">
      <w:pPr>
        <w:pStyle w:val="Bezproreda"/>
        <w:spacing w:after="0"/>
        <w:jc w:val="both"/>
      </w:pPr>
    </w:p>
    <w:p w:rsidRDefault="00A0141E" w:rsidP="00A0141E" w:rsidR="00A0141E">
      <w:pPr>
        <w:pStyle w:val="Bezproreda"/>
        <w:spacing w:after="0"/>
        <w:jc w:val="both"/>
      </w:pPr>
      <w:r>
        <w:tab/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A0141E" w:rsidP="00A0141E" w:rsidR="00A0141E">
      <w:pPr>
        <w:spacing w:after="0"/>
        <w:jc w:val="both"/>
        <w:rPr>
          <w:rFonts w:cs="Times New Roman"/>
        </w:rPr>
      </w:pPr>
    </w:p>
    <w:p w:rsidRDefault="00A0141E" w:rsidP="00A0141E" w:rsidR="00A0141E">
      <w:pPr>
        <w:spacing w:after="0"/>
        <w:jc w:val="both"/>
      </w:pPr>
      <w:r>
        <w:tab/>
        <w:t>VI. Nakon pravomoćnosti ovoga rješenja stečajni dužnik će se brisati iz sudskog registra.</w:t>
      </w:r>
    </w:p>
    <w:p w:rsidRDefault="00A0141E" w:rsidP="00A0141E" w:rsidR="00A0141E">
      <w:pPr>
        <w:spacing w:after="0"/>
        <w:jc w:val="both"/>
      </w:pPr>
    </w:p>
    <w:p w:rsidRDefault="00A0141E" w:rsidP="00A0141E" w:rsidR="00A0141E">
      <w:pPr>
        <w:spacing w:after="0"/>
        <w:jc w:val="both"/>
      </w:pPr>
    </w:p>
    <w:p w:rsidRDefault="00A0141E" w:rsidP="00A0141E" w:rsidR="00A0141E">
      <w:pPr>
        <w:spacing w:after="0"/>
        <w:jc w:val="center"/>
      </w:pPr>
      <w:r>
        <w:t>Obrazloženje</w:t>
      </w:r>
    </w:p>
    <w:p w:rsidRDefault="00A0141E" w:rsidP="00A0141E" w:rsidR="00A0141E">
      <w:pPr>
        <w:spacing w:after="0"/>
        <w:jc w:val="center"/>
      </w:pPr>
    </w:p>
    <w:p w:rsidRDefault="00A0141E" w:rsidP="00A0141E" w:rsidR="00A0141E">
      <w:pPr>
        <w:spacing w:after="0"/>
        <w:jc w:val="both"/>
      </w:pPr>
      <w:r>
        <w:tab/>
        <w:t>Po zahtjevu FINE za provedbu skraćenog stečajnog postupka nad dužnikom, sud je temeljem odredbe čl. 430., 431. i 434. Stečajnog zakona (NN 71/15, dalje SZ) oglasom poslovni broj St-402/2017-4, koji je objavljen na mrežnoj stranici e-oglasna ploča Trgovačkog suda u Bjelovaru 17. srpnja 2017.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A0141E" w:rsidP="00A0141E" w:rsidR="00A0141E">
      <w:pPr>
        <w:spacing w:after="0"/>
        <w:jc w:val="both"/>
      </w:pPr>
    </w:p>
    <w:p w:rsidRDefault="00A0141E" w:rsidP="00A0141E" w:rsidR="00A0141E">
      <w:pPr>
        <w:spacing w:after="0"/>
        <w:jc w:val="both"/>
      </w:pPr>
      <w:r>
        <w:lastRenderedPageBreak/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A0141E" w:rsidP="00A0141E" w:rsidR="00A0141E">
      <w:pPr>
        <w:spacing w:after="0"/>
        <w:jc w:val="both"/>
      </w:pPr>
    </w:p>
    <w:p w:rsidRDefault="00A0141E" w:rsidP="00A0141E" w:rsidR="00A0141E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A0141E" w:rsidP="00A0141E" w:rsidR="00A0141E">
      <w:pPr>
        <w:spacing w:after="0"/>
        <w:jc w:val="both"/>
      </w:pPr>
    </w:p>
    <w:p w:rsidRDefault="00A0141E" w:rsidP="00A0141E" w:rsidR="00A0141E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A0141E" w:rsidP="00A0141E" w:rsidR="00A0141E">
      <w:pPr>
        <w:spacing w:after="0"/>
        <w:jc w:val="both"/>
      </w:pPr>
    </w:p>
    <w:p w:rsidRDefault="00A0141E" w:rsidP="00A0141E" w:rsidR="00A0141E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A0141E" w:rsidP="00A0141E" w:rsidR="00A0141E">
      <w:pPr>
        <w:pStyle w:val="Bezproreda"/>
        <w:spacing w:after="0"/>
        <w:jc w:val="both"/>
      </w:pPr>
    </w:p>
    <w:p w:rsidRDefault="00A0141E" w:rsidP="00A0141E" w:rsidR="00A0141E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A0141E" w:rsidP="00A0141E" w:rsidR="00A0141E">
      <w:pPr>
        <w:spacing w:after="0"/>
        <w:ind w:firstLine="851"/>
        <w:jc w:val="both"/>
      </w:pPr>
    </w:p>
    <w:p w:rsidRDefault="00A0141E" w:rsidP="00A0141E" w:rsidR="00A0141E">
      <w:pPr>
        <w:spacing w:after="0"/>
        <w:jc w:val="center"/>
      </w:pPr>
      <w:r>
        <w:t>U Bjelovaru 10. listopada 2017.</w:t>
      </w:r>
    </w:p>
    <w:p w:rsidRDefault="00A0141E" w:rsidP="00A0141E" w:rsidR="00A0141E">
      <w:pPr>
        <w:spacing w:after="0"/>
        <w:jc w:val="both"/>
      </w:pPr>
    </w:p>
    <w:p w:rsidRDefault="00A0141E" w:rsidP="00A0141E" w:rsidR="00A0141E">
      <w:pPr>
        <w:spacing w:after="0"/>
        <w:ind w:firstLine="720" w:left="4320"/>
      </w:pPr>
      <w:r>
        <w:t>SUDSKI SAVJETNIK</w:t>
      </w:r>
    </w:p>
    <w:p w:rsidRDefault="00A0141E" w:rsidP="00A0141E" w:rsidR="00A0141E">
      <w:pPr>
        <w:spacing w:after="0"/>
        <w:ind w:firstLine="4111"/>
      </w:pPr>
      <w:r>
        <w:tab/>
        <w:t xml:space="preserve">     MIROSLAV LOVREKOVIĆ, v.r.</w:t>
      </w:r>
    </w:p>
    <w:p w:rsidRDefault="00A0141E" w:rsidP="00A0141E" w:rsidR="00A0141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A0141E" w:rsidP="00A0141E" w:rsidR="00A0141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A0141E" w:rsidP="00A0141E" w:rsidR="00A0141E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A0141E" w:rsidP="00A0141E" w:rsidR="00A0141E">
      <w:pPr>
        <w:spacing w:after="0"/>
        <w:jc w:val="both"/>
      </w:pPr>
    </w:p>
    <w:p w:rsidRDefault="00A0141E" w:rsidP="00A0141E" w:rsidR="00A0141E">
      <w:pPr>
        <w:spacing w:after="0"/>
        <w:jc w:val="both"/>
      </w:pPr>
    </w:p>
    <w:p w:rsidRDefault="00A0141E" w:rsidP="00A0141E" w:rsidR="00AE649C" w:rsidRPr="00B76F3C">
      <w:pPr>
        <w:spacing w:after="0"/>
        <w:jc w:val="both"/>
      </w:pPr>
      <w: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sectPr w:rsidSect="00A0141E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89001531"/>
      <w:docPartObj>
        <w:docPartGallery w:val="Page Numbers (Top of Page)"/>
        <w:docPartUnique/>
      </w:docPartObj>
    </w:sdtPr>
    <w:sdtEndPr/>
    <w:sdtContent>
      <w:p w:rsidRDefault="00A0141E" w:rsidP="00A0141E" w:rsidR="00A0141E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14D3">
          <w:t>2</w:t>
        </w:r>
        <w:r>
          <w:fldChar w:fldCharType="end"/>
        </w:r>
      </w:p>
    </w:sdtContent>
  </w:sdt>
  <w:p w:rsidRDefault="00A0141E" w:rsidP="00A0141E" w:rsidR="008333A9">
    <w:pPr>
      <w:spacing w:after="0"/>
      <w:jc w:val="right"/>
    </w:pPr>
    <w:r>
      <w:t>Poslovni broj: 2 St-402/2017-6</w:t>
    </w:r>
  </w:p>
  <w:p w:rsidRDefault="00A0141E" w:rsidP="00A0141E" w:rsidR="00A0141E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2BE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141E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4D3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206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St-402/2017-6</izvorni_sadrzaj>
    <derivirana_varijabla naziv="DomainObject.Oznaka_1">St-402/2017-6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2017.</izvorni_sadrzaj>
    <derivirana_varijabla naziv="DomainObject.Predmet.DatumOsnivanja_1">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St-402/2017</izvorni_sadrzaj>
    <derivirana_varijabla naziv="DomainObject.Predmet.OznakaBroj_1">St-402/2017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SINTEZA d.o.o. za usluge i trgovinu zastupanog po punomoćniku Marijan Bunić; Nikica Gabrić</izvorni_sadrzaj>
    <derivirana_varijabla naziv="DomainObject.Predmet.ProtustrankaFormated_1">  SINTEZA d.o.o. za usluge i trgovinu zastupanog po punomoćniku Marijan Bunić; Nikica Gabrić</derivirana_varijabla>
  </DomainObject.Predmet.ProtustrankaFormated>
  <DomainObject.Predmet.ProtustrankaFormatedOIB>
    <izvorni_sadrzaj>  SINTEZA d.o.o. za usluge i trgovinu, OIB 59932996702 zastupanog po punomoćniku Marijan Bunić; Nikica Gabrić</izvorni_sadrzaj>
    <derivirana_varijabla naziv="DomainObject.Predmet.ProtustrankaFormatedOIB_1">  SINTEZA d.o.o. za usluge i trgovinu, OIB 59932996702 zastupanog po punomoćniku Marijan Bunić; Nikica Gabrić</derivirana_varijabla>
  </DomainObject.Predmet.ProtustrankaFormatedOIB>
  <DomainObject.Predmet.ProtustrankaFormatedWithAdress>
    <izvorni_sadrzaj> SINTEZA d.o.o. za usluge i trgovinu, Trg sv. Josipa 10, 33520 Slatina zastupanog po punomoćniku Marijan Bunić; Nikica Gabrić</izvorni_sadrzaj>
    <derivirana_varijabla naziv="DomainObject.Predmet.ProtustrankaFormatedWithAdress_1"> SINTEZA d.o.o. za usluge i trgovinu, Trg sv. Josipa 10, 33520 Slatina zastupanog po punomoćniku Marijan Bunić; Nikica Gabrić</derivirana_varijabla>
  </DomainObject.Predmet.ProtustrankaFormatedWithAdress>
  <DomainObject.Predmet.ProtustrankaFormatedWithAdressOIB>
    <izvorni_sadrzaj> SINTEZA d.o.o. za usluge i trgovinu, OIB 59932996702, Trg sv. Josipa 10, 33520 Slatina zastupanog po punomoćniku Marijan Bunić; Nikica Gabrić</izvorni_sadrzaj>
    <derivirana_varijabla naziv="DomainObject.Predmet.ProtustrankaFormatedWithAdressOIB_1"> SINTEZA d.o.o. za usluge i trgovinu, OIB 59932996702, Trg sv. Josipa 10, 33520 Slatina zastupanog po punomoćniku Marijan Bunić; Nikica Gabrić</derivirana_varijabla>
  </DomainObject.Predmet.ProtustrankaFormatedWithAdressOIB>
  <DomainObject.Predmet.ProtustrankaWithAdress>
    <izvorni_sadrzaj>SINTEZA d.o.o. za usluge i trgovinu Trg sv. Josipa 10, 33520 Slatina</izvorni_sadrzaj>
    <derivirana_varijabla naziv="DomainObject.Predmet.ProtustrankaWithAdress_1">SINTEZA d.o.o. za usluge i trgovinu Trg sv. Josipa 10, 33520 Slatina</derivirana_varijabla>
  </DomainObject.Predmet.ProtustrankaWithAdress>
  <DomainObject.Predmet.ProtustrankaWithAdressOIB>
    <izvorni_sadrzaj>SINTEZA d.o.o. za usluge i trgovinu, OIB 59932996702, Trg sv. Josipa 10, 33520 Slatina</izvorni_sadrzaj>
    <derivirana_varijabla naziv="DomainObject.Predmet.ProtustrankaWithAdressOIB_1">SINTEZA d.o.o. za usluge i trgovinu, OIB 59932996702, Trg sv. Josipa 10, 33520 Slatina</derivirana_varijabla>
  </DomainObject.Predmet.ProtustrankaWithAdressOIB>
  <DomainObject.Predmet.ProtustrankaNazivFormated>
    <izvorni_sadrzaj>SINTEZA d.o.o. za usluge i trgovinu</izvorni_sadrzaj>
    <derivirana_varijabla naziv="DomainObject.Predmet.ProtustrankaNazivFormated_1">SINTEZA d.o.o. za usluge i trgovinu</derivirana_varijabla>
  </DomainObject.Predmet.ProtustrankaNazivFormated>
  <DomainObject.Predmet.ProtustrankaNazivFormatedOIB>
    <izvorni_sadrzaj>SINTEZA d.o.o. za usluge i trgovinu, OIB 59932996702</izvorni_sadrzaj>
    <derivirana_varijabla naziv="DomainObject.Predmet.ProtustrankaNazivFormatedOIB_1">SINTEZA d.o.o. za usluge i trgovinu, OIB 59932996702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SINTEZA d.o.o. za usluge i trgovinu zastupanog po punomoćniku Marijan Bunić; Nikica Gabrić</item>
    </izvorni_sadrzaj>
    <derivirana_varijabla naziv="DomainObject.Predmet.ProtuStrankaListFormated_1">
      <item>SINTEZA d.o.o. za usluge i trgovinu zastupanog po punomoćniku Marijan Bunić; Nikica Gabrić</item>
    </derivirana_varijabla>
  </DomainObject.Predmet.ProtuStrankaListFormated>
  <DomainObject.Predmet.ProtuStrankaListFormatedOIB>
    <izvorni_sadrzaj>
      <item>SINTEZA d.o.o. za usluge i trgovinu, OIB 59932996702 zastupanog po punomoćniku Marijan Bunić; Nikica Gabrić</item>
    </izvorni_sadrzaj>
    <derivirana_varijabla naziv="DomainObject.Predmet.ProtuStrankaListFormatedOIB_1">
      <item>SINTEZA d.o.o. za usluge i trgovinu, OIB 59932996702 zastupanog po punomoćniku Marijan Bunić; Nikica Gabrić</item>
    </derivirana_varijabla>
  </DomainObject.Predmet.ProtuStrankaListFormatedOIB>
  <DomainObject.Predmet.ProtuStrankaListFormatedWithAdress>
    <izvorni_sadrzaj>
      <item>SINTEZA d.o.o. za usluge i trgovinu, Trg sv. Josipa 10, 33520 Slatina zastupanog po punomoćniku Marijan Bunić; Nikica Gabrić</item>
    </izvorni_sadrzaj>
    <derivirana_varijabla naziv="DomainObject.Predmet.ProtuStrankaListFormatedWithAdress_1">
      <item>SINTEZA d.o.o. za usluge i trgovinu, Trg sv. Josipa 10, 33520 Slatina zastupanog po punomoćniku Marijan Bunić; Nikica Gabrić</item>
    </derivirana_varijabla>
  </DomainObject.Predmet.ProtuStrankaListFormatedWithAdress>
  <DomainObject.Predmet.ProtuStrankaListFormatedWithAdressOIB>
    <izvorni_sadrzaj>
      <item>SINTEZA d.o.o. za usluge i trgovinu, OIB 59932996702, Trg sv. Josipa 10, 33520 Slatina zastupanog po punomoćniku Marijan Bunić; Nikica Gabrić</item>
    </izvorni_sadrzaj>
    <derivirana_varijabla naziv="DomainObject.Predmet.ProtuStrankaListFormatedWithAdressOIB_1">
      <item>SINTEZA d.o.o. za usluge i trgovinu, OIB 59932996702, Trg sv. Josipa 10, 33520 Slatina zastupanog po punomoćniku Marijan Bunić; Nikica Gabrić</item>
    </derivirana_varijabla>
  </DomainObject.Predmet.ProtuStrankaListFormatedWithAdressOIB>
  <DomainObject.Predmet.ProtuStrankaListNazivFormated>
    <izvorni_sadrzaj>
      <item>SINTEZA d.o.o. za usluge i trgovinu</item>
    </izvorni_sadrzaj>
    <derivirana_varijabla naziv="DomainObject.Predmet.ProtuStrankaListNazivFormated_1">
      <item>SINTEZA d.o.o. za usluge i trgovinu</item>
    </derivirana_varijabla>
  </DomainObject.Predmet.ProtuStrankaListNazivFormated>
  <DomainObject.Predmet.ProtuStrankaListNazivFormatedOIB>
    <izvorni_sadrzaj>
      <item>SINTEZA d.o.o. za usluge i trgovinu, OIB 59932996702</item>
    </izvorni_sadrzaj>
    <derivirana_varijabla naziv="DomainObject.Predmet.ProtuStrankaListNazivFormatedOIB_1">
      <item>SINTEZA d.o.o. za usluge i trgovinu, OIB 59932996702</item>
    </derivirana_varijabla>
  </DomainObject.Predmet.ProtuStrankaListNazivFormatedOIB>
  <DomainObject.Predmet.OstaliListFormated>
    <izvorni_sadrzaj>
      <item>Marijan Bunić punomoćnik sudionika u postupku SINTEZA d.o.o. za usluge i trgovinu</item>
      <item>Nikica Gabrić punomoćnik sudionika u postupku SINTEZA d.o.o. za usluge i trgovinu</item>
    </izvorni_sadrzaj>
    <derivirana_varijabla naziv="DomainObject.Predmet.OstaliListFormated_1">
      <item>Marijan Bunić punomoćnik sudionika u postupku SINTEZA d.o.o. za usluge i trgovinu</item>
      <item>Nikica Gabrić punomoćnik sudionika u postupku SINTEZA d.o.o. za usluge i trgovinu</item>
    </derivirana_varijabla>
  </DomainObject.Predmet.OstaliListFormated>
  <DomainObject.Predmet.OstaliListFormatedOIB>
    <izvorni_sadrzaj>
      <item>Marijan Bunić, OIB 70340881498 punomoćnik sudionika u postupku SINTEZA d.o.o. za usluge i trgovinu</item>
      <item>Nikica Gabrić, OIB 66733965036 punomoćnik sudionika u postupku SINTEZA d.o.o. za usluge i trgovinu</item>
    </izvorni_sadrzaj>
    <derivirana_varijabla naziv="DomainObject.Predmet.OstaliListFormatedOIB_1">
      <item>Marijan Bunić, OIB 70340881498 punomoćnik sudionika u postupku SINTEZA d.o.o. za usluge i trgovinu</item>
      <item>Nikica Gabrić, OIB 66733965036 punomoćnik sudionika u postupku SINTEZA d.o.o. za usluge i trgovinu</item>
    </derivirana_varijabla>
  </DomainObject.Predmet.OstaliListFormatedOIB>
  <DomainObject.Predmet.OstaliListFormatedWithAdress>
    <izvorni_sadrzaj>
      <item>Marijan Bunić, Korito 11, 10000 Zagreb punomoćnik sudionika u postupku SINTEZA d.o.o. za usluge i trgovinu</item>
      <item>Nikica Gabrić, Učkina 4, 10000 Zagreb punomoćnik sudionika u postupku SINTEZA d.o.o. za usluge i trgovinu</item>
    </izvorni_sadrzaj>
    <derivirana_varijabla naziv="DomainObject.Predmet.OstaliListFormatedWithAdress_1">
      <item>Marijan Bunić, Korito 11, 10000 Zagreb punomoćnik sudionika u postupku SINTEZA d.o.o. za usluge i trgovinu</item>
      <item>Nikica Gabrić, Učkina 4, 10000 Zagreb punomoćnik sudionika u postupku SINTEZA d.o.o. za usluge i trgovinu</item>
    </derivirana_varijabla>
  </DomainObject.Predmet.OstaliListFormatedWithAdress>
  <DomainObject.Predmet.OstaliListFormatedWithAdressOIB>
    <izvorni_sadrzaj>
      <item>Marijan Bunić, OIB 70340881498, Korito 11, 10000 Zagreb punomoćnik sudionika u postupku SINTEZA d.o.o. za usluge i trgovinu</item>
      <item>Nikica Gabrić, OIB 66733965036, Učkina 4, 10000 Zagreb punomoćnik sudionika u postupku SINTEZA d.o.o. za usluge i trgovinu</item>
    </izvorni_sadrzaj>
    <derivirana_varijabla naziv="DomainObject.Predmet.OstaliListFormatedWithAdressOIB_1">
      <item>Marijan Bunić, OIB 70340881498, Korito 11, 10000 Zagreb punomoćnik sudionika u postupku SINTEZA d.o.o. za usluge i trgovinu</item>
      <item>Nikica Gabrić, OIB 66733965036, Učkina 4, 10000 Zagreb punomoćnik sudionika u postupku SINTEZA d.o.o. za usluge i trgovinu</item>
    </derivirana_varijabla>
  </DomainObject.Predmet.OstaliListFormatedWithAdressOIB>
  <DomainObject.Predmet.OstaliListNazivFormated>
    <izvorni_sadrzaj>
      <item>Marijan Bunić</item>
      <item>Nikica Gabrić</item>
    </izvorni_sadrzaj>
    <derivirana_varijabla naziv="DomainObject.Predmet.OstaliListNazivFormated_1">
      <item>Marijan Bunić</item>
      <item>Nikica Gabrić</item>
    </derivirana_varijabla>
  </DomainObject.Predmet.OstaliListNazivFormated>
  <DomainObject.Predmet.OstaliListNazivFormatedOIB>
    <izvorni_sadrzaj>
      <item>Marijan Bunić, OIB 70340881498</item>
      <item>Nikica Gabrić, OIB 66733965036</item>
    </izvorni_sadrzaj>
    <derivirana_varijabla naziv="DomainObject.Predmet.OstaliListNazivFormatedOIB_1">
      <item>Marijan Bunić, OIB 70340881498</item>
      <item>Nikica Gabrić, OIB 66733965036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>St-402/2017-6</izvorni_sadrzaj>
    <derivirana_varijabla naziv="DomainObject.PoslovniBrojDokumenta_1">St-402/2017-6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SINTEZA d.o.o. za usluge i trgovinu</izvorni_sadrzaj>
    <derivirana_varijabla naziv="DomainObject.Predmet.ProtustrankaIDrugi_1">SINTEZA d.o.o. za usluge i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SINTEZA d.o.o. za usluge i trgovinu, OIB 59932996702, Trg sv. Josipa 10, 33520 Slatina</izvorni_sadrzaj>
    <derivirana_varijabla naziv="DomainObject.Predmet.ProtustrankaIDrugiAdressOIB_1">SINTEZA d.o.o. za usluge i trgovinu, OIB 59932996702, Trg sv. Josipa 10,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SINTEZA d.o.o. za usluge i trgovinu</item>
      <item>Marijan Bunić</item>
      <item>Nikica Gabrić</item>
    </izvorni_sadrzaj>
    <derivirana_varijabla naziv="DomainObject.Predmet.SudioniciListNaziv_1">
      <item>FINA, RC ZAGREB, Podružnica BJELOVAR</item>
      <item>SINTEZA d.o.o. za usluge i trgovinu</item>
      <item>Marijan Bunić</item>
      <item>Nikica Gabrić</item>
    </derivirana_varijabla>
  </DomainObject.Predmet.SudioniciListNaziv>
  <DomainObject.Predmet.SudioniciListAdressOIB>
    <izvorni_sadrzaj>
      <item>FINA, RC ZAGREB, Podružnica BJELOVAR, OIB 85821130368, F. Supila 4,43000 Bjelovar</item>
      <item>SINTEZA d.o.o. za usluge i trgovinu, OIB 59932996702, Trg sv. Josipa 10,33520 Slatina</item>
      <item>Marijan Bunić, OIB 70340881498, Korito 11,10000 Zagreb</item>
      <item>Nikica Gabrić, OIB 66733965036, Učkina 4,10000 Zagreb</item>
    </izvorni_sadrzaj>
    <derivirana_varijabla naziv="DomainObject.Predmet.SudioniciListAdressOIB_1">
      <item>FINA, RC ZAGREB, Podružnica BJELOVAR, OIB 85821130368, F. Supila 4,43000 Bjelovar</item>
      <item>SINTEZA d.o.o. za usluge i trgovinu, OIB 59932996702, Trg sv. Josipa 10,33520 Slatina</item>
      <item>Marijan Bunić, OIB 70340881498, Korito 11,10000 Zagreb</item>
      <item>Nikica Gabrić, OIB 66733965036, Učkina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DD98A9-C5FE-4DBB-9126-57E42CECD1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662</properties:Words>
  <properties:Characters>3492</properties:Characters>
  <properties:Lines>90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2017-10-10T08:03:00Z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St-402/2017-6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