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3e0e" w14:paraId="fc73e0e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EB1679">
        <w:t>510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EB1679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EB1679">
        <w:t>BAGUN zadruga za ekološku proizvodnju, posredovanje i poslovne usluge, OIB: 44339275803 sa sjedištem u Konačka 14, 48327 Molve</w:t>
      </w:r>
      <w:r w:rsidR="001D4C37">
        <w:t>,</w:t>
      </w:r>
      <w:r>
        <w:t xml:space="preserve"> </w:t>
      </w:r>
      <w:r w:rsidRPr="005207B1">
        <w:t xml:space="preserve">dana </w:t>
      </w:r>
      <w:r w:rsidR="00F44E9A">
        <w:t>8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EB1679">
        <w:t>BAGUN zadruga za ekološku proizvodnju, posredovanje i poslovne usluge, OIB: 44339275803 sa sjedištem u Konačka 14, 48327 Molve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2F4E01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12</w:t>
      </w:r>
      <w:r w:rsidR="005207B1" w:rsidRPr="005207B1">
        <w:rPr>
          <w:b/>
          <w:u w:val="single"/>
        </w:rPr>
        <w:t xml:space="preserve">. </w:t>
      </w:r>
      <w:r w:rsidR="00EB1679">
        <w:rPr>
          <w:b/>
          <w:u w:val="single"/>
        </w:rPr>
        <w:t>rujna 2016. u 10,2</w:t>
      </w:r>
      <w:r w:rsidR="00D67094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EB1679">
        <w:t>upravitelj</w:t>
      </w:r>
      <w:r w:rsidR="002F4DC4">
        <w:t xml:space="preserve"> dužnika </w:t>
      </w:r>
      <w:r w:rsidR="00EB1679">
        <w:t>Marijan Jaković, OIB: 62469961743, Molve, Konačka 14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EB1679">
        <w:t>upravitelju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EB1679">
        <w:rPr>
          <w:rFonts w:eastAsia="Times New Roman"/>
          <w:lang w:eastAsia="hr-HR"/>
        </w:rPr>
        <w:t>upravitelj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2F4E01">
        <w:t>2</w:t>
      </w:r>
      <w:r w:rsidR="00EB1679">
        <w:t>4</w:t>
      </w:r>
      <w:r w:rsidR="001D4C37">
        <w:t>.</w:t>
      </w:r>
      <w:r w:rsidR="00F44E9A">
        <w:t>3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EB1679">
        <w:t>1.9.2015</w:t>
      </w:r>
      <w:r w:rsidR="00F44E9A">
        <w:t>.</w:t>
      </w:r>
      <w:r w:rsidR="00D67094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EB1679">
        <w:t>81.266,39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F44E9A">
        <w:t>8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FF683B" w:rsidR="00FF683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F44E9A" w:rsidR="002F4E01">
      <w:pPr>
        <w:spacing w:lineRule="auto" w:line="240" w:after="0"/>
        <w:jc w:val="both"/>
      </w:pPr>
      <w:r>
        <w:t xml:space="preserve">- dužnik </w:t>
      </w:r>
      <w:r w:rsidR="00EB1679">
        <w:t>BAGUN zadruga za ekološku proizvodnju, posredovanje i poslovne usluge, Konačka 14, 48327 Molve</w:t>
      </w:r>
    </w:p>
    <w:p w:rsidRDefault="005C102C" w:rsidP="0072407E" w:rsidR="0072407E">
      <w:pPr>
        <w:spacing w:lineRule="auto" w:line="240" w:after="0"/>
        <w:jc w:val="both"/>
      </w:pPr>
      <w:r w:rsidRPr="005C102C">
        <w:t xml:space="preserve">- </w:t>
      </w:r>
      <w:r w:rsidR="0072407E">
        <w:t>upravitelj dužnika Marijan Jaković, OIB: 62469961743, Molve, Konačka 14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903" w:rsidP="00CD4711" w:rsidR="00C40903">
      <w:pPr>
        <w:spacing w:lineRule="auto" w:line="240" w:after="0"/>
      </w:pPr>
      <w:r>
        <w:separator/>
      </w:r>
    </w:p>
  </w:endnote>
  <w:endnote w:id="0" w:type="continuationSeparator">
    <w:p w:rsidRDefault="00C40903" w:rsidP="00CD4711" w:rsidR="00C409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903" w:rsidP="00CD4711" w:rsidR="00C40903">
      <w:pPr>
        <w:spacing w:lineRule="auto" w:line="240" w:after="0"/>
      </w:pPr>
      <w:r>
        <w:separator/>
      </w:r>
    </w:p>
  </w:footnote>
  <w:footnote w:id="0" w:type="continuationSeparator">
    <w:p w:rsidRDefault="00C40903" w:rsidP="00CD4711" w:rsidR="00C409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1F8">
          <w:rPr>
            <w:noProof/>
          </w:rPr>
          <w:t>2</w:t>
        </w:r>
        <w:r>
          <w:fldChar w:fldCharType="end"/>
        </w:r>
      </w:p>
    </w:sdtContent>
  </w:sdt>
  <w:p w:rsidRDefault="00EB1679" w:rsidP="00EB1679" w:rsidR="00EB1679" w:rsidRPr="005207B1">
    <w:pPr>
      <w:pStyle w:val="Zaglavlje"/>
      <w:jc w:val="right"/>
    </w:pPr>
    <w:r>
      <w:t>Poslovni broj: 2 St-510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1D4C37"/>
    <w:rsid w:val="002365AA"/>
    <w:rsid w:val="002F4DC4"/>
    <w:rsid w:val="002F4E01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102D8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2407E"/>
    <w:rsid w:val="00757FB4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40903"/>
    <w:rsid w:val="00CC2EF9"/>
    <w:rsid w:val="00CC71F8"/>
    <w:rsid w:val="00CD4711"/>
    <w:rsid w:val="00D113A9"/>
    <w:rsid w:val="00D67094"/>
    <w:rsid w:val="00D75765"/>
    <w:rsid w:val="00E01330"/>
    <w:rsid w:val="00E17CBA"/>
    <w:rsid w:val="00E87994"/>
    <w:rsid w:val="00EB0C64"/>
    <w:rsid w:val="00EB1679"/>
    <w:rsid w:val="00EC2B21"/>
    <w:rsid w:val="00F44E9A"/>
    <w:rsid w:val="00F7065E"/>
    <w:rsid w:val="00F91FA6"/>
    <w:rsid w:val="00FE31DC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7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1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1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1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1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7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1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1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1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1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St-510/2016</izvorni_sadrzaj>
    <derivirana_varijabla naziv="DomainObject.Predmet.OznakaBroj_1">St-510/2016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BAGUN zadruga za ekološku proizvodnju, posredovanje i poslovne usluge</izvorni_sadrzaj>
    <derivirana_varijabla naziv="DomainObject.Predmet.ProtustrankaFormated_1">  BAGUN zadruga za ekološku proizvodnju, posredovanje i poslovne usluge</derivirana_varijabla>
  </DomainObject.Predmet.ProtustrankaFormated>
  <DomainObject.Predmet.ProtustrankaFormatedOIB>
    <izvorni_sadrzaj>  BAGUN zadruga za ekološku proizvodnju, posredovanje i poslovne usluge, OIB 44339275803</izvorni_sadrzaj>
    <derivirana_varijabla naziv="DomainObject.Predmet.ProtustrankaFormatedOIB_1">  BAGUN zadruga za ekološku proizvodnju, posredovanje i poslovne usluge, OIB 44339275803</derivirana_varijabla>
  </DomainObject.Predmet.ProtustrankaFormatedOIB>
  <DomainObject.Predmet.ProtustrankaFormatedWithAdress>
    <izvorni_sadrzaj> BAGUN zadruga za ekološku proizvodnju, posredovanje i poslovne usluge, Konačka 14, 48327 Molve</izvorni_sadrzaj>
    <derivirana_varijabla naziv="DomainObject.Predmet.ProtustrankaFormatedWithAdress_1"> BAGUN zadruga za ekološku proizvodnju, posredovanje i poslovne usluge, Konačka 14, 48327 Molve</derivirana_varijabla>
  </DomainObject.Predmet.ProtustrankaFormatedWithAdress>
  <DomainObject.Predmet.ProtustrankaFormatedWithAdressOIB>
    <izvorni_sadrzaj> BAGUN zadruga za ekološku proizvodnju, posredovanje i poslovne usluge, OIB 44339275803, Konačka 14, 48327 Molve</izvorni_sadrzaj>
    <derivirana_varijabla naziv="DomainObject.Predmet.ProtustrankaFormatedWithAdressOIB_1"> BAGUN zadruga za ekološku proizvodnju, posredovanje i poslovne usluge, OIB 44339275803, Konačka 14, 48327 Molve</derivirana_varijabla>
  </DomainObject.Predmet.ProtustrankaFormatedWithAdressOIB>
  <DomainObject.Predmet.ProtustrankaWithAdress>
    <izvorni_sadrzaj>BAGUN zadruga za ekološku proizvodnju, posredovanje i poslovne usluge Konačka 14, 48327 Molve</izvorni_sadrzaj>
    <derivirana_varijabla naziv="DomainObject.Predmet.ProtustrankaWithAdress_1">BAGUN zadruga za ekološku proizvodnju, posredovanje i poslovne usluge Konačka 14, 48327 Molve</derivirana_varijabla>
  </DomainObject.Predmet.ProtustrankaWithAdress>
  <DomainObject.Predmet.ProtustrankaWithAdressOIB>
    <izvorni_sadrzaj>BAGUN zadruga za ekološku proizvodnju, posredovanje i poslovne usluge, OIB 44339275803, Konačka 14, 48327 Molve</izvorni_sadrzaj>
    <derivirana_varijabla naziv="DomainObject.Predmet.ProtustrankaWithAdressOIB_1">BAGUN zadruga za ekološku proizvodnju, posredovanje i poslovne usluge, OIB 44339275803, Konačka 14, 48327 Molve</derivirana_varijabla>
  </DomainObject.Predmet.ProtustrankaWithAdressOIB>
  <DomainObject.Predmet.ProtustrankaNazivFormated>
    <izvorni_sadrzaj>BAGUN zadruga za ekološku proizvodnju, posredovanje i poslovne usluge</izvorni_sadrzaj>
    <derivirana_varijabla naziv="DomainObject.Predmet.ProtustrankaNazivFormated_1">BAGUN zadruga za ekološku proizvodnju, posredovanje i poslovne usluge</derivirana_varijabla>
  </DomainObject.Predmet.ProtustrankaNazivFormated>
  <DomainObject.Predmet.ProtustrankaNazivFormatedOIB>
    <izvorni_sadrzaj>BAGUN zadruga za ekološku proizvodnju, posredovanje i poslovne usluge, OIB 44339275803</izvorni_sadrzaj>
    <derivirana_varijabla naziv="DomainObject.Predmet.ProtustrankaNazivFormatedOIB_1">BAGUN zadruga za ekološku proizvodnju, posredovanje i poslovne usluge, OIB 44339275803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81266.39</izvorni_sadrzaj>
    <derivirana_varijabla naziv="DomainObject.Predmet.TrenutnaVrijednost_1">81266.39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BAGUN zadruga za ekološku proizvodnju, posredovanje i poslovne usluge</item>
    </izvorni_sadrzaj>
    <derivirana_varijabla naziv="DomainObject.Predmet.ProtuStrankaListFormated_1">
      <item>BAGUN zadruga za ekološku proizvodnju, posredovanje i poslovne usluge</item>
    </derivirana_varijabla>
  </DomainObject.Predmet.ProtuStrankaListFormated>
  <DomainObject.Predmet.ProtuStrankaListFormatedOIB>
    <izvorni_sadrzaj>
      <item>BAGUN zadruga za ekološku proizvodnju, posredovanje i poslovne usluge, OIB 44339275803</item>
    </izvorni_sadrzaj>
    <derivirana_varijabla naziv="DomainObject.Predmet.ProtuStrankaListFormatedOIB_1">
      <item>BAGUN zadruga za ekološku proizvodnju, posredovanje i poslovne usluge, OIB 44339275803</item>
    </derivirana_varijabla>
  </DomainObject.Predmet.ProtuStrankaListFormatedOIB>
  <DomainObject.Predmet.ProtuStrankaListFormatedWithAdress>
    <izvorni_sadrzaj>
      <item>BAGUN zadruga za ekološku proizvodnju, posredovanje i poslovne usluge, Konačka 14, 48327 Molve</item>
    </izvorni_sadrzaj>
    <derivirana_varijabla naziv="DomainObject.Predmet.ProtuStrankaListFormatedWithAdress_1">
      <item>BAGUN zadruga za ekološku proizvodnju, posredovanje i poslovne usluge, Konačka 14, 48327 Molve</item>
    </derivirana_varijabla>
  </DomainObject.Predmet.ProtuStrankaListFormatedWithAdress>
  <DomainObject.Predmet.ProtuStrankaListFormatedWithAdressOIB>
    <izvorni_sadrzaj>
      <item>BAGUN zadruga za ekološku proizvodnju, posredovanje i poslovne usluge, OIB 44339275803, Konačka 14, 48327 Molve</item>
    </izvorni_sadrzaj>
    <derivirana_varijabla naziv="DomainObject.Predmet.ProtuStrankaListFormatedWithAdressOIB_1">
      <item>BAGUN zadruga za ekološku proizvodnju, posredovanje i poslovne usluge, OIB 44339275803, Konačka 14, 48327 Molve</item>
    </derivirana_varijabla>
  </DomainObject.Predmet.ProtuStrankaListFormatedWithAdressOIB>
  <DomainObject.Predmet.ProtuStrankaListNazivFormated>
    <izvorni_sadrzaj>
      <item>BAGUN zadruga za ekološku proizvodnju, posredovanje i poslovne usluge</item>
    </izvorni_sadrzaj>
    <derivirana_varijabla naziv="DomainObject.Predmet.ProtuStrankaListNazivFormated_1">
      <item>BAGUN zadruga za ekološku proizvodnju, posredovanje i poslovne usluge</item>
    </derivirana_varijabla>
  </DomainObject.Predmet.ProtuStrankaListNazivFormated>
  <DomainObject.Predmet.ProtuStrankaListNazivFormatedOIB>
    <izvorni_sadrzaj>
      <item>BAGUN zadruga za ekološku proizvodnju, posredovanje i poslovne usluge, OIB 44339275803</item>
    </izvorni_sadrzaj>
    <derivirana_varijabla naziv="DomainObject.Predmet.ProtuStrankaListNazivFormatedOIB_1">
      <item>BAGUN zadruga za ekološku proizvodnju, posredovanje i poslovne usluge, OIB 44339275803</item>
    </derivirana_varijabla>
  </DomainObject.Predmet.ProtuStrankaListNazivFormatedOIB>
  <DomainObject.Predmet.OstaliListFormated>
    <izvorni_sadrzaj>
      <item>Sudski registar</item>
      <item>Marijan Jaković</item>
    </izvorni_sadrzaj>
    <derivirana_varijabla naziv="DomainObject.Predmet.OstaliListFormated_1">
      <item>Sudski registar</item>
      <item>Marijan Jaković</item>
    </derivirana_varijabla>
  </DomainObject.Predmet.OstaliListFormated>
  <DomainObject.Predmet.OstaliListFormatedOIB>
    <izvorni_sadrzaj>
      <item>Sudski registar</item>
      <item>Marijan Jaković, OIB 62469961743</item>
    </izvorni_sadrzaj>
    <derivirana_varijabla naziv="DomainObject.Predmet.OstaliListFormatedOIB_1">
      <item>Sudski registar</item>
      <item>Marijan Jaković, OIB 62469961743</item>
    </derivirana_varijabla>
  </DomainObject.Predmet.OstaliListFormatedOIB>
  <DomainObject.Predmet.OstaliListFormatedWithAdress>
    <izvorni_sadrzaj>
      <item>Sudski registar</item>
      <item>Marijan Jaković, Konačka 14, 48327 Molve</item>
    </izvorni_sadrzaj>
    <derivirana_varijabla naziv="DomainObject.Predmet.OstaliListFormatedWithAdress_1">
      <item>Sudski registar</item>
      <item>Marijan Jaković, Konačka 14, 48327 Molve</item>
    </derivirana_varijabla>
  </DomainObject.Predmet.OstaliListFormatedWithAdress>
  <DomainObject.Predmet.OstaliListFormatedWithAdressOIB>
    <izvorni_sadrzaj>
      <item>Sudski registar</item>
      <item>Marijan Jaković, OIB 62469961743, Konačka 14, 48327 Molve</item>
    </izvorni_sadrzaj>
    <derivirana_varijabla naziv="DomainObject.Predmet.OstaliListFormatedWithAdressOIB_1">
      <item>Sudski registar</item>
      <item>Marijan Jaković, OIB 62469961743, Konačka 14, 48327 Molve</item>
    </derivirana_varijabla>
  </DomainObject.Predmet.OstaliListFormatedWithAdressOIB>
  <DomainObject.Predmet.OstaliListNazivFormated>
    <izvorni_sadrzaj>
      <item>Sudski registar</item>
      <item>Marijan Jaković</item>
    </izvorni_sadrzaj>
    <derivirana_varijabla naziv="DomainObject.Predmet.OstaliListNazivFormated_1">
      <item>Sudski registar</item>
      <item>Marijan Jaković</item>
    </derivirana_varijabla>
  </DomainObject.Predmet.OstaliListNazivFormated>
  <DomainObject.Predmet.OstaliListNazivFormatedOIB>
    <izvorni_sadrzaj>
      <item>Sudski registar</item>
      <item>Marijan Jaković, OIB 62469961743</item>
    </izvorni_sadrzaj>
    <derivirana_varijabla naziv="DomainObject.Predmet.OstaliListNazivFormatedOIB_1">
      <item>Sudski registar</item>
      <item>Marijan Jaković, OIB 62469961743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BAGUN zadruga za ekološku proizvodnju, posredovanje i poslovne usluge</izvorni_sadrzaj>
    <derivirana_varijabla naziv="DomainObject.Predmet.ProtustrankaIDrugi_1">BAGUN zadruga za ekološku proizvodnju, posredovanje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BAGUN zadruga za ekološku proizvodnju, posredovanje i poslovne usluge, OIB 44339275803, Konačka 14, 48327 Molve</izvorni_sadrzaj>
    <derivirana_varijabla naziv="DomainObject.Predmet.ProtustrankaIDrugiAdressOIB_1">BAGUN zadruga za ekološku proizvodnju, posredovanje i poslovne usluge, OIB 44339275803, Konačka 14,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BAGUN zadruga za ekološku proizvodnju, posredovanje i poslovne usluge</item>
      <item>Sudski registar</item>
      <item>Marijan Jaković</item>
    </izvorni_sadrzaj>
    <derivirana_varijabla naziv="DomainObject.Predmet.SudioniciListNaziv_1">
      <item>Financijska agencija</item>
      <item>BAGUN zadruga za ekološku proizvodnju, posredovanje i poslovne usluge</item>
      <item>Sudski registar</item>
      <item>Marijan Jaković</item>
    </derivirana_varijabla>
  </DomainObject.Predmet.SudioniciListNaziv>
  <DomainObject.Predmet.SudioniciListAdressOIB>
    <izvorni_sadrzaj>
      <item>Financijska agencija, OIB 85821130368, A. Cesarca 2,42000 Varaždin</item>
      <item>BAGUN zadruga za ekološku proizvodnju, posredovanje i poslovne usluge, OIB 44339275803, Konačka 14,48327 Molve</item>
      <item>Sudski registar</item>
      <item>Marijan Jaković, OIB 62469961743, Konačka 14,48327 Molve</item>
    </izvorni_sadrzaj>
    <derivirana_varijabla naziv="DomainObject.Predmet.SudioniciListAdressOIB_1">
      <item>Financijska agencija, OIB 85821130368, A. Cesarca 2,42000 Varaždin</item>
      <item>BAGUN zadruga za ekološku proizvodnju, posredovanje i poslovne usluge, OIB 44339275803, Konačka 14,48327 Molve</item>
      <item>Sudski registar</item>
      <item>Marijan Jaković, OIB 62469961743, Konačka 14,48327 Molve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44339275803</item>
      <item>, OIB null</item>
      <item>, OIB 62469961743</item>
    </izvorni_sadrzaj>
    <derivirana_varijabla naziv="DomainObject.Predmet.SudioniciListNazivOIB_1">
      <item>, OIB 85821130368</item>
      <item>, OIB 44339275803</item>
      <item>, OIB null</item>
      <item>, OIB 62469961743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587F2-7E07-4F71-9EEB-BA32C2BEB9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2576</properties:Characters>
  <properties:Lines>82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2016-04-08T11:32:00Z</dcterms:created>
  <dc:creator>Maja Valušnig</dc:creator>
  <cp:lastModifiedBy>Marko Makaj</cp:lastModifiedBy>
  <cp:lastPrinted>2016-04-08T11:32:00Z</cp:lastPrinted>
  <dcterms:modified xmlns:xsi="http://www.w3.org/2001/XMLSchema-instance" xsi:type="dcterms:W3CDTF">2016-04-08T11:33:00Z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