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6dcc" w14:paraId="6d76dcc" w:rsidRDefault="00831EAB" w:rsidP="00831EAB" w:rsidR="00831EA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EAB" w:rsidP="00831EAB" w:rsidR="00831EA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1EAB" w:rsidP="00831EAB" w:rsidR="00831E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1EAB" w:rsidP="00831EAB" w:rsidR="00831E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31EAB" w:rsidP="00831EAB" w:rsidR="00831EA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1EAB" w:rsidP="00831EAB" w:rsidR="00831EA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31EAB" w:rsidP="00831EAB" w:rsidR="00831EAB" w:rsidRPr="005D578C">
      <w:pPr>
        <w:jc w:val="center"/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ISTRA HOLIDAY d. o. o. Poreč, Partizanska 13, OIB </w:t>
      </w:r>
      <w:r w:rsidRPr="00831EAB">
        <w:rPr>
          <w:rFonts w:cs="Times New Roman" w:eastAsia="Times New Roman"/>
        </w:rPr>
        <w:t>33596384023</w:t>
      </w:r>
      <w:r>
        <w:rPr>
          <w:rFonts w:cs="Times New Roman" w:eastAsia="Times New Roman"/>
        </w:rPr>
        <w:t xml:space="preserve">, MBS </w:t>
      </w:r>
      <w:r w:rsidRPr="00831EAB">
        <w:rPr>
          <w:rFonts w:cs="Times New Roman" w:eastAsia="Times New Roman"/>
        </w:rPr>
        <w:t>040317157</w:t>
      </w:r>
      <w:r>
        <w:rPr>
          <w:rFonts w:cs="Times New Roman" w:eastAsia="Times New Roman"/>
          <w:szCs w:val="24"/>
        </w:rPr>
        <w:t xml:space="preserve">, </w:t>
      </w:r>
      <w:r w:rsidR="00C9167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studenog 2017.</w:t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ISTRA HOLIDAY d. o. o. Poreč, Partizanska 13, OIB </w:t>
      </w:r>
      <w:r w:rsidRPr="00831EAB">
        <w:rPr>
          <w:rFonts w:cs="Times New Roman" w:eastAsia="Times New Roman"/>
        </w:rPr>
        <w:t>33596384023</w:t>
      </w:r>
      <w:r>
        <w:rPr>
          <w:rFonts w:cs="Times New Roman" w:eastAsia="Times New Roman"/>
        </w:rPr>
        <w:t xml:space="preserve">, MBS </w:t>
      </w:r>
      <w:r w:rsidRPr="00831EAB">
        <w:rPr>
          <w:rFonts w:cs="Times New Roman" w:eastAsia="Times New Roman"/>
        </w:rPr>
        <w:t>040317157</w:t>
      </w:r>
      <w:r>
        <w:rPr>
          <w:rFonts w:cs="Times New Roman" w:eastAsia="Times New Roman"/>
          <w:szCs w:val="24"/>
        </w:rPr>
        <w:t>.</w:t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831EAB" w:rsidP="00831EAB" w:rsidR="00831EAB">
      <w:pPr>
        <w:rPr>
          <w:rFonts w:cs="Times New Roman" w:eastAsia="Times New Roman"/>
          <w:szCs w:val="20"/>
        </w:rPr>
      </w:pPr>
    </w:p>
    <w:p w:rsidRDefault="00831EAB" w:rsidP="00831EAB" w:rsidR="00831E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ISTRA HOLIDAY d. o. o. Poreč, Partizanska 13, OIB </w:t>
      </w:r>
      <w:r w:rsidRPr="00831EAB">
        <w:rPr>
          <w:rFonts w:cs="Times New Roman" w:eastAsia="Times New Roman"/>
        </w:rPr>
        <w:t>33596384023</w:t>
      </w:r>
      <w:r>
        <w:rPr>
          <w:rFonts w:cs="Times New Roman" w:eastAsia="Times New Roman"/>
        </w:rPr>
        <w:t xml:space="preserve">, MBS </w:t>
      </w:r>
      <w:r w:rsidRPr="00831EAB">
        <w:rPr>
          <w:rFonts w:cs="Times New Roman" w:eastAsia="Times New Roman"/>
        </w:rPr>
        <w:t>040317157</w:t>
      </w:r>
      <w:r>
        <w:rPr>
          <w:rFonts w:cs="Times New Roman" w:eastAsia="Times New Roman"/>
          <w:szCs w:val="24"/>
        </w:rPr>
        <w:t>.</w:t>
      </w:r>
    </w:p>
    <w:p w:rsidRDefault="00831EAB" w:rsidP="00831EAB" w:rsidR="00831EAB">
      <w:pPr>
        <w:ind w:firstLine="709"/>
        <w:rPr>
          <w:rFonts w:cs="Times New Roman" w:eastAsia="Times New Roman"/>
          <w:szCs w:val="24"/>
        </w:rPr>
      </w:pPr>
    </w:p>
    <w:p w:rsidRDefault="00831EAB" w:rsidP="00831EAB" w:rsidR="00831E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ISTRA HOLIDAY d. o. o. Poreč, Partizanska 13, OIB </w:t>
      </w:r>
      <w:r w:rsidRPr="00831EAB">
        <w:rPr>
          <w:rFonts w:cs="Times New Roman" w:eastAsia="Times New Roman"/>
        </w:rPr>
        <w:t>33596384023</w:t>
      </w:r>
      <w:r>
        <w:rPr>
          <w:rFonts w:cs="Times New Roman" w:eastAsia="Times New Roman"/>
        </w:rPr>
        <w:t xml:space="preserve">, MBS </w:t>
      </w:r>
      <w:r w:rsidRPr="00831EAB">
        <w:rPr>
          <w:rFonts w:cs="Times New Roman" w:eastAsia="Times New Roman"/>
        </w:rPr>
        <w:t>040317157</w:t>
      </w:r>
      <w:r>
        <w:rPr>
          <w:rFonts w:cs="Times New Roman" w:eastAsia="Times New Roman"/>
          <w:szCs w:val="24"/>
        </w:rPr>
        <w:t>.</w:t>
      </w:r>
    </w:p>
    <w:p w:rsidRDefault="00831EAB" w:rsidP="00831EAB" w:rsidR="00831EA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31EAB" w:rsidP="00831EAB" w:rsidR="00831EAB">
      <w:pPr>
        <w:ind w:firstLine="708"/>
        <w:rPr>
          <w:rFonts w:cs="Times New Roman" w:eastAsia="Times New Roman"/>
          <w:szCs w:val="24"/>
        </w:rPr>
      </w:pPr>
    </w:p>
    <w:p w:rsidRDefault="00831EAB" w:rsidP="00831EAB" w:rsidR="00831E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ISTRA HOLIDAY d. o. o. Poreč</w:t>
      </w:r>
      <w:r>
        <w:rPr>
          <w:rFonts w:cs="Times New Roman" w:eastAsia="Times New Roman"/>
          <w:szCs w:val="24"/>
        </w:rPr>
        <w:t>.</w:t>
      </w:r>
    </w:p>
    <w:p w:rsidRDefault="00831EAB" w:rsidP="00831EAB" w:rsidR="00831EA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7.795,72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St-458/2017-3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31EAB" w:rsidP="00831EAB" w:rsidR="00831E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31EAB" w:rsidP="00831EAB" w:rsidR="00831EA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9167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1EAB" w:rsidP="00831EAB" w:rsidR="00831EAB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31EAB" w:rsidP="00831EAB" w:rsidR="00831E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0D01DC">
        <w:rPr>
          <w:rFonts w:cs="Times New Roman" w:eastAsia="Times New Roman"/>
          <w:szCs w:val="24"/>
        </w:rPr>
        <w:t>, v.r.</w:t>
      </w:r>
    </w:p>
    <w:p w:rsidRDefault="00831EAB" w:rsidP="00831EAB" w:rsidR="00831EAB">
      <w:pPr>
        <w:jc w:val="left"/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left"/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1EAB" w:rsidP="00831EAB" w:rsidR="00831EA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31EAB" w:rsidP="00831EAB" w:rsidR="00831E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31EAB" w:rsidP="00831EAB" w:rsidR="00831EAB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rPr>
          <w:rFonts w:cs="Times New Roman" w:eastAsia="Times New Roman"/>
          <w:szCs w:val="24"/>
        </w:rPr>
      </w:pPr>
    </w:p>
    <w:p w:rsidRDefault="00831EAB" w:rsidP="00831EAB" w:rsidR="00831E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31EAB" w:rsidP="00831EAB" w:rsidR="00831E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31EAB" w:rsidP="00831EAB" w:rsidR="00831E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ISTRA HOLIDAY d. o. o. Poreč, Partizanska 13, </w:t>
      </w:r>
    </w:p>
    <w:p w:rsidRDefault="00831EAB" w:rsidP="00831EAB" w:rsidR="00831EA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31EAB" w:rsidP="00831EAB" w:rsidR="00831E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31EAB" w:rsidP="00831EAB" w:rsidR="00831EA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831EAB" w:rsidP="00831EAB" w:rsidR="00831EA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31EAB" w:rsidP="00831EAB" w:rsidR="00831E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31EAB" w:rsidP="00831EAB" w:rsidR="00831E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31EAB" w:rsidP="00831EAB" w:rsidR="00831EAB"/>
    <w:p w:rsidRDefault="00831EAB" w:rsidP="00831EAB" w:rsidR="00831EAB"/>
    <w:p w:rsidRDefault="00831EAB" w:rsidP="00831EAB" w:rsidR="00831EAB"/>
    <w:p w:rsidRDefault="00831EAB" w:rsidP="00831EAB" w:rsidR="00831EAB"/>
    <w:p w:rsidRDefault="00831EAB" w:rsidP="00831EAB" w:rsidR="00831EAB"/>
    <w:p w:rsidRDefault="00831EAB" w:rsidP="00831EAB" w:rsidR="00831EAB"/>
    <w:p w:rsidRDefault="00831EAB" w:rsidP="00831EAB" w:rsidR="00831EAB"/>
    <w:p w:rsidRDefault="002B04BF" w:rsidR="002B04BF"/>
    <w:sectPr w:rsidSect="00330B1C" w:rsidR="002B04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EAB" w:rsidP="00831EAB" w:rsidR="00831EAB">
      <w:r>
        <w:separator/>
      </w:r>
    </w:p>
  </w:endnote>
  <w:endnote w:id="0" w:type="continuationSeparator">
    <w:p w:rsidRDefault="00831EAB" w:rsidP="00831EAB" w:rsidR="0083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EAB" w:rsidP="00831EAB" w:rsidR="00831EAB">
      <w:r>
        <w:separator/>
      </w:r>
    </w:p>
  </w:footnote>
  <w:footnote w:id="0" w:type="continuationSeparator">
    <w:p w:rsidRDefault="00831EAB" w:rsidP="00831EAB" w:rsidR="0083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EAB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01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St-458/2017-4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EAB" w:rsidP="00330B1C" w:rsidR="00330B1C" w:rsidRPr="00970AE0">
    <w:pPr>
      <w:pStyle w:val="Zaglavlje"/>
      <w:jc w:val="right"/>
    </w:pPr>
    <w:r>
      <w:rPr>
        <w:szCs w:val="24"/>
      </w:rPr>
      <w:t>10 St-458/2017-4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9CA"/>
    <w:rsid w:val="000D01DC"/>
    <w:rsid w:val="002B04BF"/>
    <w:rsid w:val="006749CA"/>
    <w:rsid w:val="00831EAB"/>
    <w:rsid w:val="00B37B77"/>
    <w:rsid w:val="00C9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E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E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1E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E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E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E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01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01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01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E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E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1E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E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E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E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01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01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01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HOLIDAY d.o.o. POREČ</izvorni_sadrzaj>
    <derivirana_varijabla naziv="DomainObject.Predmet.ProtustrankaFormated_1">  ISTRA HOLIDAY d.o.o. POREČ</derivirana_varijabla>
  </DomainObject.Predmet.ProtustrankaFormated>
  <DomainObject.Predmet.ProtustrankaFormatedOIB>
    <izvorni_sadrzaj>  ISTRA HOLIDAY d.o.o. POREČ, OIB 33596384023</izvorni_sadrzaj>
    <derivirana_varijabla naziv="DomainObject.Predmet.ProtustrankaFormatedOIB_1">  ISTRA HOLIDAY d.o.o. POREČ, OIB 33596384023</derivirana_varijabla>
  </DomainObject.Predmet.ProtustrankaFormatedOIB>
  <DomainObject.Predmet.ProtustrankaFormatedWithAdress>
    <izvorni_sadrzaj> ISTRA HOLIDAY d.o.o. POREČ, Partizanska 13, 52440 Poreč</izvorni_sadrzaj>
    <derivirana_varijabla naziv="DomainObject.Predmet.ProtustrankaFormatedWithAdress_1"> ISTRA HOLIDAY d.o.o. POREČ, Partizanska 13, 52440 Poreč</derivirana_varijabla>
  </DomainObject.Predmet.ProtustrankaFormatedWithAdress>
  <DomainObject.Predmet.ProtustrankaFormatedWithAdressOIB>
    <izvorni_sadrzaj> ISTRA HOLIDAY d.o.o. POREČ, OIB 33596384023, Partizanska 13, 52440 Poreč</izvorni_sadrzaj>
    <derivirana_varijabla naziv="DomainObject.Predmet.ProtustrankaFormatedWithAdressOIB_1"> ISTRA HOLIDAY d.o.o. POREČ, OIB 33596384023, Partizanska 13, 52440 Poreč</derivirana_varijabla>
  </DomainObject.Predmet.ProtustrankaFormatedWithAdressOIB>
  <DomainObject.Predmet.ProtustrankaWithAdress>
    <izvorni_sadrzaj>ISTRA HOLIDAY d.o.o. POREČ Partizanska 13, 52440 Poreč</izvorni_sadrzaj>
    <derivirana_varijabla naziv="DomainObject.Predmet.ProtustrankaWithAdress_1">ISTRA HOLIDAY d.o.o. POREČ Partizanska 13, 52440 Poreč</derivirana_varijabla>
  </DomainObject.Predmet.ProtustrankaWithAdress>
  <DomainObject.Predmet.ProtustrankaWithAdressOIB>
    <izvorni_sadrzaj>ISTRA HOLIDAY d.o.o. POREČ, OIB 33596384023, Partizanska 13, 52440 Poreč</izvorni_sadrzaj>
    <derivirana_varijabla naziv="DomainObject.Predmet.ProtustrankaWithAdressOIB_1">ISTRA HOLIDAY d.o.o. POREČ, OIB 33596384023, Partizanska 13, 52440 Poreč</derivirana_varijabla>
  </DomainObject.Predmet.ProtustrankaWithAdressOIB>
  <DomainObject.Predmet.ProtustrankaNazivFormated>
    <izvorni_sadrzaj>ISTRA HOLIDAY d.o.o. POREČ</izvorni_sadrzaj>
    <derivirana_varijabla naziv="DomainObject.Predmet.ProtustrankaNazivFormated_1">ISTRA HOLIDAY d.o.o. POREČ</derivirana_varijabla>
  </DomainObject.Predmet.ProtustrankaNazivFormated>
  <DomainObject.Predmet.ProtustrankaNazivFormatedOIB>
    <izvorni_sadrzaj>ISTRA HOLIDAY d.o.o. POREČ, OIB 33596384023</izvorni_sadrzaj>
    <derivirana_varijabla naziv="DomainObject.Predmet.ProtustrankaNazivFormatedOIB_1">ISTRA HOLIDAY d.o.o. POREČ, OIB 33596384023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7795.72</izvorni_sadrzaj>
    <derivirana_varijabla naziv="DomainObject.Predmet.TrenutnaVrijednost_1">7795.72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HOLIDAY d.o.o. POREČ</item>
    </izvorni_sadrzaj>
    <derivirana_varijabla naziv="DomainObject.Predmet.ProtuStrankaListFormated_1">
      <item>ISTRA HOLIDAY d.o.o. POREČ</item>
    </derivirana_varijabla>
  </DomainObject.Predmet.ProtuStrankaListFormated>
  <DomainObject.Predmet.ProtuStrankaListFormatedOIB>
    <izvorni_sadrzaj>
      <item>ISTRA HOLIDAY d.o.o. POREČ, OIB 33596384023</item>
    </izvorni_sadrzaj>
    <derivirana_varijabla naziv="DomainObject.Predmet.ProtuStrankaListFormatedOIB_1">
      <item>ISTRA HOLIDAY d.o.o. POREČ, OIB 33596384023</item>
    </derivirana_varijabla>
  </DomainObject.Predmet.ProtuStrankaListFormatedOIB>
  <DomainObject.Predmet.ProtuStrankaListFormatedWithAdress>
    <izvorni_sadrzaj>
      <item>ISTRA HOLIDAY d.o.o. POREČ, Partizanska 13, 52440 Poreč</item>
    </izvorni_sadrzaj>
    <derivirana_varijabla naziv="DomainObject.Predmet.ProtuStrankaListFormatedWithAdress_1">
      <item>ISTRA HOLIDAY d.o.o. POREČ, Partizanska 13, 52440 Poreč</item>
    </derivirana_varijabla>
  </DomainObject.Predmet.ProtuStrankaListFormatedWithAdress>
  <DomainObject.Predmet.ProtuStrankaListFormatedWithAdressOIB>
    <izvorni_sadrzaj>
      <item>ISTRA HOLIDAY d.o.o. POREČ, OIB 33596384023, Partizanska 13, 52440 Poreč</item>
    </izvorni_sadrzaj>
    <derivirana_varijabla naziv="DomainObject.Predmet.ProtuStrankaListFormatedWithAdressOIB_1">
      <item>ISTRA HOLIDAY d.o.o. POREČ, OIB 33596384023, Partizanska 13, 52440 Poreč</item>
    </derivirana_varijabla>
  </DomainObject.Predmet.ProtuStrankaListFormatedWithAdressOIB>
  <DomainObject.Predmet.ProtuStrankaListNazivFormated>
    <izvorni_sadrzaj>
      <item>ISTRA HOLIDAY d.o.o. POREČ</item>
    </izvorni_sadrzaj>
    <derivirana_varijabla naziv="DomainObject.Predmet.ProtuStrankaListNazivFormated_1">
      <item>ISTRA HOLIDAY d.o.o. POREČ</item>
    </derivirana_varijabla>
  </DomainObject.Predmet.ProtuStrankaListNazivFormated>
  <DomainObject.Predmet.ProtuStrankaListNazivFormatedOIB>
    <izvorni_sadrzaj>
      <item>ISTRA HOLIDAY d.o.o. POREČ, OIB 33596384023</item>
    </izvorni_sadrzaj>
    <derivirana_varijabla naziv="DomainObject.Predmet.ProtuStrankaListNazivFormatedOIB_1">
      <item>ISTRA HOLIDAY d.o.o. POREČ, OIB 33596384023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HOLIDAY d.o.o. POREČ</izvorni_sadrzaj>
    <derivirana_varijabla naziv="DomainObject.Predmet.ProtustrankaIDrugi_1">ISTRA HOLIDAY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HOLIDAY d.o.o. POREČ, OIB 33596384023, Partizanska 13, 52440 Poreč</izvorni_sadrzaj>
    <derivirana_varijabla naziv="DomainObject.Predmet.ProtustrankaIDrugiAdressOIB_1">ISTRA HOLIDAY d.o.o. POREČ, OIB 33596384023,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HOLIDAY d.o.o. POREČ</item>
    </izvorni_sadrzaj>
    <derivirana_varijabla naziv="DomainObject.Predmet.SudioniciListNaziv_1">
      <item>FINANCIJSKA AGENCIJA, RC RIJEKA, PODRUŽNICA PULA, PULA</item>
      <item>ISTRA HOLIDAY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HOLIDAY d.o.o. POREČ, OIB 33596384023, Partizanska 13,52440 Poreč</item>
    </izvorni_sadrzaj>
    <derivirana_varijabla naziv="DomainObject.Predmet.SudioniciListAdressOIB_1">
      <item>FINANCIJSKA AGENCIJA, RC RIJEKA, PODRUŽNICA PULA, PULA, OIB 85821130368, Giardini 5,52100 Pula</item>
      <item>ISTRA HOLIDAY d.o.o. POREČ, OIB 33596384023,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33596384023</item>
    </izvorni_sadrzaj>
    <derivirana_varijabla naziv="DomainObject.Predmet.SudioniciListNazivOIB_1">
      <item>, OIB 85821130368</item>
      <item>, OIB 33596384023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3599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2017-11-06T08:31:00Z</dcterms:created>
  <dc:creator>Morena Brajuha</dc:creator>
  <cp:lastModifiedBy>Sanja Lakošeljac</cp:lastModifiedBy>
  <cp:lastPrinted>2017-11-06T09:02:00Z</cp:lastPrinted>
  <dcterms:modified xmlns:xsi="http://www.w3.org/2001/XMLSchema-instance" xsi:type="dcterms:W3CDTF">2017-11-06T09:02:00Z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