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a790" w14:paraId="c93a79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</w:t>
      </w:r>
      <w:r w:rsidR="00CD2C3F">
        <w:t>638/16-3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CD2C3F">
        <w:t>KOBAŠ UGOSTITELJSTVO jednostavno</w:t>
      </w:r>
      <w:r w:rsidR="000C75BD">
        <w:t xml:space="preserve"> </w:t>
      </w:r>
      <w:r w:rsidR="00A502B1">
        <w:t>društvo s ograničenom odgovornošću za u</w:t>
      </w:r>
      <w:r w:rsidR="000C75BD">
        <w:t xml:space="preserve">gostiteljstvo </w:t>
      </w:r>
      <w:r w:rsidR="00CD2C3F">
        <w:t>Velika Gorica</w:t>
      </w:r>
      <w:r w:rsidR="000C75BD">
        <w:t xml:space="preserve">, </w:t>
      </w:r>
      <w:r w:rsidR="00CD2C3F">
        <w:t xml:space="preserve">Ulica Matice Hrvatske 26, </w:t>
      </w:r>
      <w:r w:rsidR="000C75BD">
        <w:t>OIB</w:t>
      </w:r>
      <w:r w:rsidR="00CD2C3F">
        <w:t xml:space="preserve"> 85026366516</w:t>
      </w:r>
      <w:r w:rsidR="000C75BD">
        <w:t xml:space="preserve">, MBS </w:t>
      </w:r>
      <w:r>
        <w:t xml:space="preserve"> 080</w:t>
      </w:r>
      <w:r w:rsidR="00CD2C3F">
        <w:t>984415</w:t>
      </w:r>
      <w:r>
        <w:t xml:space="preserve">, temeljem članka 430. Stečajnog zakona („Narodne novine“ 71/15, dalje SZ-a), dana </w:t>
      </w:r>
      <w:r w:rsidR="00CD2C3F">
        <w:t>28. studenoga</w:t>
      </w:r>
      <w:r>
        <w:t xml:space="preserve">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CD2C3F">
        <w:t>KOBAŠ UGOSTITELJSTVO jednostavno društvo s ograničenom odgovornošću za ugostiteljstvo Velika Gorica, Ulica Matice Hrvatske 26, OIB 85026366516, MBS  080984415</w:t>
      </w:r>
      <w:r w:rsidR="00CD2C3F">
        <w:t xml:space="preserve"> i</w:t>
      </w:r>
      <w:r>
        <w:t>znosi</w:t>
      </w:r>
      <w:r w:rsidR="000C75BD">
        <w:t xml:space="preserve"> </w:t>
      </w:r>
      <w:r w:rsidR="008B4110">
        <w:t xml:space="preserve">14.033,50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8B4110">
        <w:t>638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8B4110">
        <w:t>28.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B4110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2C3F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2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2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St-2638/2016</izvorni_sadrzaj>
    <derivirana_varijabla naziv="DomainObject.Predmet.OznakaBroj_1">St-2638/2016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KOBAŠ UGOSTITELJSTVO jednostavno društvo s ograničenom odgovornošću za ugostiteljstvo</izvorni_sadrzaj>
    <derivirana_varijabla naziv="DomainObject.Predmet.ProtustrankaFormated_1">  KOBAŠ UGOSTITELJSTVO jednostavno društvo s ograničenom odgovornošću za ugostiteljstvo</derivirana_varijabla>
  </DomainObject.Predmet.ProtustrankaFormated>
  <DomainObject.Predmet.ProtustrankaFormatedOIB>
    <izvorni_sadrzaj>  KOBAŠ UGOSTITELJSTVO jednostavno društvo s ograničenom odgovornošću za ugostiteljstvo, OIB 85026366516</izvorni_sadrzaj>
    <derivirana_varijabla naziv="DomainObject.Predmet.ProtustrankaFormatedOIB_1">  KOBAŠ UGOSTITELJSTVO jednostavno društvo s ograničenom odgovornošću za ugostiteljstvo, OIB 85026366516</derivirana_varijabla>
  </DomainObject.Predmet.ProtustrankaFormatedOIB>
  <DomainObject.Predmet.ProtustrankaFormatedWithAdress>
    <izvorni_sadrzaj> KOBAŠ UGOSTITELJSTVO jednostavno društvo s ograničenom odgovornošću za ugostiteljstvo, Ulica Matice Hrvatske 26, 10410 Velika Gorica</izvorni_sadrzaj>
    <derivirana_varijabla naziv="DomainObject.Predmet.ProtustrankaFormatedWithAdress_1"> KOBAŠ UGOSTITELJSTVO jednostavno društvo s ograničenom odgovornošću za ugostiteljstvo, Ulica Matice Hrvatske 26, 10410 Velika Gorica</derivirana_varijabla>
  </DomainObject.Predmet.ProtustrankaFormatedWithAdress>
  <DomainObject.Predmet.ProtustrankaFormatedWithAdressOIB>
    <izvorni_sadrzaj> KOBAŠ UGOSTITELJSTVO jednostavno društvo s ograničenom odgovornošću za ugostiteljstvo, OIB 85026366516, Ulica Matice Hrvatske 26, 10410 Velika Gorica</izvorni_sadrzaj>
    <derivirana_varijabla naziv="DomainObject.Predmet.ProtustrankaFormatedWithAdressOIB_1"> KOBAŠ UGOSTITELJSTVO jednostavno društvo s ograničenom odgovornošću za ugostiteljstvo, OIB 85026366516, Ulica Matice Hrvatske 26, 10410 Velika Gorica</derivirana_varijabla>
  </DomainObject.Predmet.ProtustrankaFormatedWithAdressOIB>
  <DomainObject.Predmet.ProtustrankaWithAdress>
    <izvorni_sadrzaj>KOBAŠ UGOSTITELJSTVO jednostavno društvo s ograničenom odgovornošću za ugostiteljstvo Ulica Matice Hrvatske 26, 10410 Velika Gorica</izvorni_sadrzaj>
    <derivirana_varijabla naziv="DomainObject.Predmet.ProtustrankaWithAdress_1">KOBAŠ UGOSTITELJSTVO jednostavno društvo s ograničenom odgovornošću za ugostiteljstvo Ulica Matice Hrvatske 26, 10410 Velika Gorica</derivirana_varijabla>
  </DomainObject.Predmet.ProtustrankaWithAdress>
  <DomainObject.Predmet.ProtustrankaWithAdressOIB>
    <izvorni_sadrzaj>KOBAŠ UGOSTITELJSTVO jednostavno društvo s ograničenom odgovornošću za ugostiteljstvo, OIB 85026366516, Ulica Matice Hrvatske 26, 10410 Velika Gorica</izvorni_sadrzaj>
    <derivirana_varijabla naziv="DomainObject.Predmet.ProtustrankaWithAdressOIB_1">KOBAŠ UGOSTITELJSTVO jednostavno društvo s ograničenom odgovornošću za ugostiteljstvo, OIB 85026366516, Ulica Matice Hrvatske 26, 10410 Velika Gorica</derivirana_varijabla>
  </DomainObject.Predmet.ProtustrankaWithAdressOIB>
  <DomainObject.Predmet.ProtustrankaNazivFormated>
    <izvorni_sadrzaj>KOBAŠ UGOSTITELJSTVO jednostavno društvo s ograničenom odgovornošću za ugostiteljstvo</izvorni_sadrzaj>
    <derivirana_varijabla naziv="DomainObject.Predmet.ProtustrankaNazivFormated_1">KOBAŠ UGOSTITELJSTVO jednostavno društvo s ograničenom odgovornošću za ugostiteljstvo</derivirana_varijabla>
  </DomainObject.Predmet.ProtustrankaNazivFormated>
  <DomainObject.Predmet.ProtustrankaNazivFormatedOIB>
    <izvorni_sadrzaj>KOBAŠ UGOSTITELJSTVO jednostavno društvo s ograničenom odgovornošću za ugostiteljstvo, OIB 85026366516</izvorni_sadrzaj>
    <derivirana_varijabla naziv="DomainObject.Predmet.ProtustrankaNazivFormatedOIB_1">KOBAŠ UGOSTITELJSTVO jednostavno društvo s ograničenom odgovornošću za ugostiteljstvo, OIB 85026366516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KOBAŠ UGOSTITELJSTVO jednostavno društvo s ograničenom odgovornošću za ugostiteljstvo</item>
    </izvorni_sadrzaj>
    <derivirana_varijabla naziv="DomainObject.Predmet.ProtuStrankaListFormated_1">
      <item>KOBAŠ UGOSTITELJSTVO jednostavno društvo s ograničenom odgovornošću za ugostiteljstvo</item>
    </derivirana_varijabla>
  </DomainObject.Predmet.ProtuStrankaListFormated>
  <DomainObject.Predmet.ProtuStrankaListFormatedOIB>
    <izvorni_sadrzaj>
      <item>KOBAŠ UGOSTITELJSTVO jednostavno društvo s ograničenom odgovornošću za ugostiteljstvo, OIB 85026366516</item>
    </izvorni_sadrzaj>
    <derivirana_varijabla naziv="DomainObject.Predmet.ProtuStrankaListFormatedOIB_1">
      <item>KOBAŠ UGOSTITELJSTVO jednostavno društvo s ograničenom odgovornošću za ugostiteljstvo, OIB 85026366516</item>
    </derivirana_varijabla>
  </DomainObject.Predmet.ProtuStrankaListFormatedOIB>
  <DomainObject.Predmet.ProtuStrankaListFormatedWithAdress>
    <izvorni_sadrzaj>
      <item>KOBAŠ UGOSTITELJSTVO jednostavno društvo s ograničenom odgovornošću za ugostiteljstvo, Ulica Matice Hrvatske 26, 10410 Velika Gorica</item>
    </izvorni_sadrzaj>
    <derivirana_varijabla naziv="DomainObject.Predmet.ProtuStrankaListFormatedWithAdress_1">
      <item>KOBAŠ UGOSTITELJSTVO jednostavno društvo s ograničenom odgovornošću za ugostiteljstvo, Ulica Matice Hrvatske 26, 10410 Velika Gorica</item>
    </derivirana_varijabla>
  </DomainObject.Predmet.ProtuStrankaListFormatedWithAdress>
  <DomainObject.Predmet.ProtuStrankaListFormatedWithAdressOIB>
    <izvorni_sadrzaj>
      <item>KOBAŠ UGOSTITELJSTVO jednostavno društvo s ograničenom odgovornošću za ugostiteljstvo, OIB 85026366516, Ulica Matice Hrvatske 26, 10410 Velika Gorica</item>
    </izvorni_sadrzaj>
    <derivirana_varijabla naziv="DomainObject.Predmet.ProtuStrankaListFormatedWithAdressOIB_1">
      <item>KOBAŠ UGOSTITELJSTVO jednostavno društvo s ograničenom odgovornošću za ugostiteljstvo, OIB 85026366516, Ulica Matice Hrvatske 26, 10410 Velika Gorica</item>
    </derivirana_varijabla>
  </DomainObject.Predmet.ProtuStrankaListFormatedWithAdressOIB>
  <DomainObject.Predmet.ProtuStrankaListNazivFormated>
    <izvorni_sadrzaj>
      <item>KOBAŠ UGOSTITELJSTVO jednostavno društvo s ograničenom odgovornošću za ugostiteljstvo</item>
    </izvorni_sadrzaj>
    <derivirana_varijabla naziv="DomainObject.Predmet.ProtuStrankaListNazivFormated_1">
      <item>KOBAŠ UGOSTITELJSTVO jednostavno društvo s ograničenom odgovornošću za ugostiteljstvo</item>
    </derivirana_varijabla>
  </DomainObject.Predmet.ProtuStrankaListNazivFormated>
  <DomainObject.Predmet.ProtuStrankaListNazivFormatedOIB>
    <izvorni_sadrzaj>
      <item>KOBAŠ UGOSTITELJSTVO jednostavno društvo s ograničenom odgovornošću za ugostiteljstvo, OIB 85026366516</item>
    </izvorni_sadrzaj>
    <derivirana_varijabla naziv="DomainObject.Predmet.ProtuStrankaListNazivFormatedOIB_1">
      <item>KOBAŠ UGOSTITELJSTVO jednostavno društvo s ograničenom odgovornošću za ugostiteljstvo, OIB 85026366516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KOBAŠ UGOSTITELJSTVO jednostavno društvo s ograničenom odgovornošću za ugostiteljstvo</izvorni_sadrzaj>
    <derivirana_varijabla naziv="DomainObject.Predmet.ProtustrankaIDrugi_1">KOBAŠ UGOSTITELJSTVO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KOBAŠ UGOSTITELJSTVO jednostavno društvo s ograničenom odgovornošću za ugostiteljstvo, OIB 85026366516, Ulica Matice Hrvatske 26, 10410 Velika Gorica</izvorni_sadrzaj>
    <derivirana_varijabla naziv="DomainObject.Predmet.ProtustrankaIDrugiAdressOIB_1">KOBAŠ UGOSTITELJSTVO jednostavno društvo s ograničenom odgovornošću za ugostiteljstvo, OIB 85026366516, Ulica Matice Hrvatske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KOBAŠ UGOSTITELJSTVO jednostavno društvo s ograničenom odgovornošću za ugostiteljstvo</item>
      <item>FINA Regionalni centar Zagreb</item>
    </izvorni_sadrzaj>
    <derivirana_varijabla naziv="DomainObject.Predmet.SudioniciListNaziv_1">
      <item>KOBAŠ UGOSTITELJSTVO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KOBAŠ UGOSTITELJSTVO jednostavno društvo s ograničenom odgovornošću za ugostiteljstvo, OIB 85026366516, Ulica Matice Hrvatske 26,10410 Velika Gorica</item>
      <item>FINA Regionalni centar Zagreb, OIB 85821130368, Trg svibanjskih žrtava 1995. br. 1,10000 Zagreb</item>
    </izvorni_sadrzaj>
    <derivirana_varijabla naziv="DomainObject.Predmet.SudioniciListAdressOIB_1">
      <item>KOBAŠ UGOSTITELJSTVO jednostavno društvo s ograničenom odgovornošću za ugostiteljstvo, OIB 85026366516, Ulica Matice Hrvatske 26,10410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85026366516</item>
      <item>, OIB 85821130368</item>
    </izvorni_sadrzaj>
    <derivirana_varijabla naziv="DomainObject.Predmet.SudioniciListNazivOIB_1">
      <item>, OIB 85026366516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B65A9-E760-4402-93ED-BC0046A67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1921</properties:Characters>
  <properties:Lines>47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2016-11-28T07:03:00Z</cp:lastPrinted>
  <dcterms:modified xmlns:xsi="http://www.w3.org/2001/XMLSchema-instance" xsi:type="dcterms:W3CDTF">2016-11-28T07:03:00Z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