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ddd6" w14:paraId="5aaddd6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AD7C4A" w:rsidR="00695244">
      <w:pPr>
        <w:jc w:val="center"/>
      </w:pPr>
      <w:r w:rsidRPr="00324A7D">
        <w:t>R J E Š E NJ E</w:t>
      </w:r>
    </w:p>
    <w:p w:rsidRDefault="00177069" w:rsidP="00695244" w:rsidR="00177069" w:rsidRPr="00324A7D">
      <w:pPr>
        <w:jc w:val="center"/>
      </w:pPr>
    </w:p>
    <w:p w:rsidRDefault="00695244" w:rsidP="00324A7D" w:rsidR="00D20516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633EDA">
        <w:t xml:space="preserve">predlagatelja </w:t>
      </w:r>
      <w:r w:rsidR="00D20516">
        <w:t xml:space="preserve">Republike </w:t>
      </w:r>
      <w:r w:rsidR="00D20516">
        <w:rPr>
          <w:szCs w:val="22"/>
        </w:rPr>
        <w:t>Hrvatske, Ministarstva financija, Porezne uprave, Područnog ureda Sjeverna Hr</w:t>
      </w:r>
      <w:r w:rsidR="00633EDA">
        <w:rPr>
          <w:szCs w:val="22"/>
        </w:rPr>
        <w:t>vatska, Ispostave Varaždin, kojeg</w:t>
      </w:r>
      <w:r w:rsidR="00D20516">
        <w:rPr>
          <w:szCs w:val="22"/>
        </w:rPr>
        <w:t xml:space="preserve"> zastupa Županijsko državno odvjetništvo u Varaždinu, Građansko-upravni odjel</w:t>
      </w:r>
      <w:r w:rsidR="00564F05">
        <w:t xml:space="preserve">, za </w:t>
      </w:r>
      <w:r w:rsidR="00F0074B">
        <w:t xml:space="preserve">otvaranje stečajnog </w:t>
      </w:r>
      <w:r w:rsidR="00F0074B" w:rsidRPr="00C774AF">
        <w:t>postupka nad dužnikom</w:t>
      </w:r>
      <w:r w:rsidR="00D20516">
        <w:t xml:space="preserve"> BIO PODRAVINA d.o.o., Mičetinac, M</w:t>
      </w:r>
      <w:r w:rsidR="00633EDA">
        <w:t>ičetinac 89, OIB: 58404106046, 15</w:t>
      </w:r>
      <w:r w:rsidR="00D20516">
        <w:t>. svibnja 2017.</w:t>
      </w: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633EDA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D20516">
        <w:t xml:space="preserve"> BIO PODRAVINA d.o.o., Mičetinac, Mičetinac 89, OIB: 58404106046</w:t>
      </w:r>
      <w:r w:rsidR="00564F05">
        <w:t>.</w:t>
      </w:r>
    </w:p>
    <w:p w:rsidRDefault="00564F05" w:rsidP="00564F05" w:rsidR="00564F05">
      <w:pPr>
        <w:jc w:val="both"/>
      </w:pPr>
    </w:p>
    <w:p w:rsidRDefault="00802BEE" w:rsidP="00564F05" w:rsidR="00802BEE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D20516" w:rsidP="00D20516" w:rsidR="00D20516" w:rsidRPr="0083746A">
      <w:pPr>
        <w:ind w:firstLine="708"/>
        <w:jc w:val="both"/>
      </w:pPr>
      <w:r>
        <w:t xml:space="preserve"> Republika Hrvatska, Ministarstvo financija, Porezna uprava, Područni ured Sjeverna Hrvatska, Ispostava Varaždin</w:t>
      </w:r>
      <w:r w:rsidR="00564F05">
        <w:t xml:space="preserve"> podnijela </w:t>
      </w:r>
      <w:r>
        <w:t xml:space="preserve">je </w:t>
      </w:r>
      <w:r w:rsidR="00564F05">
        <w:t>ovome sudu</w:t>
      </w:r>
      <w:r>
        <w:t xml:space="preserve"> 23. veljače 2017.</w:t>
      </w:r>
      <w:r w:rsidR="00564F05">
        <w:t xml:space="preserve"> </w:t>
      </w:r>
      <w:r w:rsidR="00802BEE">
        <w:t xml:space="preserve">prijedlog za otvaranje </w:t>
      </w:r>
      <w:r w:rsidR="00A2129F">
        <w:t>stečajnog postupka</w:t>
      </w:r>
      <w:r w:rsidR="00564F05">
        <w:t xml:space="preserve">, </w:t>
      </w:r>
      <w:r w:rsidRPr="0083746A">
        <w:t xml:space="preserve">iz kojeg prijedloga proizlazi da vjerovnik ima tražbinu prema dužniku u iznosu od </w:t>
      </w:r>
      <w:r>
        <w:t xml:space="preserve">3.010,40 </w:t>
      </w:r>
      <w:r w:rsidRPr="0083746A">
        <w:t>kn.</w:t>
      </w:r>
    </w:p>
    <w:p w:rsidRDefault="00633EDA" w:rsidP="00633EDA" w:rsidR="00633EDA">
      <w:pPr>
        <w:jc w:val="both"/>
      </w:pPr>
    </w:p>
    <w:p w:rsidRDefault="00633EDA" w:rsidP="00633EDA" w:rsidR="00633EDA">
      <w:pPr>
        <w:ind w:firstLine="708"/>
        <w:jc w:val="both"/>
      </w:pPr>
      <w:r>
        <w:t xml:space="preserve">Financijska agencija dostavila je u spis Potvrdu Financijske agencije od 11. svibnja 2017., u kojoj je navedeno da je na dan izdavanja potvrde evidentirano 0 dana neprekidne blokade, a nepodmirene obveze iznose 0,00 kn. </w:t>
      </w:r>
    </w:p>
    <w:p w:rsidRDefault="00564F05" w:rsidP="00633EDA" w:rsidR="00564F05">
      <w:pPr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633EDA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AD7C4A" w:rsidR="00AD7C4A">
      <w:pPr>
        <w:jc w:val="center"/>
      </w:pPr>
      <w:r>
        <w:t xml:space="preserve">U Varaždinu, </w:t>
      </w:r>
      <w:r w:rsidR="00633EDA">
        <w:t>15</w:t>
      </w:r>
      <w:r w:rsidR="00AD7C4A">
        <w:t>. svibnja 2017</w:t>
      </w:r>
      <w:r w:rsidR="00A27433">
        <w:t>.</w:t>
      </w:r>
    </w:p>
    <w:p w:rsidRDefault="001433A7" w:rsidP="00AD7C4A" w:rsidR="000F2173">
      <w:pPr>
        <w:jc w:val="center"/>
      </w:pP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633EDA" w:rsidP="00633EDA" w:rsidR="00633ED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633EDA" w:rsidP="00F548EB" w:rsidR="00802BEE">
      <w:pPr>
        <w:numPr>
          <w:ilvl w:val="0"/>
          <w:numId w:val="3"/>
        </w:numPr>
        <w:jc w:val="both"/>
      </w:pPr>
      <w:r>
        <w:t xml:space="preserve">Predlagatelj, </w:t>
      </w:r>
      <w:r>
        <w:rPr>
          <w:szCs w:val="22"/>
        </w:rPr>
        <w:t>kojeg zastupa Županijsko državno odvjetništvo u Varaždinu, Građansko-upravni odjel, Varaždin, B. Radić 2,</w:t>
      </w:r>
    </w:p>
    <w:p w:rsidRDefault="00633EDA" w:rsidP="00633EDA" w:rsidR="00633EDA">
      <w:pPr>
        <w:ind w:left="720"/>
        <w:jc w:val="both"/>
      </w:pPr>
      <w:r>
        <w:t>Putem e-Oglasne ploče suda: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 xml:space="preserve">Dužnik, BIO PODRAVINA d.o.o., Mičetinac, Mičetinac 89, 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>Direktoru dužnika Mladenu Ferenčak, Mičetinac, Mičetinac 89,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1D8" w:rsidR="00E061D8">
      <w:r>
        <w:separator/>
      </w:r>
    </w:p>
  </w:endnote>
  <w:endnote w:id="0" w:type="continuationSeparator">
    <w:p w:rsidRDefault="00E061D8" w:rsidR="00E06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1D8" w:rsidR="00E061D8">
      <w:r>
        <w:separator/>
      </w:r>
    </w:p>
  </w:footnote>
  <w:footnote w:id="0" w:type="continuationSeparator">
    <w:p w:rsidRDefault="00E061D8" w:rsidR="00E06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A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633EDA">
      <w:t>34/17-11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633EDA">
      <w:t>34/17-11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877638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C3B82"/>
    <w:rsid w:val="00544BCE"/>
    <w:rsid w:val="00556A37"/>
    <w:rsid w:val="00562867"/>
    <w:rsid w:val="00564F05"/>
    <w:rsid w:val="006231F1"/>
    <w:rsid w:val="00630705"/>
    <w:rsid w:val="00633EDA"/>
    <w:rsid w:val="00695244"/>
    <w:rsid w:val="006C3531"/>
    <w:rsid w:val="006E2F9C"/>
    <w:rsid w:val="00802BEE"/>
    <w:rsid w:val="00A04466"/>
    <w:rsid w:val="00A2129F"/>
    <w:rsid w:val="00A27433"/>
    <w:rsid w:val="00A5293B"/>
    <w:rsid w:val="00A550F9"/>
    <w:rsid w:val="00A64510"/>
    <w:rsid w:val="00AD7C4A"/>
    <w:rsid w:val="00B2376B"/>
    <w:rsid w:val="00BC5983"/>
    <w:rsid w:val="00BE1C49"/>
    <w:rsid w:val="00C445F5"/>
    <w:rsid w:val="00C539F0"/>
    <w:rsid w:val="00C6407F"/>
    <w:rsid w:val="00C859BF"/>
    <w:rsid w:val="00D20516"/>
    <w:rsid w:val="00E061D8"/>
    <w:rsid w:val="00E22BF4"/>
    <w:rsid w:val="00EA09B0"/>
    <w:rsid w:val="00F0074B"/>
    <w:rsid w:val="00F548E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A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A3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A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A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A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A3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A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A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3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43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PODRAVINA za proizvodnju i distribuciju električne i toplinske energije d.o.o.</izvorni_sadrzaj>
    <derivirana_varijabla naziv="DomainObject.Predmet.ProtustrankaFormated_1">  BIO PODRAVINA za proizvodnju i distribuciju električne i toplinske energije d.o.o.</derivirana_varijabla>
  </DomainObject.Predmet.ProtustrankaFormated>
  <DomainObject.Predmet.ProtustrankaFormatedOIB>
    <izvorni_sadrzaj>  BIO PODRAVINA za proizvodnju i distribuciju električne i toplinske energije d.o.o., OIB 58404106046</izvorni_sadrzaj>
    <derivirana_varijabla naziv="DomainObject.Predmet.ProtustrankaFormatedOIB_1">  BIO PODRAVINA za proizvodnju i distribuciju električne i toplinske energije d.o.o., OIB 58404106046</derivirana_varijabla>
  </DomainObject.Predmet.ProtustrankaFormatedOIB>
  <DomainObject.Predmet.ProtustrankaFormatedWithAdress>
    <izvorni_sadrzaj> BIO PODRAVINA za proizvodnju i distribuciju električne i toplinske energije d.o.o., Mičetinac 89, 48350 Mičetinac</izvorni_sadrzaj>
    <derivirana_varijabla naziv="DomainObject.Predmet.ProtustrankaFormatedWithAdress_1"> BIO PODRAVINA za proizvodnju i distribuciju električne i toplinske energije d.o.o., Mičetinac 89, 48350 Mičetinac</derivirana_varijabla>
  </DomainObject.Predmet.ProtustrankaFormatedWithAdress>
  <DomainObject.Predmet.ProtustrankaFormatedWithAdressOIB>
    <izvorni_sadrzaj> BIO PODRAVINA za proizvodnju i distribuciju električne i toplinske energije d.o.o., OIB 58404106046, Mičetinac 89, 48350 Mičetinac</izvorni_sadrzaj>
    <derivirana_varijabla naziv="DomainObject.Predmet.ProtustrankaFormatedWithAdressOIB_1"> BIO PODRAVINA za proizvodnju i distribuciju električne i toplinske energije d.o.o., OIB 58404106046, Mičetinac 89, 48350 Mičetinac</derivirana_varijabla>
  </DomainObject.Predmet.ProtustrankaFormatedWithAdressOIB>
  <DomainObject.Predmet.ProtustrankaWithAdress>
    <izvorni_sadrzaj>BIO PODRAVINA za proizvodnju i distribuciju električne i toplinske energije d.o.o. Mičetinac 89, 48350 Mičetinac</izvorni_sadrzaj>
    <derivirana_varijabla naziv="DomainObject.Predmet.ProtustrankaWithAdress_1">BIO PODRAVINA za proizvodnju i distribuciju električne i toplinske energije d.o.o. Mičetinac 89, 48350 Mičetinac</derivirana_varijabla>
  </DomainObject.Predmet.ProtustrankaWithAdress>
  <DomainObject.Predmet.ProtustrankaWithAdressOIB>
    <izvorni_sadrzaj>BIO PODRAVINA za proizvodnju i distribuciju električne i toplinske energije d.o.o., OIB 58404106046, Mičetinac 89, 48350 Mičetinac</izvorni_sadrzaj>
    <derivirana_varijabla naziv="DomainObject.Predmet.ProtustrankaWithAdressOIB_1">BIO PODRAVINA za proizvodnju i distribuciju električne i toplinske energije d.o.o., OIB 58404106046, Mičetinac 89, 48350 Mičetinac</derivirana_varijabla>
  </DomainObject.Predmet.ProtustrankaWithAdressOIB>
  <DomainObject.Predmet.ProtustrankaNazivFormated>
    <izvorni_sadrzaj>BIO PODRAVINA za proizvodnju i distribuciju električne i toplinske energije d.o.o.</izvorni_sadrzaj>
    <derivirana_varijabla naziv="DomainObject.Predmet.ProtustrankaNazivFormated_1">BIO PODRAVINA za proizvodnju i distribuciju električne i toplinske energije d.o.o.</derivirana_varijabla>
  </DomainObject.Predmet.ProtustrankaNazivFormated>
  <DomainObject.Predmet.ProtustrankaNazivFormatedOIB>
    <izvorni_sadrzaj>BIO PODRAVINA za proizvodnju i distribuciju električne i toplinske energije d.o.o., OIB 58404106046</izvorni_sadrzaj>
    <derivirana_varijabla naziv="DomainObject.Predmet.ProtustrankaNazivFormatedOIB_1">BIO PODRAVINA za proizvodnju i distribuciju električne i toplinske energije d.o.o., OIB 58404106046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- Porezna uprava, Područni ured Sjeverna Hrvatska zastupanog po punomoćniku Županijsko državno odvjetništvo u Varaždinu</izvorni_sadrzaj>
    <derivirana_varijabla naziv="DomainObject.Predmet.StrankaFormated_1">  Financijska agencija; REPUBLIKA HRVATSKA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REPUBLIKA HRVATSKA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- Porezna uprava, Područni ured Sjeverna Hrvatska Graberje 1,42000 Varaždin</izvorni_sadrzaj>
    <derivirana_varijabla naziv="DomainObject.Predmet.StrankaWithAdress_1">Financijska agencija Ulica grada Vukovara 70,10000 Zagreb,REPUBLIKA HRVATSKA MINISTARSTVO FINANCIJA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Zagreb,REPUBLIKA HRVATSKA MINISTARSTVO FINANCIJA - Porezna uprava, Područni ured Sjeverna Hrvatska, OIB 18683136487, Graberje 1,42000 Varaždin</izvorni_sadrzaj>
    <derivirana_varijabla naziv="DomainObject.Predmet.StrankaWithAdressOIB_1">Financijska agencija, OIB 85821130368, Ulica grada Vukovara 70,10000 Zagreb,REPUBLIKA HRVATSKA MINISTARSTVO FINANCIJA - Porezna uprava, Područni ured Sjeverna Hrvatska, OIB 18683136487, Graberje 1,42000 Varaždin</derivirana_varijabla>
  </DomainObject.Predmet.StrankaWithAdressOIB>
  <DomainObject.Predmet.StrankaNazivFormated>
    <izvorni_sadrzaj>Financijska agencija,REPUBLIKA HRVATSKA MINISTARSTVO FINANCIJA - Porezna uprava, Područni ured Sjeverna Hrvatska</izvorni_sadrzaj>
    <derivirana_varijabla naziv="DomainObject.Predmet.StrankaNazivFormated_1">Financijska agencija,REPUBLIKA HRVATSKA MINISTARSTVO FINANCIJA - Porezna uprava, Područni ured Sjeverna Hrvatska</derivirana_varijabla>
  </DomainObject.Predmet.StrankaNazivFormated>
  <DomainObject.Predmet.StrankaNazivFormatedOIB>
    <izvorni_sadrzaj>Financijska agencija, OIB 85821130368,REPUBLIKA HRVATSKA MINISTARSTVO FINANCIJA - Porezna uprava, Područni ured Sjeverna Hrvatska, OIB 18683136487</izvorni_sadrzaj>
    <derivirana_varijabla naziv="DomainObject.Predmet.StrankaNazivFormatedOIB_1">Financijska agencija, OIB 85821130368,REPUBLIKA HRVATSKA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8750.00</izvorni_sadrzaj>
    <derivirana_varijabla naziv="DomainObject.Predmet.TrenutnaVrijednost_1">8750.00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REPUBLIKA HRVATSKA MINISTARSTVO FINANCIJA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REPUBLIKA HRVATSKA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 - Porezna uprava, Područni ured Sjeverna Hrvatska</item>
    </izvorni_sadrzaj>
    <derivirana_varijabla naziv="DomainObject.Predmet.StrankaListNazivFormated_1">
      <item>Financijska agencija</item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REPUBLIKA HRVATSKA MINISTARSTVO FINANCIJA - Porezna uprava, Područni ured Sjeverna Hrvatska, OIB 18683136487</item>
    </izvorni_sadrzaj>
    <derivirana_varijabla naziv="DomainObject.Predmet.StrankaListNazivFormatedOIB_1">
      <item>Financijska agencija, OIB 85821130368</item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BIO PODRAVINA za proizvodnju i distribuciju električne i toplinske energije d.o.o.</item>
    </izvorni_sadrzaj>
    <derivirana_varijabla naziv="DomainObject.Predmet.ProtuStrankaListFormated_1">
      <item>BIO PODRAVINA za proizvodnju i distribuciju električne i toplinske energije d.o.o.</item>
    </derivirana_varijabla>
  </DomainObject.Predmet.ProtuStrankaListFormated>
  <DomainObject.Predmet.ProtuStrankaListFormatedOIB>
    <izvorni_sadrzaj>
      <item>BIO PODRAVINA za proizvodnju i distribuciju električne i toplinske energije d.o.o., OIB 58404106046</item>
    </izvorni_sadrzaj>
    <derivirana_varijabla naziv="DomainObject.Predmet.ProtuStrankaListFormatedOIB_1">
      <item>BIO PODRAVINA za proizvodnju i distribuciju električne i toplinske energije d.o.o., OIB 58404106046</item>
    </derivirana_varijabla>
  </DomainObject.Predmet.ProtuStrankaListFormatedOIB>
  <DomainObject.Predmet.ProtuStrankaListFormatedWithAdress>
    <izvorni_sadrzaj>
      <item>BIO PODRAVINA za proizvodnju i distribuciju električne i toplinske energije d.o.o., Mičetinac 89, 48350 Mičetinac</item>
    </izvorni_sadrzaj>
    <derivirana_varijabla naziv="DomainObject.Predmet.ProtuStrankaListFormatedWithAdress_1">
      <item>BIO PODRAVINA za proizvodnju i distribuciju električne i toplinske energije d.o.o., Mičetinac 89, 48350 Mičetinac</item>
    </derivirana_varijabla>
  </DomainObject.Predmet.ProtuStrankaListFormatedWithAdress>
  <DomainObject.Predmet.ProtuStrankaListFormatedWithAdressOIB>
    <izvorni_sadrzaj>
      <item>BIO PODRAVINA za proizvodnju i distribuciju električne i toplinske energije d.o.o., OIB 58404106046, Mičetinac 89, 48350 Mičetinac</item>
    </izvorni_sadrzaj>
    <derivirana_varijabla naziv="DomainObject.Predmet.ProtuStrankaListFormatedWithAdressOIB_1">
      <item>BIO PODRAVINA za proizvodnju i distribuciju električne i toplinske energije d.o.o., OIB 58404106046, Mičetinac 89, 48350 Mičetinac</item>
    </derivirana_varijabla>
  </DomainObject.Predmet.ProtuStrankaListFormatedWithAdressOIB>
  <DomainObject.Predmet.ProtuStrankaListNazivFormated>
    <izvorni_sadrzaj>
      <item>BIO PODRAVINA za proizvodnju i distribuciju električne i toplinske energije d.o.o.</item>
    </izvorni_sadrzaj>
    <derivirana_varijabla naziv="DomainObject.Predmet.ProtuStrankaListNazivFormated_1">
      <item>BIO PODRAVINA za proizvodnju i distribuciju električne i toplinske energije d.o.o.</item>
    </derivirana_varijabla>
  </DomainObject.Predmet.ProtuStrankaListNazivFormated>
  <DomainObject.Predmet.ProtuStrankaListNazivFormatedOIB>
    <izvorni_sadrzaj>
      <item>BIO PODRAVINA za proizvodnju i distribuciju električne i toplinske energije d.o.o., OIB 58404106046</item>
    </izvorni_sadrzaj>
    <derivirana_varijabla naziv="DomainObject.Predmet.ProtuStrankaListNazivFormatedOIB_1">
      <item>BIO PODRAVINA za proizvodnju i distribuciju električne i toplinske energije d.o.o., OIB 58404106046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Mičetinac 89, 48350 Mičetinac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Mičetinac 89, 48350 Mičetinac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03176857405, Mičetinac 89, 48350 Mičetinac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03176857405, Mičetinac 89, 48350 Mičetinac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Mladen Ferenčak</item>
    </izvorni_sadrzaj>
    <derivirana_varijabla naziv="DomainObject.Predmet.OstaliListNazivFormated_1">
      <item>Sudski registar</item>
      <item>e-oglasna ploča</item>
      <item>Županijsko državno odvjetništvo u Varaždinu</item>
      <item>Mladen Ferenčak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Mladen Ferenčak, OIB 03176857405</item>
    </izvorni_sadrzaj>
    <derivirana_varijabla naziv="DomainObject.Predmet.OstaliListNazivFormatedOIB_1">
      <item>Sudski registar</item>
      <item>e-oglasna ploča</item>
      <item>Županijsko državno odvjetništvo u Varaždinu</item>
      <item>Mladen Ferenčak, OIB 03176857405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BIO PODRAVINA za proizvodnju i distribuciju električne i toplinske energije d.o.o.</izvorni_sadrzaj>
    <derivirana_varijabla naziv="DomainObject.Predmet.ProtustrankaIDrugi_1">BIO PODRAVINA za proizvodnju i distribuciju električne i toplinske energije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BIO PODRAVINA za proizvodnju i distribuciju električne i toplinske energije d.o.o., OIB 58404106046, Mičetinac 89, 48350 Mičetinac</izvorni_sadrzaj>
    <derivirana_varijabla naziv="DomainObject.Predmet.ProtustrankaIDrugiAdressOIB_1">BIO PODRAVINA za proizvodnju i distribuciju električne i toplinske energije d.o.o., OIB 58404106046, Mičetinac 89, 48350 Mičetinac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PODRAVINA za proizvodnju i distribuciju električne i toplinske energije d.o.o.</item>
      <item>Sudski registar</item>
      <item>e-oglasna ploča</item>
      <item>REPUBLIKA HRVATSKA MINISTARSTVO FINANCIJA - Porezna uprava, Područni ured Sjeverna Hrvatska</item>
      <item>Županijsko državno odvjetništvo u Varaždinu</item>
      <item>Mladen Ferenčak</item>
    </izvorni_sadrzaj>
    <derivirana_varijabla naziv="DomainObject.Predmet.SudioniciListNaziv_1">
      <item>Financijska agencija</item>
      <item>BIO PODRAVINA za proizvodnju i distribuciju električne i toplinske energije d.o.o.</item>
      <item>Sudski registar</item>
      <item>e-oglasna ploča</item>
      <item>REPUBLIKA HRVATSKA MINISTARSTVO FINANCIJA - Porezna uprava, Područni ured Sjeverna Hrvatska</item>
      <item>Županijsko državno odvjetništvo u Varaždinu</item>
      <item>Mladen Ferenčak</item>
    </derivirana_varijabla>
  </DomainObject.Predmet.SudioniciListNaziv>
  <DomainObject.Predmet.SudioniciListAdressOIB>
    <izvorni_sadrzaj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  <item>REPUBLIKA HRVATSKA MINISTARSTVO FINANCIJA - Porezna uprava, Područni ured Sjeverna Hrvatska, OIB 18683136487, Graberje 1,42000 Varaždin</item>
      <item>Županijsko državno odvjetništvo u Varaždinu</item>
      <item>Mladen Ferenčak, OIB 03176857405, Mičetinac 89,48350 Mičetinac</item>
    </izvorni_sadrzaj>
    <derivirana_varijabla naziv="DomainObject.Predmet.SudioniciListAdressOIB_1"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  <item>REPUBLIKA HRVATSKA MINISTARSTVO FINANCIJA - Porezna uprava, Područni ured Sjeverna Hrvatska, OIB 18683136487, Graberje 1,42000 Varaždin</item>
      <item>Županijsko državno odvjetništvo u Varaždinu</item>
      <item>Mladen Ferenčak, OIB 03176857405, Mičetinac 89,48350 Mičetinac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58404106046</item>
      <item>, OIB null</item>
      <item>, OIB null</item>
      <item>, OIB 18683136487</item>
      <item>, OIB null</item>
      <item>, OIB 03176857405</item>
    </izvorni_sadrzaj>
    <derivirana_varijabla naziv="DomainObject.Predmet.SudioniciListNazivOIB_1">
      <item>, OIB 85821130368</item>
      <item>, OIB 58404106046</item>
      <item>, OIB null</item>
      <item>, OIB null</item>
      <item>, OIB 18683136487</item>
      <item>, OIB null</item>
      <item>, OIB 03176857405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375</properties:Words>
  <properties:Characters>2092</properties:Characters>
  <properties:Lines>75</properties:Lines>
  <properties:Paragraphs>24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2017-05-15T11:23:00Z</cp:lastPrinted>
  <dcterms:modified xmlns:xsi="http://www.w3.org/2001/XMLSchema-instance" xsi:type="dcterms:W3CDTF">2017-05-15T12:52:00Z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