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543d" w14:paraId="5a9543d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906BA4">
        <w:t>444</w:t>
      </w:r>
      <w:r w:rsidR="00451DE4">
        <w:t>/17-</w:t>
      </w:r>
      <w:r w:rsidR="00906BA4">
        <w:t>13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906BA4" w:rsidR="00B125BF" w:rsidRPr="00906BA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906BA4" w:rsidR="00B125BF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906BA4">
        <w:rPr>
          <w:b/>
        </w:rPr>
        <w:t xml:space="preserve">TARGET j.d.o.o. za trgovinu i usluge, Vukovar, </w:t>
      </w:r>
      <w:proofErr w:type="spellStart"/>
      <w:r w:rsidR="00906BA4">
        <w:rPr>
          <w:b/>
        </w:rPr>
        <w:t>Olajnica</w:t>
      </w:r>
      <w:proofErr w:type="spellEnd"/>
      <w:r w:rsidR="00906BA4">
        <w:rPr>
          <w:b/>
        </w:rPr>
        <w:t xml:space="preserve"> 9, MBS: 030156813, OIB: 06922558772</w:t>
      </w:r>
      <w:r>
        <w:t xml:space="preserve">, dana </w:t>
      </w:r>
      <w:r w:rsidR="00451DE4">
        <w:t>30. studenog</w:t>
      </w:r>
      <w:r w:rsidR="00917541">
        <w:t xml:space="preserve"> 2017. g.,</w:t>
      </w:r>
      <w:r>
        <w:t xml:space="preserve">        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906BA4" w:rsidR="00906BA4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A67FFD">
        <w:t>20</w:t>
      </w:r>
      <w:r w:rsidR="00451DE4">
        <w:t>. prosinac</w:t>
      </w:r>
      <w:r w:rsidR="00B215AB">
        <w:t xml:space="preserve"> 2017. g</w:t>
      </w:r>
      <w:r w:rsidR="00906BA4">
        <w:t>. u 10,45 sati, na rok od 60 dana a slijedeće ročište zakazat će se po potrebi pisanim putem.</w:t>
      </w:r>
    </w:p>
    <w:p w:rsidRDefault="00906BA4" w:rsidP="00906BA4" w:rsidR="00906BA4">
      <w:pPr>
        <w:ind w:firstLine="709"/>
        <w:jc w:val="both"/>
      </w:pPr>
    </w:p>
    <w:p w:rsidRDefault="00906BA4" w:rsidP="00906BA4" w:rsidR="00A04D86">
      <w:pPr>
        <w:ind w:firstLine="709"/>
        <w:jc w:val="center"/>
      </w:pPr>
      <w:r>
        <w:t>Obrazloženje</w:t>
      </w:r>
    </w:p>
    <w:p w:rsidRDefault="00906BA4" w:rsidP="00906BA4" w:rsidR="00906BA4">
      <w:pPr>
        <w:ind w:firstLine="709"/>
        <w:jc w:val="center"/>
      </w:pPr>
    </w:p>
    <w:p w:rsidRDefault="00906BA4" w:rsidP="00906BA4" w:rsidR="00906BA4">
      <w:pPr>
        <w:ind w:firstLine="709"/>
        <w:jc w:val="both"/>
      </w:pPr>
      <w:r>
        <w:tab/>
        <w:t>Podneskom od 21. studenog 2017. g. zakonski zastupnik dužnika predložio je odgodu ročištu zakazanog za 20.12.2017. g. a kako bi otplatio dug u cijelosti tijekom slijedećih 60 dana. Ujedno u spis je dostavio i dokaz o uplati duga od 25.000,00 kn iz čega je razvidna namjera podmirenja duga u cijelosti.</w:t>
      </w:r>
    </w:p>
    <w:p w:rsidRDefault="00906BA4" w:rsidP="00906BA4" w:rsidR="00906BA4">
      <w:pPr>
        <w:ind w:firstLine="709"/>
        <w:jc w:val="both"/>
      </w:pPr>
      <w:r>
        <w:tab/>
        <w:t>Slijedom navedenog valjalo je odlučiti kao u izreci.</w:t>
      </w:r>
    </w:p>
    <w:p w:rsidRDefault="00A04D86" w:rsidP="00451DE4" w:rsidR="002E5574" w:rsidRPr="00451DE4">
      <w:pPr>
        <w:ind w:firstLine="709"/>
        <w:jc w:val="both"/>
      </w:pPr>
      <w:r>
        <w:t xml:space="preserve"> </w:t>
      </w: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451DE4">
        <w:t>30. studenog</w:t>
      </w:r>
      <w:r w:rsidR="00917541" w:rsidRPr="00B215AB"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B215AB" w:rsidP="00B215AB" w:rsidR="00B215AB">
      <w:pPr>
        <w:pStyle w:val="Tijeloteksta"/>
      </w:pPr>
      <w:r>
        <w:t>DNA</w:t>
      </w:r>
    </w:p>
    <w:p w:rsidRDefault="00A67FFD" w:rsidP="00A67FFD" w:rsidR="00A67FFD">
      <w:pPr>
        <w:pStyle w:val="Odlomakpopisa"/>
        <w:numPr>
          <w:ilvl w:val="0"/>
          <w:numId w:val="21"/>
        </w:numPr>
        <w:tabs>
          <w:tab w:pos="6210" w:val="left"/>
        </w:tabs>
        <w:jc w:val="both"/>
      </w:pPr>
      <w:r>
        <w:t xml:space="preserve">dužnik </w:t>
      </w:r>
    </w:p>
    <w:p w:rsidRDefault="00A67FFD" w:rsidP="00A67FFD" w:rsidR="00A67FFD">
      <w:pPr>
        <w:pStyle w:val="Odlomakpopisa"/>
        <w:numPr>
          <w:ilvl w:val="0"/>
          <w:numId w:val="21"/>
        </w:numPr>
        <w:jc w:val="both"/>
      </w:pPr>
      <w:r>
        <w:t>ŽDO Vukovar</w:t>
      </w:r>
    </w:p>
    <w:p w:rsidRDefault="00906BA4" w:rsidP="00A67FFD" w:rsidR="00906BA4">
      <w:pPr>
        <w:pStyle w:val="Odlomakpopisa"/>
        <w:numPr>
          <w:ilvl w:val="0"/>
          <w:numId w:val="21"/>
        </w:numPr>
        <w:jc w:val="both"/>
      </w:pPr>
      <w:proofErr w:type="spellStart"/>
      <w:r>
        <w:t>z.z</w:t>
      </w:r>
      <w:proofErr w:type="spellEnd"/>
      <w:r>
        <w:t>. Dino Filipović, Vukovar, I. B. Mažuranić 1</w:t>
      </w:r>
    </w:p>
    <w:p w:rsidRDefault="000F1797" w:rsidP="00B215AB" w:rsidR="000F179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06BA4" w:rsidP="00917541" w:rsidR="00485D30">
      <w:pPr>
        <w:pStyle w:val="Tijeloteksta"/>
        <w:numPr>
          <w:ilvl w:val="0"/>
          <w:numId w:val="21"/>
        </w:numPr>
        <w:spacing w:after="0"/>
        <w:jc w:val="both"/>
      </w:pPr>
      <w:r>
        <w:t>K-30.1.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  <w:bookmarkStart w:name="_GoBack" w:id="0"/>
      <w:bookmarkEnd w:id="0"/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76B42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B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B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2E482-E485-4E06-B0F0-3E549BE3F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961</properties:Characters>
  <properties:Lines>56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2017-11-30T09:34:00Z</cp:lastPrinted>
  <dcterms:modified xmlns:xsi="http://www.w3.org/2001/XMLSchema-instance" xsi:type="dcterms:W3CDTF">2017-11-30T09:41:00Z</dcterms:modified>
  <cp:revision>14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