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2bea" w14:paraId="fbf2be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F3D37" w:rsidP="001F3D37" w:rsidR="001F3D37">
      <w:pPr>
        <w:pStyle w:val="Bezproreda"/>
        <w:ind w:firstLine="708" w:left="4956"/>
      </w:pPr>
      <w:r>
        <w:t>1 St-480/2015-11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bookmarkStart w:name="_GoBack" w:id="0"/>
      <w:bookmarkEnd w:id="0"/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jc w:val="center"/>
      </w:pPr>
      <w:r>
        <w:t>R E P U B L I K A  H R V A T S K A</w:t>
      </w:r>
    </w:p>
    <w:p w:rsidRDefault="001F3D37" w:rsidP="001F3D37" w:rsidR="001F3D37">
      <w:pPr>
        <w:pStyle w:val="Bezproreda"/>
        <w:jc w:val="center"/>
      </w:pPr>
    </w:p>
    <w:p w:rsidRDefault="001F3D37" w:rsidP="001F3D37" w:rsidR="001F3D37">
      <w:pPr>
        <w:pStyle w:val="Bezproreda"/>
        <w:jc w:val="center"/>
      </w:pPr>
      <w:r>
        <w:t>R J E Š E N J E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VETERINARSKA AMBULANTA ZEMAN d.o.o. za veterinarsku djelatnost, trgovinu i usluge SLATINA, Kralja Tomislava 1, OIB: 35988531275</w:t>
      </w:r>
      <w:r>
        <w:t xml:space="preserve">,  </w:t>
      </w:r>
      <w:r>
        <w:rPr>
          <w:noProof/>
        </w:rPr>
        <w:t>dana  14. listopada 2016. godine</w:t>
      </w:r>
    </w:p>
    <w:p w:rsidRDefault="001F3D37" w:rsidP="001F3D37" w:rsidR="001F3D37">
      <w:pPr>
        <w:pStyle w:val="Bezproreda"/>
        <w:rPr>
          <w:noProof/>
        </w:rPr>
      </w:pPr>
    </w:p>
    <w:p w:rsidRDefault="001F3D37" w:rsidP="001F3D37" w:rsidR="001F3D37">
      <w:pPr>
        <w:pStyle w:val="Bezproreda"/>
        <w:rPr>
          <w:noProof/>
        </w:rPr>
      </w:pPr>
    </w:p>
    <w:p w:rsidRDefault="001F3D37" w:rsidP="001F3D37" w:rsidR="001F3D3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VETERINARSKA AMBULANTA ZEMAN d.o.o. za veterinarsku djelatnost, trgovinu i usluge SLATINA, Kralja Tomislava 1, OIB: 35988531275,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HR05 540-480-16.</w:t>
      </w:r>
    </w:p>
    <w:p w:rsidRDefault="001F3D37" w:rsidP="001F3D37" w:rsidR="001F3D37">
      <w:pPr>
        <w:pStyle w:val="Bezproreda"/>
        <w:rPr>
          <w:lang w:val="en-GB"/>
        </w:rPr>
      </w:pPr>
    </w:p>
    <w:p w:rsidRDefault="001F3D37" w:rsidP="001F3D37" w:rsidR="001F3D37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jc w:val="center"/>
      </w:pPr>
      <w:r>
        <w:t>Obrazloženje</w:t>
      </w:r>
    </w:p>
    <w:p w:rsidRDefault="001F3D37" w:rsidP="001F3D37" w:rsidR="001F3D37">
      <w:pPr>
        <w:pStyle w:val="Bezproreda"/>
        <w:jc w:val="center"/>
      </w:pPr>
    </w:p>
    <w:p w:rsidRDefault="001F3D37" w:rsidP="001F3D37" w:rsidR="001F3D37">
      <w:pPr>
        <w:pStyle w:val="Bezproreda"/>
      </w:pPr>
      <w:r>
        <w:t xml:space="preserve">FINA RC Zagreb, Nagodbeno vijeće ZG01,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r>
        <w:t xml:space="preserve">Sud je rješenjem od 21. siječnja 2016. pokrenuo postupak radi utvrđivanja uvjeta za otvaranje stečajnog postupka nad dužnikom </w:t>
      </w:r>
      <w:r>
        <w:rPr>
          <w:noProof/>
        </w:rPr>
        <w:t>VETERINARSKA AMBULANTA ZEMAN d.o.o. za veterinarsku djelatnost, trgovinu i usluge SLATINA, Kralja Tomislava 1, OIB: 35988531275.</w:t>
      </w:r>
      <w:r>
        <w:t xml:space="preserve"> Istim rješenjem sazvano je ročište radi izjašnjenja o prijedlogu i raspravi o uvjetima za otvaranje stečajnog postupka.</w:t>
      </w:r>
    </w:p>
    <w:p w:rsidRDefault="001F3D37" w:rsidP="001F3D37" w:rsidR="001F3D37">
      <w:pPr>
        <w:pStyle w:val="Bezproreda"/>
      </w:pPr>
      <w:r>
        <w:t xml:space="preserve"> </w:t>
      </w:r>
    </w:p>
    <w:p w:rsidRDefault="001F3D37" w:rsidP="001F3D37" w:rsidR="001F3D37">
      <w:pPr>
        <w:pStyle w:val="Bezproreda"/>
      </w:pPr>
      <w:r>
        <w:t>Na ročištu održanom dana 14.  listopada 2016. godine sud zaključuje da dužnik ne raspolaže imovinom koja bi bila dovoljna za namirenje troškova prethodnog i stečajnog postupka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r>
        <w:t xml:space="preserve">Slijedom navedenog riješeno je kao u izreci. 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r>
        <w:t>U Bjelovaru, 14. listopada  2016.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jc w:val="center"/>
      </w:pPr>
      <w:r>
        <w:t>S U D A C</w:t>
      </w:r>
    </w:p>
    <w:p w:rsidRDefault="001F3D37" w:rsidP="001F3D37" w:rsidR="001F3D37">
      <w:pPr>
        <w:pStyle w:val="Bezproreda"/>
        <w:jc w:val="center"/>
      </w:pPr>
    </w:p>
    <w:p w:rsidRDefault="001F3D37" w:rsidP="001F3D37" w:rsidR="001F3D37">
      <w:pPr>
        <w:pStyle w:val="Bezproreda"/>
        <w:jc w:val="center"/>
      </w:pPr>
      <w:r>
        <w:t>BRANKA PLESKALT</w:t>
      </w:r>
    </w:p>
    <w:p w:rsidRDefault="001F3D37" w:rsidP="001F3D37" w:rsidR="001F3D37">
      <w:pPr>
        <w:pStyle w:val="Bezproreda"/>
        <w:jc w:val="center"/>
      </w:pPr>
    </w:p>
    <w:p w:rsidRDefault="001F3D37" w:rsidP="001F3D37" w:rsidR="001F3D37">
      <w:pPr>
        <w:pStyle w:val="Bezproreda"/>
        <w:jc w:val="center"/>
      </w:pP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F3D37" w:rsidP="001F3D37" w:rsidR="001F3D37">
      <w:pPr>
        <w:pStyle w:val="Bezproreda"/>
      </w:pPr>
      <w:r>
        <w:t>DNA: e-oglasna ploča suda</w:t>
      </w:r>
    </w:p>
    <w:p w:rsidRDefault="001F3D37" w:rsidP="001F3D37" w:rsidR="001F3D37">
      <w:pPr>
        <w:pStyle w:val="Bezproreda"/>
      </w:pPr>
      <w:r>
        <w:t xml:space="preserve">            kal. 15 dana</w:t>
      </w:r>
    </w:p>
    <w:p w:rsidRDefault="001F3D37" w:rsidP="001F3D37" w:rsidR="001F3D37">
      <w:pPr>
        <w:pStyle w:val="Bezproreda"/>
      </w:pPr>
      <w:r>
        <w:t xml:space="preserve">Bjelovar, 14. 10. 2016. </w:t>
      </w:r>
    </w:p>
    <w:p w:rsidRDefault="001F3D37" w:rsidP="001F3D37" w:rsidR="001F3D37">
      <w:pPr>
        <w:pStyle w:val="Bezproreda"/>
      </w:pPr>
    </w:p>
    <w:p w:rsidRDefault="001F3D37" w:rsidP="001F3D37" w:rsidR="001F3D37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D37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1F3D3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1F3D3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17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St-480/2015-11</izvorni_sadrzaj>
    <derivirana_varijabla naziv="DomainObject.Oznaka_1">St-480/2015-11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</izvorni_sadrzaj>
    <derivirana_varijabla naziv="DomainObject.Predmet.OstaliListFormated_1">
      <item>Mario Zeman</item>
    </derivirana_varijabla>
  </DomainObject.Predmet.OstaliListFormated>
  <DomainObject.Predmet.OstaliListFormatedOIB>
    <izvorni_sadrzaj>
      <item>Mario Zeman, OIB 65269905044</item>
    </izvorni_sadrzaj>
    <derivirana_varijabla naziv="DomainObject.Predmet.OstaliListFormatedOIB_1">
      <item>Mario Zeman, OIB 65269905044</item>
    </derivirana_varijabla>
  </DomainObject.Predmet.OstaliListFormatedOIB>
  <DomainObject.Predmet.OstaliListFormatedWithAdress>
    <izvorni_sadrzaj>
      <item>Mario Zeman, V. Bukovca 24., 33520 Slatina</item>
    </izvorni_sadrzaj>
    <derivirana_varijabla naziv="DomainObject.Predmet.OstaliListFormatedWithAdress_1">
      <item>Mario Zeman, V. Bukovca 24., 33520 Slatina</item>
    </derivirana_varijabla>
  </DomainObject.Predmet.OstaliListFormatedWithAdress>
  <DomainObject.Predmet.OstaliListFormatedWithAdressOIB>
    <izvorni_sadrzaj>
      <item>Mario Zeman, OIB 65269905044, V. Bukovca 24., 33520 Slatina</item>
    </izvorni_sadrzaj>
    <derivirana_varijabla naziv="DomainObject.Predmet.OstaliListFormatedWithAdressOIB_1">
      <item>Mario Zeman, OIB 65269905044, V. Bukovca 24., 33520 Slatina</item>
    </derivirana_varijabla>
  </DomainObject.Predmet.OstaliListFormatedWithAdressOIB>
  <DomainObject.Predmet.OstaliListNazivFormated>
    <izvorni_sadrzaj>
      <item>Mario Zeman</item>
    </izvorni_sadrzaj>
    <derivirana_varijabla naziv="DomainObject.Predmet.OstaliListNazivFormated_1">
      <item>Mario Zeman</item>
    </derivirana_varijabla>
  </DomainObject.Predmet.OstaliListNazivFormated>
  <DomainObject.Predmet.OstaliListNazivFormatedOIB>
    <izvorni_sadrzaj>
      <item>Mario Zeman, OIB 65269905044</item>
    </izvorni_sadrzaj>
    <derivirana_varijabla naziv="DomainObject.Predmet.OstaliListNazivFormatedOIB_1">
      <item>Mario Zeman, OIB 65269905044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St-480/2015-11</izvorni_sadrzaj>
    <derivirana_varijabla naziv="DomainObject.PoslovniBrojDokumenta_1">St-480/2015-11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VETERINARSKA AMBULANTA ZEMAN d.o.o. za veterinarsku djelatnost, trgovinu i usluge, Slatina</item>
      <item>Mario Zeman</item>
    </izvorni_sadrzaj>
    <derivirana_varijabla naziv="DomainObject.Predmet.SudioniciListNaziv_1">
      <item>FINA, Regionalni centar: Zagreb, Nagodbeno vijeće: ZG01</item>
      <item>VETERINARSKA AMBULANTA ZEMAN d.o.o. za veterinarsku djelatnost, trgovinu i usluge, Slatina</item>
      <item>Mario Zeman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izvorni_sadrzaj>
    <derivirana_varijabla naziv="DomainObject.Predmet.SudioniciListAdressOIB_1">
      <item>FINA, Regionalni centar: Zagreb, Nagodbeno vijeće: ZG01, OIB 85821130368, Ulica grada Vukovara 70,10000 Zagreb</item>
      <item>VETERINARSKA AMBULANTA ZEMAN d.o.o. za veterinarsku djelatnost, trgovinu i usluge, Slatina, OIB 35988531275, Kralja Tomislava 1,33520 Slatina</item>
      <item>Mario Zeman, OIB 65269905044, V. Bukovca 24.,33520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34776-7893-4C53-8857-BB74AE1B4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2435</properties:Characters>
  <properties:Lines>82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2016-10-14T10:55:00Z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