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e79ff" w14:paraId="c7e79ff" w:rsidRDefault="00690198" w:rsidP="003F6C53" w:rsidR="002D49EC" w:rsidRPr="00F60CD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4E4C" w:rsidP="003F6C53" w:rsidR="00FE4E4C" w:rsidRPr="00F60CD9"/>
    <w:tbl>
      <w:tblPr>
        <w:tblW w:type="auto" w:w="0"/>
        <w:tblInd w:type="dxa" w:w="-61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4140"/>
      </w:tblGrid>
      <w:tr w:rsidTr="00CC3E8D" w:rsidR="00690198" w:rsidRPr="0066720C">
        <w:tc>
          <w:tcPr>
            <w:tcW w:type="dxa" w:w="4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690198" w:rsidP="00CC3E8D" w:rsidR="00690198" w:rsidRPr="0066720C">
            <w:pPr>
              <w:jc w:val="center"/>
            </w:pPr>
            <w:r w:rsidRPr="0066720C">
              <w:t>REPUBLIKA HRVATSKA</w:t>
            </w:r>
          </w:p>
          <w:p w:rsidRDefault="00690198" w:rsidP="00CC3E8D" w:rsidR="00690198" w:rsidRPr="0066720C">
            <w:pPr>
              <w:jc w:val="center"/>
            </w:pPr>
            <w:r w:rsidRPr="0066720C">
              <w:t>TRGOVAČKI SUD U ZAGREBU</w:t>
            </w:r>
          </w:p>
          <w:p w:rsidRDefault="00690198" w:rsidP="00CC3E8D" w:rsidR="00690198" w:rsidRPr="0066720C">
            <w:pPr>
              <w:jc w:val="center"/>
            </w:pPr>
            <w:r w:rsidRPr="0066720C">
              <w:t>Zagreb, Amruševa 2</w:t>
            </w:r>
          </w:p>
        </w:tc>
      </w:tr>
    </w:tbl>
    <w:p w:rsidRDefault="005A3991" w:rsidP="00721F79" w:rsidR="005A3991" w:rsidRPr="00F60CD9"/>
    <w:p w:rsidRDefault="00721F79" w:rsidP="00721F79" w:rsidR="00721F79" w:rsidRPr="00F60CD9">
      <w:pPr>
        <w:jc w:val="center"/>
      </w:pPr>
      <w:r w:rsidRPr="00F60CD9">
        <w:t>R J E Š E N J E</w:t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4F2D64" w:rsidP="00D969D2" w:rsidR="00721F79" w:rsidRPr="00F60CD9">
      <w:pPr>
        <w:ind w:firstLine="708"/>
        <w:jc w:val="both"/>
      </w:pPr>
      <w:r>
        <w:t>TRGOVAČKI SUD U ZAGREBU,</w:t>
      </w:r>
      <w:r w:rsidRPr="00F60CD9">
        <w:t xml:space="preserve"> </w:t>
      </w:r>
      <w:r>
        <w:t>po sucu toga suda Ivanu Vladiću</w:t>
      </w:r>
      <w:r w:rsidRPr="00F60CD9">
        <w:t xml:space="preserve">, kao stečajnom sucu postupajući po prijedlogu Financijske agencije, Regionalni centar </w:t>
      </w:r>
      <w:r>
        <w:t>Zagreb,</w:t>
      </w:r>
      <w:r w:rsidRPr="00F60CD9">
        <w:t xml:space="preserve"> za </w:t>
      </w:r>
      <w:r w:rsidRPr="007314B7">
        <w:t>pokretanje</w:t>
      </w:r>
      <w:r w:rsidRPr="00F60CD9">
        <w:t xml:space="preserve"> stečajnog postupka nad stečajnim </w:t>
      </w:r>
      <w:r>
        <w:t>dužnikom IQ ESCO d.o.o. Zagreb, P. Hatza 2, OIB 56754086726</w:t>
      </w:r>
      <w:r w:rsidR="00EB67FA" w:rsidRPr="00F60CD9">
        <w:t>,</w:t>
      </w:r>
      <w:r w:rsidR="00897A81" w:rsidRPr="00F60CD9">
        <w:t xml:space="preserve"> </w:t>
      </w:r>
      <w:r w:rsidR="00721F79" w:rsidRPr="00F60CD9">
        <w:t xml:space="preserve">postupajući po čl. </w:t>
      </w:r>
      <w:r w:rsidR="00DD7CD4">
        <w:t>115</w:t>
      </w:r>
      <w:r w:rsidR="00721F79"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="00721F79" w:rsidRPr="00F60CD9">
        <w:t>, dana</w:t>
      </w:r>
      <w:r w:rsidR="00D931F5" w:rsidRPr="00F60CD9">
        <w:t xml:space="preserve"> </w:t>
      </w:r>
      <w:r>
        <w:t>26. siječnja 2017</w:t>
      </w:r>
      <w:r w:rsidR="00721F79" w:rsidRPr="00F60CD9">
        <w:t xml:space="preserve">. </w:t>
      </w:r>
    </w:p>
    <w:p w:rsidRDefault="002B5525" w:rsidP="00721F79" w:rsidR="002B5525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2B5525" w:rsidP="00721F79" w:rsidR="002B5525">
      <w:pPr>
        <w:jc w:val="center"/>
      </w:pPr>
    </w:p>
    <w:p w:rsidRDefault="005F2F5C" w:rsidP="00721F79" w:rsidR="005F2F5C" w:rsidRPr="00F60CD9">
      <w:pPr>
        <w:jc w:val="center"/>
      </w:pPr>
    </w:p>
    <w:p w:rsidRDefault="00CC3921" w:rsidP="00690198" w:rsidR="00690198">
      <w:pPr>
        <w:pStyle w:val="Odlomakpopisa"/>
        <w:numPr>
          <w:ilvl w:val="0"/>
          <w:numId w:val="10"/>
        </w:numPr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4F2D64">
        <w:t>IQ ESCO d.o.o. Zagreb, P. Hatza 2, OIB 56754086726.</w:t>
      </w:r>
    </w:p>
    <w:p w:rsidRDefault="004F2D64" w:rsidP="004F2D64" w:rsidR="004F2D64">
      <w:pPr>
        <w:pStyle w:val="Odlomakpopisa"/>
        <w:ind w:left="1068"/>
        <w:jc w:val="both"/>
      </w:pPr>
    </w:p>
    <w:p w:rsidRDefault="007314B7" w:rsidP="00CC3921" w:rsidR="00CC3921" w:rsidRPr="00F60CD9">
      <w:pPr>
        <w:pStyle w:val="Odlomakpopisa"/>
        <w:numPr>
          <w:ilvl w:val="0"/>
          <w:numId w:val="10"/>
        </w:numPr>
        <w:jc w:val="both"/>
      </w:pPr>
      <w:r>
        <w:t>Zakazuje</w:t>
      </w:r>
      <w:r w:rsidR="00CC3921" w:rsidRPr="00F60CD9">
        <w:t xml:space="preserve"> se ročište radi</w:t>
      </w:r>
      <w:r w:rsidR="00DE7329">
        <w:t xml:space="preserve"> utvrđivanja pretpostavki</w:t>
      </w:r>
      <w:r w:rsidR="00820042">
        <w:t xml:space="preserve"> za</w:t>
      </w:r>
      <w:r w:rsidR="00DE7329">
        <w:t xml:space="preserve"> </w:t>
      </w:r>
      <w:r w:rsidR="00CC3921" w:rsidRPr="00F60CD9">
        <w:t xml:space="preserve">otvaranje stečajnog postupka za dan </w:t>
      </w:r>
    </w:p>
    <w:p w:rsidRDefault="004F2D64" w:rsidP="00F60CD9" w:rsidR="00690198" w:rsidRPr="004F2D64">
      <w:pPr>
        <w:jc w:val="center"/>
        <w:rPr>
          <w:b/>
        </w:rPr>
      </w:pPr>
      <w:r>
        <w:rPr>
          <w:b/>
        </w:rPr>
        <w:t>23. svibnja 2017.</w:t>
      </w:r>
      <w:r w:rsidR="00F60CD9" w:rsidRPr="004F2D64">
        <w:rPr>
          <w:b/>
        </w:rPr>
        <w:t xml:space="preserve"> u</w:t>
      </w:r>
      <w:r w:rsidR="00CC3921" w:rsidRPr="004F2D64">
        <w:rPr>
          <w:b/>
        </w:rPr>
        <w:t xml:space="preserve"> </w:t>
      </w:r>
      <w:r>
        <w:rPr>
          <w:b/>
        </w:rPr>
        <w:t>08,45</w:t>
      </w:r>
      <w:r w:rsidR="00CC3921" w:rsidRPr="004F2D64">
        <w:rPr>
          <w:b/>
        </w:rPr>
        <w:t xml:space="preserve"> sati </w:t>
      </w:r>
    </w:p>
    <w:p w:rsidRDefault="00CC3921" w:rsidP="00F60CD9" w:rsidR="00CC3921" w:rsidRPr="00F60CD9">
      <w:pPr>
        <w:jc w:val="center"/>
      </w:pPr>
      <w:r w:rsidRPr="00F60CD9">
        <w:t>kod ovog suda</w:t>
      </w:r>
      <w:r w:rsidR="00690198">
        <w:t>, soba</w:t>
      </w:r>
      <w:r w:rsidRPr="00F60CD9">
        <w:t xml:space="preserve"> br, </w:t>
      </w:r>
      <w:r w:rsidR="00690198">
        <w:t>24</w:t>
      </w:r>
      <w:r w:rsidR="002B5525">
        <w:t>/</w:t>
      </w:r>
      <w:r w:rsidRPr="00F60CD9">
        <w:t>I.</w:t>
      </w:r>
    </w:p>
    <w:p w:rsidRDefault="00CC3921" w:rsidP="00CC3921" w:rsidR="00CC3921" w:rsidRPr="00F60CD9">
      <w:pPr>
        <w:jc w:val="both"/>
      </w:pPr>
    </w:p>
    <w:p w:rsidRDefault="00CC3921" w:rsidP="00690198" w:rsidR="00CC3921" w:rsidRPr="00F60CD9">
      <w:pPr>
        <w:pStyle w:val="Odlomakpopisa"/>
        <w:numPr>
          <w:ilvl w:val="0"/>
          <w:numId w:val="10"/>
        </w:numPr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2B5525" w:rsidP="00DE7329" w:rsidR="002B5525"/>
    <w:p w:rsidRDefault="005F2F5C" w:rsidP="00DE7329" w:rsidR="005F2F5C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5F2F5C" w:rsidP="00721F79" w:rsidR="005F2F5C" w:rsidRPr="00F60CD9">
      <w:pPr>
        <w:jc w:val="center"/>
      </w:pPr>
    </w:p>
    <w:p w:rsidRDefault="004F2D64" w:rsidP="004F2D64" w:rsidR="004F2D64">
      <w:pPr>
        <w:ind w:firstLine="708"/>
        <w:jc w:val="both"/>
      </w:pPr>
      <w:r w:rsidRPr="00F60CD9">
        <w:t xml:space="preserve">Financijska agencija, Regionalni centar </w:t>
      </w:r>
      <w:r>
        <w:t xml:space="preserve">Zagreb </w:t>
      </w:r>
      <w:r w:rsidRPr="00F60CD9">
        <w:t xml:space="preserve">je dostavila ovom sudu prijedlog za pokretanje stečajnog postupka nad stečajnim dužnikom </w:t>
      </w:r>
      <w:r>
        <w:t xml:space="preserve">IQ ESCO d.o.o. Zagreb, P. Hatza 2, OIB 56754086726, </w:t>
      </w:r>
      <w:r w:rsidRPr="002D04AC">
        <w:t xml:space="preserve">postupajući temeljem članka </w:t>
      </w:r>
      <w:r>
        <w:t>110</w:t>
      </w:r>
      <w:r w:rsidRPr="002D04AC">
        <w:t xml:space="preserve">. stavak </w:t>
      </w:r>
      <w:r>
        <w:t>1</w:t>
      </w:r>
      <w:r w:rsidRPr="002D04AC">
        <w:t xml:space="preserve">. </w:t>
      </w:r>
      <w:r>
        <w:t>Stečajnog zakona (Narodne novine 71/15</w:t>
      </w:r>
      <w:r w:rsidRPr="002D04AC">
        <w:t>)</w:t>
      </w:r>
      <w:r>
        <w:t xml:space="preserve"> navodeći da dužnik u očevidniku redoslijeda osnova za plaćanje ima evidentirane neizvršene osnove za plaćanje u neprekinutom razdoblju od 120 dana u ukupnom iznosu od 143.589,83 kn u koji iznos je uračunata kamata i naknada Financijske agencije za provedbu ovrhe na novčanim sredstvima. </w:t>
      </w:r>
    </w:p>
    <w:p w:rsidRDefault="004F2D64" w:rsidP="004F2D64" w:rsidR="004F2D64">
      <w:pPr>
        <w:jc w:val="both"/>
      </w:pPr>
      <w:r>
        <w:tab/>
        <w:t>Postupajući po prijedlogu predlagatelja za otvaranje stečajnog postupka sud je temeljem čl. 115. st. 1. Stečajnog zakona donio odluku kao u izreci ovog rješenja.</w:t>
      </w:r>
    </w:p>
    <w:p w:rsidRDefault="005F2F5C" w:rsidP="004F2D64" w:rsidR="005F2F5C" w:rsidRPr="00F60CD9"/>
    <w:p w:rsidRDefault="004F2D64" w:rsidP="00F60CD9" w:rsidR="00C443B6">
      <w:pPr>
        <w:jc w:val="center"/>
      </w:pPr>
      <w:r>
        <w:t>U Zagrebu, 26. siječnja 2017</w:t>
      </w:r>
      <w:r w:rsidR="001A5792" w:rsidRPr="00F60CD9">
        <w:t>.</w:t>
      </w:r>
      <w:r w:rsidR="00721F79" w:rsidRPr="00F60CD9">
        <w:t xml:space="preserve"> </w:t>
      </w:r>
    </w:p>
    <w:p w:rsidRDefault="005F2F5C" w:rsidP="00F60CD9" w:rsidR="005F2F5C">
      <w:pPr>
        <w:jc w:val="center"/>
      </w:pPr>
      <w:r>
        <w:tab/>
      </w:r>
      <w:r>
        <w:tab/>
      </w:r>
      <w:r>
        <w:tab/>
      </w:r>
    </w:p>
    <w:p w:rsidRDefault="005F2F5C" w:rsidP="00F60CD9" w:rsidR="003C5ED2" w:rsidRPr="00F60CD9">
      <w:pPr>
        <w:jc w:val="center"/>
      </w:pPr>
      <w:r>
        <w:tab/>
      </w:r>
      <w:r>
        <w:tab/>
      </w:r>
      <w:r>
        <w:tab/>
      </w:r>
      <w:r>
        <w:tab/>
      </w:r>
      <w:r>
        <w:tab/>
        <w:t>SUDAC</w:t>
      </w:r>
    </w:p>
    <w:p w:rsidRDefault="00FF73AC" w:rsidP="00FF73AC" w:rsidR="00FF73AC" w:rsidRPr="00F60CD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90198">
        <w:t xml:space="preserve">     Ivan Vladić</w:t>
      </w:r>
      <w:r w:rsidR="00FE6154">
        <w:t>, v.r.</w:t>
      </w:r>
    </w:p>
    <w:p w:rsidRDefault="00FF73AC" w:rsidP="00FF73AC" w:rsidR="00FF73AC"/>
    <w:p w:rsidRDefault="00CC3921" w:rsidP="00EB67FA" w:rsidR="00CC3921" w:rsidRPr="00F60CD9">
      <w:pPr>
        <w:jc w:val="right"/>
      </w:pPr>
    </w:p>
    <w:p w:rsidRDefault="00591DF8" w:rsidP="00721F79" w:rsidR="00591DF8"/>
    <w:p w:rsidRDefault="003C5ED2" w:rsidP="00721F79" w:rsidR="003C5ED2"/>
    <w:p w:rsidRDefault="003C5ED2" w:rsidP="00721F79" w:rsidR="003C5ED2" w:rsidRPr="00F60CD9"/>
    <w:p w:rsidRDefault="0079679C" w:rsidP="00721F79" w:rsidR="00721F79" w:rsidRPr="00F60CD9">
      <w:r>
        <w:t>POUKA</w:t>
      </w:r>
      <w:r w:rsidR="00721F79" w:rsidRPr="00F60CD9">
        <w:t xml:space="preserve">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FE6154" w:rsidP="00E82D09" w:rsidR="00FE615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:rsidRDefault="00FE6154" w:rsidP="00E82D09" w:rsidR="00FE6154" w:rsidRPr="00745A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Monika Topolovec</w:t>
      </w:r>
    </w:p>
    <w:p w:rsidRDefault="0020610B" w:rsidP="00FE6154" w:rsidR="0020610B" w:rsidRPr="00F60CD9">
      <w:pPr>
        <w:ind w:firstLine="360"/>
      </w:pPr>
    </w:p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3C5ED2" w:rsidR="0020610B" w:rsidRPr="00F60CD9">
      <w:headerReference w:type="default" r:id="rId11"/>
      <w:headerReference w:type="firs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582" w:rsidP="00AA1AD1" w:rsidR="00246582">
      <w:r>
        <w:separator/>
      </w:r>
    </w:p>
  </w:endnote>
  <w:endnote w:id="0" w:type="continuationSeparator">
    <w:p w:rsidRDefault="00246582" w:rsidP="00AA1AD1" w:rsidR="002465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582" w:rsidP="00AA1AD1" w:rsidR="00246582">
      <w:r>
        <w:separator/>
      </w:r>
    </w:p>
  </w:footnote>
  <w:footnote w:id="0" w:type="continuationSeparator">
    <w:p w:rsidRDefault="00246582" w:rsidP="00AA1AD1" w:rsidR="002465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7329" w:rsidP="00F60CD9" w:rsidR="00DE7329" w:rsidRPr="00AA1AD1">
    <w:pPr>
      <w:jc w:val="right"/>
      <w:rPr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252E35">
      <w:rPr>
        <w:noProof/>
      </w:rPr>
      <w:t>2</w:t>
    </w:r>
    <w:r>
      <w:fldChar w:fldCharType="end"/>
    </w:r>
    <w:r w:rsidR="005F2F5C">
      <w:tab/>
    </w:r>
    <w:r w:rsidR="005F2F5C">
      <w:tab/>
    </w:r>
    <w:r w:rsidR="005F2F5C">
      <w:tab/>
    </w:r>
    <w:r w:rsidR="005F2F5C">
      <w:tab/>
    </w:r>
    <w:r w:rsidR="005F2F5C">
      <w:tab/>
      <w:t>28.</w:t>
    </w:r>
    <w:r>
      <w:t xml:space="preserve"> St-</w:t>
    </w:r>
    <w:r w:rsidR="009F7069">
      <w:t>9/17</w:t>
    </w:r>
  </w:p>
  <w:p w:rsidRDefault="00DE7329" w:rsidR="00DE7329">
    <w:pPr>
      <w:pStyle w:val="Zaglavlje"/>
      <w:jc w:val="center"/>
    </w:pPr>
  </w:p>
  <w:p w:rsidRDefault="00DE7329" w:rsidR="00DE73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30225732"/>
      <w:docPartObj>
        <w:docPartGallery w:val="Page Numbers (Top of Page)"/>
        <w:docPartUnique/>
      </w:docPartObj>
    </w:sdtPr>
    <w:sdtEndPr/>
    <w:sdtContent>
      <w:p w:rsidRDefault="00690198" w:rsidR="0069019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2E35">
          <w:rPr>
            <w:noProof/>
          </w:rPr>
          <w:t>1</w:t>
        </w:r>
        <w:r>
          <w:fldChar w:fldCharType="end"/>
        </w:r>
      </w:p>
      <w:p w:rsidRDefault="00690198" w:rsidP="00690198" w:rsidR="00690198">
        <w:pPr>
          <w:pStyle w:val="Zaglavlje"/>
          <w:jc w:val="right"/>
        </w:pPr>
        <w:r>
          <w:rPr>
            <w:b/>
          </w:rPr>
          <w:t>28. St-</w:t>
        </w:r>
        <w:r w:rsidR="004F2D64">
          <w:rPr>
            <w:b/>
          </w:rPr>
          <w:t>9/17</w:t>
        </w:r>
      </w:p>
    </w:sdtContent>
  </w:sdt>
  <w:p w:rsidRDefault="00690198" w:rsidR="00690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45D4B26"/>
    <w:multiLevelType w:val="hybridMultilevel"/>
    <w:tmpl w:val="6026FF9A"/>
    <w:lvl w:tplc="3B4639D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C724A6"/>
    <w:multiLevelType w:val="hybridMultilevel"/>
    <w:tmpl w:val="7ABAB1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75671"/>
    <w:rsid w:val="000836F8"/>
    <w:rsid w:val="00087DAF"/>
    <w:rsid w:val="000935B7"/>
    <w:rsid w:val="00096B99"/>
    <w:rsid w:val="000C6FC8"/>
    <w:rsid w:val="000D3BF0"/>
    <w:rsid w:val="000D42CD"/>
    <w:rsid w:val="000D4479"/>
    <w:rsid w:val="000E1729"/>
    <w:rsid w:val="000E1805"/>
    <w:rsid w:val="000E1F05"/>
    <w:rsid w:val="000E47AE"/>
    <w:rsid w:val="000F60A2"/>
    <w:rsid w:val="00100C5A"/>
    <w:rsid w:val="001117ED"/>
    <w:rsid w:val="00125A97"/>
    <w:rsid w:val="00135EEE"/>
    <w:rsid w:val="00150C8D"/>
    <w:rsid w:val="00155EF2"/>
    <w:rsid w:val="00164CB1"/>
    <w:rsid w:val="00173F44"/>
    <w:rsid w:val="00176998"/>
    <w:rsid w:val="0018339E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6582"/>
    <w:rsid w:val="002511D7"/>
    <w:rsid w:val="0025294D"/>
    <w:rsid w:val="00252E35"/>
    <w:rsid w:val="002535AA"/>
    <w:rsid w:val="00255016"/>
    <w:rsid w:val="00256564"/>
    <w:rsid w:val="00266FE2"/>
    <w:rsid w:val="00280133"/>
    <w:rsid w:val="0028521F"/>
    <w:rsid w:val="00285EF8"/>
    <w:rsid w:val="00296976"/>
    <w:rsid w:val="002A16C9"/>
    <w:rsid w:val="002A1E48"/>
    <w:rsid w:val="002A2216"/>
    <w:rsid w:val="002B06EA"/>
    <w:rsid w:val="002B5525"/>
    <w:rsid w:val="002B7DD6"/>
    <w:rsid w:val="002C2365"/>
    <w:rsid w:val="002D04AC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D3F43"/>
    <w:rsid w:val="003E39C3"/>
    <w:rsid w:val="003E42F9"/>
    <w:rsid w:val="003F3D1A"/>
    <w:rsid w:val="003F6C53"/>
    <w:rsid w:val="00407508"/>
    <w:rsid w:val="004224E3"/>
    <w:rsid w:val="00437F56"/>
    <w:rsid w:val="00441216"/>
    <w:rsid w:val="004530E4"/>
    <w:rsid w:val="00456801"/>
    <w:rsid w:val="00461C9E"/>
    <w:rsid w:val="00465361"/>
    <w:rsid w:val="004731FA"/>
    <w:rsid w:val="004749C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2D64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5F2F5C"/>
    <w:rsid w:val="00602E03"/>
    <w:rsid w:val="00604B74"/>
    <w:rsid w:val="00612317"/>
    <w:rsid w:val="00612C9E"/>
    <w:rsid w:val="00613FF3"/>
    <w:rsid w:val="00617000"/>
    <w:rsid w:val="00621863"/>
    <w:rsid w:val="006239E2"/>
    <w:rsid w:val="00632231"/>
    <w:rsid w:val="00637192"/>
    <w:rsid w:val="00650C5F"/>
    <w:rsid w:val="006510EC"/>
    <w:rsid w:val="00653F1D"/>
    <w:rsid w:val="006660FA"/>
    <w:rsid w:val="006706FF"/>
    <w:rsid w:val="00675718"/>
    <w:rsid w:val="00686BDB"/>
    <w:rsid w:val="00690198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702DE6"/>
    <w:rsid w:val="00702DE8"/>
    <w:rsid w:val="00706600"/>
    <w:rsid w:val="00710A06"/>
    <w:rsid w:val="0071171E"/>
    <w:rsid w:val="00721F79"/>
    <w:rsid w:val="007223BB"/>
    <w:rsid w:val="0072608E"/>
    <w:rsid w:val="007314B7"/>
    <w:rsid w:val="00732794"/>
    <w:rsid w:val="00736FC6"/>
    <w:rsid w:val="007404E9"/>
    <w:rsid w:val="00740948"/>
    <w:rsid w:val="00773885"/>
    <w:rsid w:val="00780041"/>
    <w:rsid w:val="0079679C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2004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3322"/>
    <w:rsid w:val="0091618E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9F7069"/>
    <w:rsid w:val="00A10BFD"/>
    <w:rsid w:val="00A1760F"/>
    <w:rsid w:val="00A241EB"/>
    <w:rsid w:val="00A24FBC"/>
    <w:rsid w:val="00A42102"/>
    <w:rsid w:val="00A62A1F"/>
    <w:rsid w:val="00A80B05"/>
    <w:rsid w:val="00A9730C"/>
    <w:rsid w:val="00A97B44"/>
    <w:rsid w:val="00AA1AD1"/>
    <w:rsid w:val="00AC1970"/>
    <w:rsid w:val="00AC6E02"/>
    <w:rsid w:val="00AE1CD0"/>
    <w:rsid w:val="00AE70E5"/>
    <w:rsid w:val="00AF1BE6"/>
    <w:rsid w:val="00B0035D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C01D24"/>
    <w:rsid w:val="00C06836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744E"/>
    <w:rsid w:val="00D477F0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43E5"/>
    <w:rsid w:val="00EA06B6"/>
    <w:rsid w:val="00EA62F1"/>
    <w:rsid w:val="00EB67FA"/>
    <w:rsid w:val="00EC04BE"/>
    <w:rsid w:val="00EC0E4C"/>
    <w:rsid w:val="00EC2024"/>
    <w:rsid w:val="00EC309C"/>
    <w:rsid w:val="00EC3F26"/>
    <w:rsid w:val="00EE2939"/>
    <w:rsid w:val="00EE2B66"/>
    <w:rsid w:val="00EF3BBC"/>
    <w:rsid w:val="00EF416E"/>
    <w:rsid w:val="00EF566D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D541C"/>
    <w:rsid w:val="00FE4E4C"/>
    <w:rsid w:val="00FE4F67"/>
    <w:rsid w:val="00FE56C6"/>
    <w:rsid w:val="00FE6154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4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2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2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2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2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69019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4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2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2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2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2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6901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2017.</izvorni_sadrzaj>
    <derivirana_varijabla naziv="DomainObject.Predmet.DatumOsnivanja_1">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St-9/2017</izvorni_sadrzaj>
    <derivirana_varijabla naziv="DomainObject.Predmet.OznakaBroj_1">St-9/2017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IQ ESCO d.o.o.</izvorni_sadrzaj>
    <derivirana_varijabla naziv="DomainObject.Predmet.ProtustrankaFormated_1">  IQ ESCO d.o.o.</derivirana_varijabla>
  </DomainObject.Predmet.ProtustrankaFormated>
  <DomainObject.Predmet.ProtustrankaFormatedOIB>
    <izvorni_sadrzaj>  IQ ESCO d.o.o., OIB 56754086726</izvorni_sadrzaj>
    <derivirana_varijabla naziv="DomainObject.Predmet.ProtustrankaFormatedOIB_1">  IQ ESCO d.o.o., OIB 56754086726</derivirana_varijabla>
  </DomainObject.Predmet.ProtustrankaFormatedOIB>
  <DomainObject.Predmet.ProtustrankaFormatedWithAdress>
    <izvorni_sadrzaj> IQ ESCO d.o.o., Pavla Hatza 2, 10000 Zagreb</izvorni_sadrzaj>
    <derivirana_varijabla naziv="DomainObject.Predmet.ProtustrankaFormatedWithAdress_1"> IQ ESCO d.o.o., Pavla Hatza 2, 10000 Zagreb</derivirana_varijabla>
  </DomainObject.Predmet.ProtustrankaFormatedWithAdress>
  <DomainObject.Predmet.ProtustrankaFormatedWithAdressOIB>
    <izvorni_sadrzaj> IQ ESCO d.o.o., OIB 56754086726, Pavla Hatza 2, 10000 Zagreb</izvorni_sadrzaj>
    <derivirana_varijabla naziv="DomainObject.Predmet.ProtustrankaFormatedWithAdressOIB_1"> IQ ESCO d.o.o., OIB 56754086726, Pavla Hatza 2, 10000 Zagreb</derivirana_varijabla>
  </DomainObject.Predmet.ProtustrankaFormatedWithAdressOIB>
  <DomainObject.Predmet.ProtustrankaWithAdress>
    <izvorni_sadrzaj>IQ ESCO d.o.o. Pavla Hatza 2, 10000 Zagreb</izvorni_sadrzaj>
    <derivirana_varijabla naziv="DomainObject.Predmet.ProtustrankaWithAdress_1">IQ ESCO d.o.o. Pavla Hatza 2, 10000 Zagreb</derivirana_varijabla>
  </DomainObject.Predmet.ProtustrankaWithAdress>
  <DomainObject.Predmet.ProtustrankaWithAdressOIB>
    <izvorni_sadrzaj>IQ ESCO d.o.o., OIB 56754086726, Pavla Hatza 2, 10000 Zagreb</izvorni_sadrzaj>
    <derivirana_varijabla naziv="DomainObject.Predmet.ProtustrankaWithAdressOIB_1">IQ ESCO d.o.o., OIB 56754086726, Pavla Hatza 2, 10000 Zagreb</derivirana_varijabla>
  </DomainObject.Predmet.ProtustrankaWithAdressOIB>
  <DomainObject.Predmet.ProtustrankaNazivFormated>
    <izvorni_sadrzaj>IQ ESCO d.o.o.</izvorni_sadrzaj>
    <derivirana_varijabla naziv="DomainObject.Predmet.ProtustrankaNazivFormated_1">IQ ESCO d.o.o.</derivirana_varijabla>
  </DomainObject.Predmet.ProtustrankaNazivFormated>
  <DomainObject.Predmet.ProtustrankaNazivFormatedOIB>
    <izvorni_sadrzaj>IQ ESCO d.o.o., OIB 56754086726</izvorni_sadrzaj>
    <derivirana_varijabla naziv="DomainObject.Predmet.ProtustrankaNazivFormatedOIB_1">IQ ESCO d.o.o., OIB 56754086726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IQ ESCO d.o.o.</item>
    </izvorni_sadrzaj>
    <derivirana_varijabla naziv="DomainObject.Predmet.ProtuStrankaListFormated_1">
      <item>IQ ESCO d.o.o.</item>
    </derivirana_varijabla>
  </DomainObject.Predmet.ProtuStrankaListFormated>
  <DomainObject.Predmet.ProtuStrankaListFormatedOIB>
    <izvorni_sadrzaj>
      <item>IQ ESCO d.o.o., OIB 56754086726</item>
    </izvorni_sadrzaj>
    <derivirana_varijabla naziv="DomainObject.Predmet.ProtuStrankaListFormatedOIB_1">
      <item>IQ ESCO d.o.o., OIB 56754086726</item>
    </derivirana_varijabla>
  </DomainObject.Predmet.ProtuStrankaListFormatedOIB>
  <DomainObject.Predmet.ProtuStrankaListFormatedWithAdress>
    <izvorni_sadrzaj>
      <item>IQ ESCO d.o.o., Pavla Hatza 2, 10000 Zagreb</item>
    </izvorni_sadrzaj>
    <derivirana_varijabla naziv="DomainObject.Predmet.ProtuStrankaListFormatedWithAdress_1">
      <item>IQ ESCO d.o.o., Pavla Hatza 2, 10000 Zagreb</item>
    </derivirana_varijabla>
  </DomainObject.Predmet.ProtuStrankaListFormatedWithAdress>
  <DomainObject.Predmet.ProtuStrankaListFormatedWithAdressOIB>
    <izvorni_sadrzaj>
      <item>IQ ESCO d.o.o., OIB 56754086726, Pavla Hatza 2, 10000 Zagreb</item>
    </izvorni_sadrzaj>
    <derivirana_varijabla naziv="DomainObject.Predmet.ProtuStrankaListFormatedWithAdressOIB_1">
      <item>IQ ESCO d.o.o., OIB 56754086726, Pavla Hatza 2, 10000 Zagreb</item>
    </derivirana_varijabla>
  </DomainObject.Predmet.ProtuStrankaListFormatedWithAdressOIB>
  <DomainObject.Predmet.ProtuStrankaListNazivFormated>
    <izvorni_sadrzaj>
      <item>IQ ESCO d.o.o.</item>
    </izvorni_sadrzaj>
    <derivirana_varijabla naziv="DomainObject.Predmet.ProtuStrankaListNazivFormated_1">
      <item>IQ ESCO d.o.o.</item>
    </derivirana_varijabla>
  </DomainObject.Predmet.ProtuStrankaListNazivFormated>
  <DomainObject.Predmet.ProtuStrankaListNazivFormatedOIB>
    <izvorni_sadrzaj>
      <item>IQ ESCO d.o.o., OIB 56754086726</item>
    </izvorni_sadrzaj>
    <derivirana_varijabla naziv="DomainObject.Predmet.ProtuStrankaListNazivFormatedOIB_1">
      <item>IQ ESCO d.o.o., OIB 56754086726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IQ ESCO d.o.o.</izvorni_sadrzaj>
    <derivirana_varijabla naziv="DomainObject.Predmet.ProtustrankaIDrugi_1">IQ ESCO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IQ ESCO d.o.o., OIB 56754086726, Pavla Hatza 2, 10000 Zagreb</izvorni_sadrzaj>
    <derivirana_varijabla naziv="DomainObject.Predmet.ProtustrankaIDrugiAdressOIB_1">IQ ESCO d.o.o., OIB 56754086726, Pavla Hatza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IQ ESCO d.o.o.</item>
    </izvorni_sadrzaj>
    <derivirana_varijabla naziv="DomainObject.Predmet.SudioniciListNaziv_1">
      <item>FINA Regionalni centar Zagreb</item>
      <item>IQ ESCO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IQ ESCO d.o.o., OIB 56754086726, Pavla Hatza 2,10000 Zagreb</item>
    </izvorni_sadrzaj>
    <derivirana_varijabla naziv="DomainObject.Predmet.SudioniciListAdressOIB_1">
      <item>FINA Regionalni centar Zagreb, OIB 85821130368, Trg svibanjskih žrtava 1995. br. 1,10000 Zagreb</item>
      <item>IQ ESCO d.o.o., OIB 56754086726, Pavla Hatza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56754086726</item>
    </izvorni_sadrzaj>
    <derivirana_varijabla naziv="DomainObject.Predmet.SudioniciListNazivOIB_1">
      <item>, OIB 85821130368</item>
      <item>, OIB 56754086726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187982-624B-4FD1-BD48-928C172E7E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279</properties:Words>
  <properties:Characters>1546</properties:Characters>
  <properties:Lines>62</properties:Lines>
  <properties:Paragraphs>21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2016-02-22T13:09:00Z</dcterms:created>
  <dc:creator>Administrator</dc:creator>
  <cp:lastModifiedBy>Monika Topolovec</cp:lastModifiedBy>
  <cp:lastPrinted>2017-01-26T10:03:00Z</cp:lastPrinted>
  <dcterms:modified xmlns:xsi="http://www.w3.org/2001/XMLSchema-instance" xsi:type="dcterms:W3CDTF">2017-01-26T10:06:00Z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