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420b5" w14:paraId="51420b5" w:rsidRDefault="00350E93" w:rsidP="00350E93" w:rsidR="00350E93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9C396C"/>
    <w:p w:rsidRDefault="00350E93" w:rsidP="00350E93" w:rsidR="00350E93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350E93" w:rsidP="00350E93" w:rsidR="00350E93" w:rsidRPr="009C396C">
      <w:pPr>
        <w:ind w:hanging="720" w:left="360"/>
      </w:pPr>
      <w:r w:rsidRPr="009C396C">
        <w:t xml:space="preserve">     TRGOVAČKI SUD U OSIJEKU</w:t>
      </w:r>
    </w:p>
    <w:p w:rsidRDefault="00350E93" w:rsidP="00350E93" w:rsidR="00350E93" w:rsidRPr="009C396C">
      <w:pPr>
        <w:ind w:hanging="720" w:left="360"/>
      </w:pPr>
      <w:r w:rsidRPr="009C396C">
        <w:t xml:space="preserve">   </w:t>
      </w:r>
    </w:p>
    <w:p w:rsidRDefault="00350E93" w:rsidP="00350E93" w:rsidR="00350E93" w:rsidRPr="009C396C">
      <w:pPr>
        <w:jc w:val="center"/>
      </w:pPr>
    </w:p>
    <w:p w:rsidRDefault="00926738" w:rsidP="00926738" w:rsidR="00926738" w:rsidRPr="00740B6F">
      <w:pPr>
        <w:jc w:val="center"/>
      </w:pPr>
      <w:r w:rsidRPr="00740B6F">
        <w:t>R E P U B L I K A  H R V A T S K A</w:t>
      </w:r>
    </w:p>
    <w:p w:rsidRDefault="00926738" w:rsidP="00926738" w:rsidR="00926738" w:rsidRPr="00740B6F">
      <w:pPr>
        <w:jc w:val="center"/>
      </w:pPr>
    </w:p>
    <w:p w:rsidRDefault="00926738" w:rsidP="00926738" w:rsidR="00926738" w:rsidRPr="00740B6F">
      <w:pPr>
        <w:jc w:val="center"/>
      </w:pPr>
      <w:r w:rsidRPr="00740B6F">
        <w:t>Z A K L J U Č A K</w:t>
      </w:r>
    </w:p>
    <w:p w:rsidRDefault="00926738" w:rsidP="00926738" w:rsidR="00926738" w:rsidRPr="00740B6F"/>
    <w:p w:rsidRDefault="00926738" w:rsidP="00926738" w:rsidR="00926738" w:rsidRPr="00740B6F"/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  <w:t xml:space="preserve">Trgovački sud u Osijeku, po stečajnoj sutkinji Nadi Roso, u stečajnom postupku </w:t>
      </w:r>
      <w:r w:rsidRPr="00384B9C">
        <w:rPr>
          <w:sz w:val="24"/>
        </w:rPr>
        <w:t xml:space="preserve">predlagatelja </w:t>
      </w:r>
      <w:r w:rsidR="00384B9C" w:rsidRPr="00384B9C">
        <w:rPr>
          <w:sz w:val="24"/>
        </w:rPr>
        <w:t>FINA RC Osijek Podružnica Osijek za otvaranje stečajnog postupka nad dužnikom</w:t>
      </w:r>
      <w:r w:rsidRPr="009C396C">
        <w:rPr>
          <w:sz w:val="24"/>
        </w:rPr>
        <w:t xml:space="preserve"> </w:t>
      </w:r>
      <w:r w:rsidR="00CC0C7F" w:rsidRPr="00CC0C7F">
        <w:rPr>
          <w:b/>
          <w:sz w:val="24"/>
        </w:rPr>
        <w:t>EXPORT IMPORT OSIJEK d.o.o.</w:t>
      </w:r>
      <w:r w:rsidR="00842007">
        <w:rPr>
          <w:b/>
          <w:sz w:val="24"/>
        </w:rPr>
        <w:t xml:space="preserve">, </w:t>
      </w:r>
      <w:r w:rsidR="00CC0C7F" w:rsidRPr="00CC0C7F">
        <w:rPr>
          <w:b/>
          <w:sz w:val="24"/>
        </w:rPr>
        <w:t>Osijek</w:t>
      </w:r>
      <w:r w:rsidRPr="009C396C">
        <w:rPr>
          <w:b/>
          <w:sz w:val="24"/>
        </w:rPr>
        <w:t xml:space="preserve">, </w:t>
      </w:r>
      <w:r w:rsidR="00CC0C7F" w:rsidRPr="00CC0C7F">
        <w:rPr>
          <w:b/>
          <w:sz w:val="24"/>
        </w:rPr>
        <w:t>Kardinala A.</w:t>
      </w:r>
      <w:r w:rsidR="00CC0C7F">
        <w:rPr>
          <w:b/>
          <w:sz w:val="24"/>
        </w:rPr>
        <w:t xml:space="preserve"> </w:t>
      </w:r>
      <w:r w:rsidR="00CC0C7F" w:rsidRPr="00CC0C7F">
        <w:rPr>
          <w:b/>
          <w:sz w:val="24"/>
        </w:rPr>
        <w:t>Stepinca 8</w:t>
      </w:r>
      <w:r w:rsidRPr="009C396C">
        <w:rPr>
          <w:b/>
          <w:sz w:val="24"/>
        </w:rPr>
        <w:t xml:space="preserve">, OIB: </w:t>
      </w:r>
      <w:r w:rsidR="00CC0C7F" w:rsidRPr="00CC0C7F">
        <w:rPr>
          <w:b/>
          <w:sz w:val="24"/>
        </w:rPr>
        <w:t>42018604284</w:t>
      </w:r>
      <w:r w:rsidRPr="009C396C">
        <w:rPr>
          <w:b/>
          <w:sz w:val="24"/>
        </w:rPr>
        <w:t xml:space="preserve">, MBS: </w:t>
      </w:r>
      <w:r w:rsidR="00CC0C7F" w:rsidRPr="00CC0C7F">
        <w:rPr>
          <w:b/>
          <w:sz w:val="24"/>
        </w:rPr>
        <w:t>030030238</w:t>
      </w:r>
      <w:r w:rsidRPr="009C396C">
        <w:rPr>
          <w:sz w:val="24"/>
        </w:rPr>
        <w:t xml:space="preserve">, dana </w:t>
      </w:r>
      <w:r w:rsidR="00C4596C">
        <w:rPr>
          <w:sz w:val="24"/>
        </w:rPr>
        <w:t>22</w:t>
      </w:r>
      <w:r w:rsidR="005F638F">
        <w:rPr>
          <w:sz w:val="24"/>
        </w:rPr>
        <w:t>. rujna</w:t>
      </w:r>
      <w:r w:rsidR="00740B6F" w:rsidRPr="009C396C">
        <w:rPr>
          <w:sz w:val="24"/>
        </w:rPr>
        <w:t xml:space="preserve"> </w:t>
      </w:r>
      <w:r w:rsidRPr="009C396C">
        <w:rPr>
          <w:sz w:val="24"/>
        </w:rPr>
        <w:t xml:space="preserve">2016. g.,  </w:t>
      </w:r>
    </w:p>
    <w:p w:rsidRDefault="00926738" w:rsidP="00926738" w:rsidR="00926738" w:rsidRPr="009C396C">
      <w:pPr>
        <w:pStyle w:val="Tijeloteksta"/>
        <w:rPr>
          <w:sz w:val="24"/>
        </w:rPr>
      </w:pPr>
    </w:p>
    <w:p w:rsidRDefault="00926738" w:rsidP="00926738" w:rsidR="00926738" w:rsidRPr="009C396C">
      <w:pPr>
        <w:jc w:val="both"/>
      </w:pPr>
    </w:p>
    <w:p w:rsidRDefault="00740B6F" w:rsidP="00926738" w:rsidR="00926738" w:rsidRPr="00740B6F">
      <w:pPr>
        <w:jc w:val="center"/>
      </w:pPr>
      <w:r>
        <w:t xml:space="preserve">z a k l j u č i o  j e </w:t>
      </w:r>
    </w:p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926738" w:rsidRPr="009C396C">
      <w:pPr>
        <w:pStyle w:val="Tijeloteksta"/>
        <w:rPr>
          <w:b/>
          <w:bCs/>
          <w:sz w:val="24"/>
        </w:rPr>
      </w:pPr>
    </w:p>
    <w:p w:rsidRDefault="00BC5581" w:rsidP="00740B6F" w:rsidR="00926738" w:rsidRPr="009C396C">
      <w:pPr>
        <w:ind w:firstLine="708"/>
        <w:jc w:val="both"/>
      </w:pPr>
      <w:r>
        <w:t>1.</w:t>
      </w:r>
      <w:r>
        <w:tab/>
      </w:r>
      <w:r w:rsidR="00926738" w:rsidRPr="009C396C">
        <w:t xml:space="preserve">Poziva se zakonski zastupnik dužnika </w:t>
      </w:r>
      <w:r w:rsidR="00CC0C7F" w:rsidRPr="00CC0C7F">
        <w:t>Nenad Savić, OIB: 29765561910</w:t>
      </w:r>
      <w:r w:rsidR="00926738" w:rsidRPr="009C396C">
        <w:t xml:space="preserve">, </w:t>
      </w:r>
      <w:r w:rsidR="00CC0C7F" w:rsidRPr="00CC0C7F">
        <w:t>Osijek, Vijenac Petrove Gore 16</w:t>
      </w:r>
      <w:r w:rsidR="00926738" w:rsidRPr="00F143EA">
        <w:t>, da u roku od 8 dana od dana primitka ovog zaključka</w:t>
      </w:r>
      <w:r w:rsidR="00926738" w:rsidRPr="009C396C">
        <w:t xml:space="preserve"> uplati iznos od </w:t>
      </w:r>
      <w:r w:rsidR="00926738" w:rsidRPr="009C396C">
        <w:rPr>
          <w:b/>
        </w:rPr>
        <w:t>1.000,00 kn</w:t>
      </w:r>
      <w:r w:rsidR="00926738" w:rsidRPr="009C396C">
        <w:t xml:space="preserve"> predujma za namirenje troškova stečajnog postupka u </w:t>
      </w:r>
      <w:r w:rsidR="00926738" w:rsidRPr="009C396C">
        <w:rPr>
          <w:b/>
        </w:rPr>
        <w:t xml:space="preserve">Fond </w:t>
      </w:r>
      <w:r w:rsidR="00926738" w:rsidRPr="009C396C">
        <w:t>za namirenje troškova stečajnog postupka na depozitni račun Trgovačkog suda u Osijeku broj HR31 2390 0011 3000 0020 0 model HR05 272-</w:t>
      </w:r>
      <w:r w:rsidR="00926738" w:rsidRPr="009C396C">
        <w:rPr>
          <w:b/>
        </w:rPr>
        <w:t>8500</w:t>
      </w:r>
      <w:r w:rsidR="00926738" w:rsidRPr="009C396C">
        <w:t xml:space="preserve"> koji se vodi kod Hrvatske poštanske banke d.d. za stečajnog dužnika </w:t>
      </w:r>
      <w:r w:rsidR="00CC0C7F">
        <w:rPr>
          <w:b/>
        </w:rPr>
        <w:t>EXPORT IMPORT OSIJEK d.o.o., Osijek, Kardinala A. Stepinca 8, OIB: 42018604284, MBS: 030030238</w:t>
      </w:r>
      <w:r w:rsidR="00CC0C7F" w:rsidRPr="009C396C">
        <w:t xml:space="preserve"> </w:t>
      </w:r>
      <w:r w:rsidR="00926738" w:rsidRPr="009C396C">
        <w:t>(čl. 113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Stečajnog zakona – NN 71/15 u vezi s čl. 114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SZ).</w:t>
      </w:r>
      <w:r w:rsidR="00D84C2B">
        <w:t xml:space="preserve"> </w:t>
      </w:r>
    </w:p>
    <w:p w:rsidRDefault="00926738" w:rsidP="00926738" w:rsidR="00926738" w:rsidRPr="009C396C">
      <w:pPr>
        <w:ind w:firstLine="720"/>
        <w:jc w:val="both"/>
      </w:pPr>
      <w:r w:rsidRPr="009C396C">
        <w:t>2.</w:t>
      </w:r>
      <w:r w:rsidRPr="009C396C">
        <w:tab/>
        <w:t xml:space="preserve">Ako zakonski zastupnik dužnika </w:t>
      </w:r>
      <w:r w:rsidR="00CC0C7F">
        <w:t>Nenad Savić, Osijek, Vijenac Petrove Gore 16</w:t>
      </w:r>
      <w:r w:rsidR="004517E6"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 w:rsidR="005F638F">
        <w:t>.</w:t>
      </w:r>
      <w:r w:rsidRPr="009C396C">
        <w:t xml:space="preserve"> st. 2</w:t>
      </w:r>
      <w:r w:rsidR="005F638F">
        <w:t>.</w:t>
      </w:r>
      <w:r w:rsidRPr="009C396C">
        <w:t xml:space="preserve"> Stečajnog zakona – NN 71/15).</w:t>
      </w:r>
    </w:p>
    <w:p w:rsidRDefault="00926738" w:rsidP="005F638F" w:rsidR="005F638F" w:rsidRPr="009C396C">
      <w:pPr>
        <w:ind w:firstLine="720"/>
        <w:jc w:val="both"/>
      </w:pPr>
      <w:r w:rsidRPr="009C396C">
        <w:t xml:space="preserve">3.       Poziva se zakonski zastupnik dužnika </w:t>
      </w:r>
      <w:r w:rsidR="00CC0C7F">
        <w:t>Nenad Savić, Osijek, Vijenac Petrove Gore 16</w:t>
      </w:r>
      <w:r w:rsidR="001503BB">
        <w:t xml:space="preserve">, </w:t>
      </w:r>
      <w:r w:rsidRPr="009C396C">
        <w:t xml:space="preserve"> da u roku od 8 dana od dana primitka ovog zaključka preda sudu, pozivom na gornji broj predmeta, pisano izvješće o financijsko-gospodarskom stanju dužnika</w:t>
      </w:r>
      <w:r w:rsidR="005F638F" w:rsidRPr="00D84C2B">
        <w:t>,</w:t>
      </w:r>
      <w:r w:rsidR="005F638F">
        <w:rPr>
          <w:b/>
        </w:rPr>
        <w:t xml:space="preserve"> </w:t>
      </w:r>
      <w:r w:rsidRPr="009C396C">
        <w:t>u 2 primjerka.</w:t>
      </w:r>
    </w:p>
    <w:p w:rsidRDefault="00926738" w:rsidP="009E3E1D" w:rsidR="00926738" w:rsidRPr="009C396C">
      <w:pPr>
        <w:ind w:firstLine="720"/>
        <w:jc w:val="both"/>
      </w:pPr>
      <w:r w:rsidRPr="009C396C">
        <w:t xml:space="preserve">4. </w:t>
      </w:r>
      <w:r w:rsidRPr="009C396C">
        <w:tab/>
        <w:t xml:space="preserve">Ukoliko zakonski zastupnik dužnika </w:t>
      </w:r>
      <w:r w:rsidR="00CC0C7F">
        <w:t>Nenad Savić, Osijek, Vijenac Petrove Gore 16</w:t>
      </w:r>
      <w:r w:rsidR="009E3E1D">
        <w:t xml:space="preserve">, </w:t>
      </w:r>
      <w:r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5F638F">
        <w:t>.</w:t>
      </w:r>
      <w:r w:rsidRPr="009C396C">
        <w:t xml:space="preserve"> i 2</w:t>
      </w:r>
      <w:r w:rsidR="005F638F">
        <w:t>.</w:t>
      </w:r>
      <w:r w:rsidRPr="009C396C">
        <w:t xml:space="preserve"> čl. 117</w:t>
      </w:r>
      <w:r w:rsidR="005F638F">
        <w:t>.</w:t>
      </w:r>
      <w:r w:rsidRPr="009C396C">
        <w:t xml:space="preserve"> SZ.</w:t>
      </w:r>
    </w:p>
    <w:p w:rsidRDefault="00926738" w:rsidP="00926738" w:rsidR="00926738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 w:rsidR="00D84C2B">
        <w:t>.</w:t>
      </w:r>
      <w:r w:rsidRPr="009C396C">
        <w:t xml:space="preserve"> st. 3</w:t>
      </w:r>
      <w:r w:rsidR="00D84C2B">
        <w:t>.</w:t>
      </w:r>
      <w:r w:rsidRPr="009C396C">
        <w:t xml:space="preserve"> SZ u roku od 8 dana od dana primitka ovog zaključka dostavi popis imovine i obveza dužnika koji se sastoji od naznaka navedenih u čl. 17</w:t>
      </w:r>
      <w:r w:rsidR="005F638F"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926738" w:rsidP="00926738" w:rsidR="00926738" w:rsidRPr="009C396C">
      <w:pPr>
        <w:ind w:firstLine="720"/>
        <w:jc w:val="both"/>
      </w:pPr>
    </w:p>
    <w:p w:rsidRDefault="00926738" w:rsidP="00BC5581" w:rsidR="00926738" w:rsidRPr="009C396C">
      <w:pPr>
        <w:jc w:val="both"/>
      </w:pPr>
    </w:p>
    <w:p w:rsidRDefault="00926738" w:rsidP="00926738" w:rsidR="00926738" w:rsidRPr="009C396C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926738" w:rsidP="00926738" w:rsidR="00926738" w:rsidRPr="009C396C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 w:rsidR="005F638F">
        <w:t>.</w:t>
      </w:r>
      <w:r w:rsidRPr="009C396C">
        <w:t xml:space="preserve"> st. 3</w:t>
      </w:r>
      <w:r w:rsidR="005F638F">
        <w:t>.</w:t>
      </w:r>
      <w:r w:rsidRPr="009C396C">
        <w:t xml:space="preserve"> SZ).</w:t>
      </w:r>
    </w:p>
    <w:p w:rsidRDefault="00926738" w:rsidP="000C4610" w:rsidR="00926738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C4596C">
        <w:rPr>
          <w:sz w:val="24"/>
        </w:rPr>
        <w:t>22</w:t>
      </w:r>
      <w:r w:rsidR="005F638F">
        <w:rPr>
          <w:sz w:val="24"/>
        </w:rPr>
        <w:t>. rujna</w:t>
      </w:r>
      <w:r w:rsidRPr="009C396C">
        <w:rPr>
          <w:sz w:val="24"/>
        </w:rPr>
        <w:t xml:space="preserve"> 2016. g.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</w:t>
      </w:r>
      <w:r w:rsidR="00C76DC8" w:rsidRPr="009C396C">
        <w:rPr>
          <w:sz w:val="24"/>
        </w:rPr>
        <w:t xml:space="preserve">                 </w:t>
      </w:r>
      <w:r w:rsidR="00620779"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>
      <w:pPr>
        <w:pStyle w:val="Tijeloteksta"/>
        <w:jc w:val="left"/>
        <w:rPr>
          <w:sz w:val="24"/>
        </w:rPr>
      </w:pPr>
    </w:p>
    <w:p w:rsidRDefault="000C4610" w:rsidP="00926738" w:rsidR="000C4610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926738" w:rsidP="00926738" w:rsidR="00926738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4E569A">
      <w:pPr>
        <w:numPr>
          <w:ilvl w:val="0"/>
          <w:numId w:val="10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D9381C">
        <w:t>Nenad Savić, Osijek, Vijenac Petrove Gore 16</w:t>
      </w:r>
      <w:r w:rsidR="004E569A">
        <w:t xml:space="preserve">, 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dužnik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e-oglasna ploča uz prijedlog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K-</w:t>
      </w:r>
      <w:r w:rsidR="00C4596C">
        <w:t>22.10.</w:t>
      </w:r>
    </w:p>
    <w:p w:rsidRDefault="00926738" w:rsidP="00926738" w:rsidR="00926738" w:rsidRPr="009C396C">
      <w:pPr>
        <w:jc w:val="both"/>
      </w:pPr>
    </w:p>
    <w:p w:rsidRDefault="00926738" w:rsidP="00926738" w:rsidR="00926738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/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/>
    <w:p w:rsidRDefault="006D3C3F" w:rsidP="00350E93" w:rsidR="006D3C3F" w:rsidRPr="009C396C"/>
    <w:sectPr w:rsidSect="00606835" w:rsidR="006D3C3F" w:rsidRPr="009C396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140A" w:rsidR="00DE140A">
      <w:r>
        <w:separator/>
      </w:r>
    </w:p>
  </w:endnote>
  <w:endnote w:id="0" w:type="continuationSeparator">
    <w:p w:rsidRDefault="00DE140A" w:rsidR="00DE14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140A" w:rsidR="00DE140A">
      <w:r>
        <w:separator/>
      </w:r>
    </w:p>
  </w:footnote>
  <w:footnote w:id="0" w:type="continuationSeparator">
    <w:p w:rsidRDefault="00DE140A" w:rsidR="00DE14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25B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752067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92709F">
      <w:t>6 St-</w:t>
    </w:r>
    <w:r w:rsidR="0090024C">
      <w:t>70</w:t>
    </w:r>
    <w:r w:rsidR="00BE55B5">
      <w:t>4</w:t>
    </w:r>
    <w:r w:rsidR="0092709F">
      <w:t>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90024C">
      <w:t>70</w:t>
    </w:r>
    <w:r w:rsidR="00BE55B5">
      <w:t>4</w:t>
    </w:r>
    <w:r w:rsidR="00B74FDD">
      <w:t>/</w:t>
    </w:r>
    <w:r w:rsidR="00294A49">
      <w:t>1</w:t>
    </w:r>
    <w:r w:rsidR="00057C3F">
      <w:t>6</w:t>
    </w:r>
    <w:r w:rsidR="00294A49">
      <w:t>-</w:t>
    </w:r>
    <w:r w:rsidR="002C0108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3093"/>
    <w:rsid w:val="00034891"/>
    <w:rsid w:val="000350A4"/>
    <w:rsid w:val="00036E20"/>
    <w:rsid w:val="00045B24"/>
    <w:rsid w:val="00047817"/>
    <w:rsid w:val="00052F17"/>
    <w:rsid w:val="00054EB8"/>
    <w:rsid w:val="000561D9"/>
    <w:rsid w:val="00057C3F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2CCB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372E"/>
    <w:rsid w:val="001442C0"/>
    <w:rsid w:val="00144D3E"/>
    <w:rsid w:val="001454D1"/>
    <w:rsid w:val="001461BF"/>
    <w:rsid w:val="00146C17"/>
    <w:rsid w:val="0015031F"/>
    <w:rsid w:val="001503BB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37C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108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76CC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84B9C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17E6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E569A"/>
    <w:rsid w:val="004E5C2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38F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549C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6C5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47D2F"/>
    <w:rsid w:val="007500E9"/>
    <w:rsid w:val="00752020"/>
    <w:rsid w:val="00752067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E24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0FAE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024C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2709F"/>
    <w:rsid w:val="009316B1"/>
    <w:rsid w:val="00931F93"/>
    <w:rsid w:val="00932769"/>
    <w:rsid w:val="009336C2"/>
    <w:rsid w:val="0093535A"/>
    <w:rsid w:val="009372AE"/>
    <w:rsid w:val="009400EC"/>
    <w:rsid w:val="0094131F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999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396C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7457"/>
    <w:rsid w:val="009E08A8"/>
    <w:rsid w:val="009E0BF9"/>
    <w:rsid w:val="009E12EB"/>
    <w:rsid w:val="009E25D5"/>
    <w:rsid w:val="009E323E"/>
    <w:rsid w:val="009E358F"/>
    <w:rsid w:val="009E3E1D"/>
    <w:rsid w:val="009E5FA4"/>
    <w:rsid w:val="009E6BEE"/>
    <w:rsid w:val="009F266E"/>
    <w:rsid w:val="009F30B3"/>
    <w:rsid w:val="009F4210"/>
    <w:rsid w:val="009F6AA6"/>
    <w:rsid w:val="009F72D8"/>
    <w:rsid w:val="00A02121"/>
    <w:rsid w:val="00A02272"/>
    <w:rsid w:val="00A02273"/>
    <w:rsid w:val="00A02523"/>
    <w:rsid w:val="00A030DB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1DB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371"/>
    <w:rsid w:val="00AA40A5"/>
    <w:rsid w:val="00AA6663"/>
    <w:rsid w:val="00AA6A71"/>
    <w:rsid w:val="00AB018A"/>
    <w:rsid w:val="00AB038C"/>
    <w:rsid w:val="00AB23AF"/>
    <w:rsid w:val="00AB23BA"/>
    <w:rsid w:val="00AB4CAA"/>
    <w:rsid w:val="00AB562A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6FFC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58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32B"/>
    <w:rsid w:val="00BE267B"/>
    <w:rsid w:val="00BE550E"/>
    <w:rsid w:val="00BE559E"/>
    <w:rsid w:val="00BE55B5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3DC3"/>
    <w:rsid w:val="00C4596C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0C7F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629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4C2B"/>
    <w:rsid w:val="00D856F0"/>
    <w:rsid w:val="00D91412"/>
    <w:rsid w:val="00D917CC"/>
    <w:rsid w:val="00D91FA6"/>
    <w:rsid w:val="00D9381C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4EA8"/>
    <w:rsid w:val="00DA5644"/>
    <w:rsid w:val="00DA6841"/>
    <w:rsid w:val="00DB030F"/>
    <w:rsid w:val="00DB032C"/>
    <w:rsid w:val="00DB166D"/>
    <w:rsid w:val="00DB1BF9"/>
    <w:rsid w:val="00DB50FB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40A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222E3"/>
    <w:rsid w:val="00E2233B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E1F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3A38"/>
    <w:rsid w:val="00F05AF4"/>
    <w:rsid w:val="00F05CA7"/>
    <w:rsid w:val="00F11EC1"/>
    <w:rsid w:val="00F121FB"/>
    <w:rsid w:val="00F124FB"/>
    <w:rsid w:val="00F143EA"/>
    <w:rsid w:val="00F15184"/>
    <w:rsid w:val="00F17ACD"/>
    <w:rsid w:val="00F20CBC"/>
    <w:rsid w:val="00F2248C"/>
    <w:rsid w:val="00F23CE3"/>
    <w:rsid w:val="00F24DEF"/>
    <w:rsid w:val="00F25468"/>
    <w:rsid w:val="00F25628"/>
    <w:rsid w:val="00F26050"/>
    <w:rsid w:val="00F265D4"/>
    <w:rsid w:val="00F27A96"/>
    <w:rsid w:val="00F322A5"/>
    <w:rsid w:val="00F325BF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1F22"/>
    <w:rsid w:val="00F92006"/>
    <w:rsid w:val="00F9354C"/>
    <w:rsid w:val="00F94499"/>
    <w:rsid w:val="00FA0930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206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25B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325B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325B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5B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5B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206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25B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325B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325B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5B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5B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St-704/2016</izvorni_sadrzaj>
    <derivirana_varijabla naziv="DomainObject.Predmet.OznakaBroj_1">St-704/2016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EXPORT IMPORT OSIJEK d.o.o., društvo za trgovinu i usluge</izvorni_sadrzaj>
    <derivirana_varijabla naziv="DomainObject.Predmet.ProtustrankaFormated_1">  EXPORT IMPORT OSIJEK d.o.o., društvo za trgovinu i usluge</derivirana_varijabla>
  </DomainObject.Predmet.ProtustrankaFormated>
  <DomainObject.Predmet.ProtustrankaFormatedOIB>
    <izvorni_sadrzaj>  EXPORT IMPORT OSIJEK d.o.o., društvo za trgovinu i usluge, OIB 42018604284</izvorni_sadrzaj>
    <derivirana_varijabla naziv="DomainObject.Predmet.ProtustrankaFormatedOIB_1">  EXPORT IMPORT OSIJEK d.o.o., društvo za trgovinu i usluge, OIB 42018604284</derivirana_varijabla>
  </DomainObject.Predmet.ProtustrankaFormatedOIB>
  <DomainObject.Predmet.ProtustrankaFormatedWithAdress>
    <izvorni_sadrzaj> EXPORT IMPORT OSIJEK d.o.o., društvo za trgovinu i usluge, Kardinala A.Stepinca 8, 31000 Osijek</izvorni_sadrzaj>
    <derivirana_varijabla naziv="DomainObject.Predmet.ProtustrankaFormatedWithAdress_1"> EXPORT IMPORT OSIJEK d.o.o., društvo za trgovinu i usluge, Kardinala A.Stepinca 8, 31000 Osijek</derivirana_varijabla>
  </DomainObject.Predmet.ProtustrankaFormatedWithAdress>
  <DomainObject.Predmet.ProtustrankaFormatedWithAdressOIB>
    <izvorni_sadrzaj> EXPORT IMPORT OSIJEK d.o.o., društvo za trgovinu i usluge, OIB 42018604284, Kardinala A.Stepinca 8, 31000 Osijek</izvorni_sadrzaj>
    <derivirana_varijabla naziv="DomainObject.Predmet.ProtustrankaFormatedWithAdressOIB_1"> EXPORT IMPORT OSIJEK d.o.o., društvo za trgovinu i usluge, OIB 42018604284, Kardinala A.Stepinca 8, 31000 Osijek</derivirana_varijabla>
  </DomainObject.Predmet.ProtustrankaFormatedWithAdressOIB>
  <DomainObject.Predmet.ProtustrankaWithAdress>
    <izvorni_sadrzaj>EXPORT IMPORT OSIJEK d.o.o., društvo za trgovinu i usluge Kardinala A.Stepinca 8, 31000 Osijek</izvorni_sadrzaj>
    <derivirana_varijabla naziv="DomainObject.Predmet.ProtustrankaWithAdress_1">EXPORT IMPORT OSIJEK d.o.o., društvo za trgovinu i usluge Kardinala A.Stepinca 8, 31000 Osijek</derivirana_varijabla>
  </DomainObject.Predmet.ProtustrankaWithAdress>
  <DomainObject.Predmet.ProtustrankaWithAdressOIB>
    <izvorni_sadrzaj>EXPORT IMPORT OSIJEK d.o.o., društvo za trgovinu i usluge, OIB 42018604284, Kardinala A.Stepinca 8, 31000 Osijek</izvorni_sadrzaj>
    <derivirana_varijabla naziv="DomainObject.Predmet.ProtustrankaWithAdressOIB_1">EXPORT IMPORT OSIJEK d.o.o., društvo za trgovinu i usluge, OIB 42018604284, Kardinala A.Stepinca 8, 31000 Osijek</derivirana_varijabla>
  </DomainObject.Predmet.ProtustrankaWithAdressOIB>
  <DomainObject.Predmet.ProtustrankaNazivFormated>
    <izvorni_sadrzaj>EXPORT IMPORT OSIJEK d.o.o., društvo za trgovinu i usluge</izvorni_sadrzaj>
    <derivirana_varijabla naziv="DomainObject.Predmet.ProtustrankaNazivFormated_1">EXPORT IMPORT OSIJEK d.o.o., društvo za trgovinu i usluge</derivirana_varijabla>
  </DomainObject.Predmet.ProtustrankaNazivFormated>
  <DomainObject.Predmet.ProtustrankaNazivFormatedOIB>
    <izvorni_sadrzaj>EXPORT IMPORT OSIJEK d.o.o., društvo za trgovinu i usluge, OIB 42018604284</izvorni_sadrzaj>
    <derivirana_varijabla naziv="DomainObject.Predmet.ProtustrankaNazivFormatedOIB_1">EXPORT IMPORT OSIJEK d.o.o., društvo za trgovinu i usluge, OIB 42018604284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EXPORT IMPORT OSIJEK d.o.o., društvo za trgovinu i usluge</item>
    </izvorni_sadrzaj>
    <derivirana_varijabla naziv="DomainObject.Predmet.ProtuStrankaListFormated_1">
      <item>EXPORT IMPORT OSIJEK d.o.o., društvo za trgovinu i usluge</item>
    </derivirana_varijabla>
  </DomainObject.Predmet.ProtuStrankaListFormated>
  <DomainObject.Predmet.ProtuStrankaListFormatedOIB>
    <izvorni_sadrzaj>
      <item>EXPORT IMPORT OSIJEK d.o.o., društvo za trgovinu i usluge, OIB 42018604284</item>
    </izvorni_sadrzaj>
    <derivirana_varijabla naziv="DomainObject.Predmet.ProtuStrankaListFormatedOIB_1">
      <item>EXPORT IMPORT OSIJEK d.o.o., društvo za trgovinu i usluge, OIB 42018604284</item>
    </derivirana_varijabla>
  </DomainObject.Predmet.ProtuStrankaListFormatedOIB>
  <DomainObject.Predmet.ProtuStrankaListFormatedWithAdress>
    <izvorni_sadrzaj>
      <item>EXPORT IMPORT OSIJEK d.o.o., društvo za trgovinu i usluge, Kardinala A.Stepinca 8, 31000 Osijek</item>
    </izvorni_sadrzaj>
    <derivirana_varijabla naziv="DomainObject.Predmet.ProtuStrankaListFormatedWithAdress_1">
      <item>EXPORT IMPORT OSIJEK d.o.o., društvo za trgovinu i usluge, Kardinala A.Stepinca 8, 31000 Osijek</item>
    </derivirana_varijabla>
  </DomainObject.Predmet.ProtuStrankaListFormatedWithAdress>
  <DomainObject.Predmet.ProtuStrankaListFormatedWithAdressOIB>
    <izvorni_sadrzaj>
      <item>EXPORT IMPORT OSIJEK d.o.o., društvo za trgovinu i usluge, OIB 42018604284, Kardinala A.Stepinca 8, 31000 Osijek</item>
    </izvorni_sadrzaj>
    <derivirana_varijabla naziv="DomainObject.Predmet.ProtuStrankaListFormatedWithAdressOIB_1">
      <item>EXPORT IMPORT OSIJEK d.o.o., društvo za trgovinu i usluge, OIB 42018604284, Kardinala A.Stepinca 8, 31000 Osijek</item>
    </derivirana_varijabla>
  </DomainObject.Predmet.ProtuStrankaListFormatedWithAdressOIB>
  <DomainObject.Predmet.ProtuStrankaListNazivFormated>
    <izvorni_sadrzaj>
      <item>EXPORT IMPORT OSIJEK d.o.o., društvo za trgovinu i usluge</item>
    </izvorni_sadrzaj>
    <derivirana_varijabla naziv="DomainObject.Predmet.ProtuStrankaListNazivFormated_1">
      <item>EXPORT IMPORT OSIJEK d.o.o., društvo za trgovinu i usluge</item>
    </derivirana_varijabla>
  </DomainObject.Predmet.ProtuStrankaListNazivFormated>
  <DomainObject.Predmet.ProtuStrankaListNazivFormatedOIB>
    <izvorni_sadrzaj>
      <item>EXPORT IMPORT OSIJEK d.o.o., društvo za trgovinu i usluge, OIB 42018604284</item>
    </izvorni_sadrzaj>
    <derivirana_varijabla naziv="DomainObject.Predmet.ProtuStrankaListNazivFormatedOIB_1">
      <item>EXPORT IMPORT OSIJEK d.o.o., društvo za trgovinu i usluge, OIB 42018604284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EXPORT IMPORT OSIJEK d.o.o., društvo za trgovinu i usluge</izvorni_sadrzaj>
    <derivirana_varijabla naziv="DomainObject.Predmet.ProtustrankaIDrugi_1">EXPORT IMPORT OSIJEK d.o.o., društvo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EXPORT IMPORT OSIJEK d.o.o., društvo za trgovinu i usluge, OIB 42018604284, Kardinala A.Stepinca 8, 31000 Osijek</izvorni_sadrzaj>
    <derivirana_varijabla naziv="DomainObject.Predmet.ProtustrankaIDrugiAdressOIB_1">EXPORT IMPORT OSIJEK d.o.o., društvo za trgovinu i usluge, OIB 42018604284, Kardinala A.Stepinca 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EXPORT IMPORT OSIJEK d.o.o., društvo za trgovinu i usluge</item>
    </izvorni_sadrzaj>
    <derivirana_varijabla naziv="DomainObject.Predmet.SudioniciListNaziv_1">
      <item>FINA RC OSIJEK</item>
      <item>EXPORT IMPORT OSIJEK d.o.o., društvo za trgovinu i usluge</item>
    </derivirana_varijabla>
  </DomainObject.Predmet.SudioniciListNaziv>
  <DomainObject.Predmet.SudioniciListAdressOIB>
    <izvorni_sadrzaj>
      <item>FINA RC OSIJEK, OIB 85821130368</item>
      <item>EXPORT IMPORT OSIJEK d.o.o., društvo za trgovinu i usluge, OIB 42018604284, Kardinala A.Stepinca 8,31000 Osijek</item>
    </izvorni_sadrzaj>
    <derivirana_varijabla naziv="DomainObject.Predmet.SudioniciListAdressOIB_1">
      <item>FINA RC OSIJEK, OIB 85821130368</item>
      <item>EXPORT IMPORT OSIJEK d.o.o., društvo za trgovinu i usluge, OIB 42018604284, Kardinala A.Stepinca 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42018604284</item>
    </izvorni_sadrzaj>
    <derivirana_varijabla naziv="DomainObject.Predmet.SudioniciListNazivOIB_1">
      <item>, OIB 85821130368</item>
      <item>, OIB 42018604284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46FF20-C3AB-4E72-B04E-1B16966DED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444</properties:Words>
  <properties:Characters>2190</properties:Characters>
  <properties:Lines>103</properties:Lines>
  <properties:Paragraphs>23</properties:Paragraphs>
  <properties:TotalTime>163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2016-09-22T12:05:00Z</cp:lastPrinted>
  <dcterms:modified xmlns:xsi="http://www.w3.org/2001/XMLSchema-instance" xsi:type="dcterms:W3CDTF">2016-09-22T12:15:00Z</dcterms:modified>
  <cp:revision>128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