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10C82" w14:paraId="03B86166" w:rsidRDefault="00A47C4C" w:rsidP="00A47C4C" w:rsidR="00A47C4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37D2B38" w:rsidRDefault="00A47C4C" w:rsidP="00A47C4C" w:rsidR="00A47C4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3EFE0C9" w:rsidRDefault="00A47C4C" w:rsidP="00A47C4C" w:rsidR="00A47C4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48F1F8A" w:rsidRDefault="00A47C4C" w:rsidP="00A47C4C" w:rsidR="00A47C4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1B9C488" w:rsidRDefault="00A47C4C" w:rsidP="00A47C4C" w:rsidR="00A47C4C">
      <w:pPr>
        <w:tabs>
          <w:tab w:pos="709" w:val="left"/>
        </w:tabs>
        <w:jc w:val="right"/>
      </w:pPr>
      <w:r>
        <w:t>42. St-5518/2015</w:t>
      </w:r>
    </w:p>
    <w:p w14:textId="77777777" w14:paraId="6EB54F40" w:rsidRDefault="00A47C4C" w:rsidP="00A47C4C" w:rsidR="00A47C4C">
      <w:pPr>
        <w:tabs>
          <w:tab w:pos="709" w:val="left"/>
        </w:tabs>
        <w:jc w:val="right"/>
      </w:pPr>
    </w:p>
    <w:p w14:textId="77777777" w14:paraId="3CAE2CC8" w:rsidRDefault="00A47C4C" w:rsidP="00A47C4C" w:rsidR="00A47C4C">
      <w:pPr>
        <w:tabs>
          <w:tab w:pos="709" w:val="left"/>
        </w:tabs>
        <w:jc w:val="right"/>
      </w:pPr>
    </w:p>
    <w:p w14:textId="77777777" w14:paraId="00F8C91B" w:rsidRDefault="00A47C4C" w:rsidP="00A47C4C" w:rsidR="00A47C4C">
      <w:pPr>
        <w:tabs>
          <w:tab w:pos="709" w:val="left"/>
        </w:tabs>
        <w:jc w:val="center"/>
      </w:pPr>
      <w:r>
        <w:t>R E P U B L I K A   H R V A T S K A</w:t>
      </w:r>
    </w:p>
    <w:p w14:textId="77777777" w14:paraId="6347B91E" w:rsidRDefault="00A47C4C" w:rsidP="00A47C4C" w:rsidR="00A47C4C">
      <w:pPr>
        <w:tabs>
          <w:tab w:pos="709" w:val="left"/>
        </w:tabs>
        <w:jc w:val="center"/>
      </w:pPr>
    </w:p>
    <w:p w14:textId="77777777" w14:paraId="5195A976" w:rsidRDefault="00A47C4C" w:rsidP="00A47C4C" w:rsidR="00A47C4C">
      <w:pPr>
        <w:tabs>
          <w:tab w:pos="709" w:val="left"/>
        </w:tabs>
        <w:jc w:val="center"/>
      </w:pPr>
      <w:r>
        <w:t>R J E Š E N J E</w:t>
      </w:r>
    </w:p>
    <w:p w14:textId="77777777" w14:paraId="7592F8F1" w:rsidRDefault="00A47C4C" w:rsidP="00A47C4C" w:rsidR="00A47C4C">
      <w:pPr>
        <w:tabs>
          <w:tab w:pos="709" w:val="left"/>
        </w:tabs>
        <w:jc w:val="both"/>
      </w:pPr>
    </w:p>
    <w:p w14:textId="77777777" w14:paraId="22653707" w:rsidRDefault="00A47C4C" w:rsidP="00A47C4C" w:rsidR="00A47C4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 ADITUS d.o.o., Zagreb, Gospočak 61 A, OIB 07485142150, dana 26. travnja 2016.g. </w:t>
      </w:r>
    </w:p>
    <w:p w14:textId="77777777" w14:paraId="1FFCDC97" w:rsidRDefault="00A47C4C" w:rsidP="00A47C4C" w:rsidR="00A47C4C">
      <w:pPr>
        <w:tabs>
          <w:tab w:pos="709" w:val="left"/>
        </w:tabs>
        <w:jc w:val="both"/>
      </w:pPr>
    </w:p>
    <w:p w14:textId="77777777" w14:paraId="42A7468D" w:rsidRDefault="00A47C4C" w:rsidP="00A47C4C" w:rsidR="00A47C4C">
      <w:pPr>
        <w:tabs>
          <w:tab w:pos="709" w:val="left"/>
        </w:tabs>
        <w:jc w:val="center"/>
      </w:pPr>
      <w:r>
        <w:t>r i j e š i o   j e</w:t>
      </w:r>
    </w:p>
    <w:p w14:textId="77777777" w14:paraId="264A63D2" w:rsidRDefault="00A47C4C" w:rsidP="00A47C4C" w:rsidR="00A47C4C">
      <w:pPr>
        <w:tabs>
          <w:tab w:pos="709" w:val="left"/>
        </w:tabs>
        <w:jc w:val="both"/>
      </w:pPr>
    </w:p>
    <w:p w14:textId="77777777" w14:paraId="0EE4258A" w:rsidRDefault="00A47C4C" w:rsidP="00A47C4C" w:rsidR="00A47C4C">
      <w:pPr>
        <w:ind w:firstLine="708"/>
        <w:jc w:val="both"/>
      </w:pPr>
      <w:r>
        <w:t>I    Otvara se stečajni postupak nad dužnikom ADITUS d.o.o., Zagreb, Gospočak 61 A, OIB 07485142150.</w:t>
      </w:r>
    </w:p>
    <w:p w14:textId="77777777" w14:paraId="6180E617" w:rsidRDefault="00A47C4C" w:rsidP="00A47C4C" w:rsidR="00A47C4C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2907DAB9" w:rsidRDefault="00A47C4C" w:rsidP="00A47C4C" w:rsidR="00A47C4C">
      <w:pPr>
        <w:ind w:firstLine="708"/>
        <w:jc w:val="both"/>
      </w:pPr>
    </w:p>
    <w:p w14:textId="77777777" w14:paraId="2D5EA0EF" w:rsidRDefault="00A47C4C" w:rsidP="00A47C4C" w:rsidR="00A47C4C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</w:t>
      </w:r>
      <w:r>
        <w:t>Marijan Drljanovčan, Miholjanec, Antuna Mihanovića 131, OIB: 49708160625.</w:t>
      </w:r>
    </w:p>
    <w:p w14:textId="77777777" w14:paraId="2250AD5E" w:rsidRDefault="00A47C4C" w:rsidP="00A47C4C" w:rsidR="00A47C4C">
      <w:pPr>
        <w:ind w:firstLine="708"/>
        <w:jc w:val="both"/>
      </w:pPr>
    </w:p>
    <w:p w14:textId="77777777" w14:paraId="0C17C000" w:rsidRDefault="00A47C4C" w:rsidP="00A47C4C" w:rsidR="00A47C4C">
      <w:pPr>
        <w:ind w:firstLine="708"/>
        <w:jc w:val="both"/>
      </w:pPr>
      <w:r>
        <w:t>III   Zaključuje se stečajni postupak nad dužnikom ADITUS d.o.o., Zagreb, Gospočak 61 A, OIB 07485142150.</w:t>
      </w:r>
    </w:p>
    <w:p w14:textId="77777777" w14:paraId="062D731B" w:rsidRDefault="00A47C4C" w:rsidP="00A47C4C" w:rsidR="00A47C4C">
      <w:pPr>
        <w:ind w:firstLine="708"/>
        <w:jc w:val="both"/>
      </w:pPr>
    </w:p>
    <w:p w14:textId="77777777" w14:paraId="18A581A4" w:rsidRDefault="00A47C4C" w:rsidP="00A47C4C" w:rsidR="00A47C4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06B3836" w:rsidRDefault="00A47C4C" w:rsidP="00A47C4C" w:rsidR="00A47C4C">
      <w:pPr>
        <w:ind w:firstLine="708"/>
        <w:jc w:val="both"/>
      </w:pPr>
    </w:p>
    <w:p w14:textId="77777777" w14:paraId="4C583BF8" w:rsidRDefault="00A47C4C" w:rsidP="00A47C4C" w:rsidR="00A47C4C">
      <w:pPr>
        <w:jc w:val="center"/>
      </w:pPr>
      <w:r>
        <w:t>Obrazloženje</w:t>
      </w:r>
    </w:p>
    <w:p w14:textId="77777777" w14:paraId="70017674" w:rsidRDefault="00A47C4C" w:rsidP="00A47C4C" w:rsidR="00A47C4C">
      <w:pPr>
        <w:jc w:val="center"/>
      </w:pPr>
    </w:p>
    <w:p w14:textId="77777777" w14:paraId="032A266C" w:rsidRDefault="00A47C4C" w:rsidP="00A47C4C" w:rsidR="00A47C4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310AE77" w:rsidRDefault="00A47C4C" w:rsidP="00A47C4C" w:rsidR="00A47C4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201CBAC" w:rsidRDefault="00A47C4C" w:rsidP="00A47C4C" w:rsidR="00A47C4C">
      <w:pPr>
        <w:ind w:firstLine="708"/>
        <w:jc w:val="both"/>
      </w:pPr>
      <w:r>
        <w:t>Po zaključku nije postupljeno.</w:t>
      </w:r>
    </w:p>
    <w:p w14:textId="77777777" w14:paraId="09EF580E" w:rsidRDefault="00A47C4C" w:rsidP="00A47C4C" w:rsidR="00A47C4C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E11C35D" w:rsidRDefault="00A47C4C" w:rsidP="00A47C4C" w:rsidR="00A47C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A809C0E" w:rsidRDefault="00A47C4C" w:rsidP="00A47C4C" w:rsidR="00A47C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EF93B0" w:rsidRDefault="00A47C4C" w:rsidP="00A47C4C" w:rsidR="00A47C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C018F2A" w:rsidRDefault="00A47C4C" w:rsidP="00A47C4C" w:rsidR="00A47C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62DE425B" w:rsidRDefault="00A47C4C" w:rsidP="00A47C4C" w:rsidR="00A47C4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3A47FE5" w:rsidRDefault="00A47C4C" w:rsidP="00A47C4C" w:rsidR="00A47C4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89ED66D" w:rsidTr="00A47C4C" w:rsidR="00A47C4C">
        <w:tc>
          <w:tcPr>
            <w:tcW w:type="dxa" w:w="2346"/>
          </w:tcPr>
          <w:p w14:textId="77777777" w14:paraId="58CB17B5" w:rsidRDefault="00A47C4C" w:rsidR="00A47C4C">
            <w:pPr>
              <w:tabs>
                <w:tab w:pos="709" w:val="left"/>
              </w:tabs>
              <w:jc w:val="right"/>
            </w:pPr>
            <w:r>
              <w:t>42. St-5518/2015</w:t>
            </w:r>
          </w:p>
          <w:p w14:textId="77777777" w14:paraId="02595858" w:rsidRDefault="00A47C4C" w:rsidR="00A47C4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094DEC1" w:rsidRDefault="00A47C4C" w:rsidP="00A47C4C" w:rsidR="00A47C4C">
      <w:pPr>
        <w:jc w:val="both"/>
      </w:pPr>
    </w:p>
    <w:p w14:textId="77777777" w14:paraId="2A3263B6" w:rsidRDefault="00A47C4C" w:rsidP="00A47C4C" w:rsidR="00A47C4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A280F89" w:rsidRDefault="00A47C4C" w:rsidP="00A47C4C" w:rsidR="00A47C4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DE8F37B" w:rsidRDefault="00A47C4C" w:rsidP="00A47C4C" w:rsidR="00A47C4C">
      <w:pPr>
        <w:jc w:val="both"/>
      </w:pPr>
      <w:r>
        <w:tab/>
        <w:t>Izbor stečajnog upravitelja odabran je primjenom odredbe čl. 432 SZ.</w:t>
      </w:r>
    </w:p>
    <w:p w14:textId="77777777" w14:paraId="0CD18111" w:rsidRDefault="00A47C4C" w:rsidP="00A47C4C" w:rsidR="00A47C4C">
      <w:pPr>
        <w:jc w:val="both"/>
      </w:pPr>
      <w:r>
        <w:tab/>
      </w:r>
    </w:p>
    <w:p w14:textId="77777777" w14:paraId="5C51124F" w:rsidRDefault="00A47C4C" w:rsidP="00A47C4C" w:rsidR="00A47C4C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2D385630" w:rsidRDefault="00A47C4C" w:rsidP="00A47C4C" w:rsidR="00A47C4C">
      <w:pPr>
        <w:tabs>
          <w:tab w:pos="709" w:val="left"/>
        </w:tabs>
      </w:pPr>
    </w:p>
    <w:p w14:textId="77777777" w14:paraId="654F4215" w:rsidRDefault="00A47C4C" w:rsidP="00A47C4C" w:rsidR="00A47C4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CA706E2" w:rsidRDefault="00A47C4C" w:rsidP="00A47C4C" w:rsidR="00A47C4C">
      <w:pPr>
        <w:tabs>
          <w:tab w:pos="709" w:val="left"/>
        </w:tabs>
      </w:pPr>
    </w:p>
    <w:p w14:textId="77777777" w14:paraId="1EBFCB1E" w:rsidRDefault="00A47C4C" w:rsidP="00A47C4C" w:rsidR="00A47C4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EE00E86" w:rsidRDefault="00A47C4C" w:rsidP="00A47C4C" w:rsidR="00A47C4C">
      <w:pPr>
        <w:tabs>
          <w:tab w:pos="709" w:val="left"/>
        </w:tabs>
      </w:pPr>
    </w:p>
    <w:p w14:textId="77777777" w14:paraId="3499EF3D" w:rsidRDefault="00A47C4C" w:rsidP="00A47C4C" w:rsidR="00A47C4C">
      <w:pPr>
        <w:jc w:val="both"/>
      </w:pPr>
      <w:r>
        <w:t>UPUTA O PRAVNOM LIJEKU:</w:t>
      </w:r>
    </w:p>
    <w:p w14:textId="77777777" w14:paraId="107BD8B8" w:rsidRDefault="00A47C4C" w:rsidP="00A47C4C" w:rsidR="00A47C4C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7A35D159" w:rsidRDefault="00A47C4C" w:rsidP="00A47C4C" w:rsidR="00A47C4C">
      <w:pPr>
        <w:jc w:val="both"/>
      </w:pPr>
    </w:p>
    <w:p w14:textId="77777777" w14:paraId="7DAD409C" w:rsidRDefault="00A47C4C" w:rsidP="00A47C4C" w:rsidR="00A47C4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A94957B" w:rsidRDefault="00A47C4C" w:rsidP="00A47C4C" w:rsidR="00A47C4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13796C8" w:rsidRDefault="00A47C4C" w:rsidP="00A47C4C" w:rsidR="00A47C4C">
      <w:pPr>
        <w:jc w:val="both"/>
      </w:pPr>
    </w:p>
    <w:p w14:textId="77777777" w14:paraId="3CA03D50" w:rsidRDefault="00A47C4C" w:rsidP="00A47C4C" w:rsidR="00A47C4C">
      <w:pPr>
        <w:jc w:val="both"/>
        <w:rPr>
          <w:i/>
        </w:rPr>
      </w:pPr>
    </w:p>
    <w:p w14:textId="77777777" w14:paraId="6A5D0AEA" w:rsidRDefault="00A47C4C" w:rsidP="00A47C4C" w:rsidR="00A47C4C">
      <w:pPr>
        <w:jc w:val="both"/>
      </w:pPr>
    </w:p>
    <w:p w14:textId="77777777" w14:paraId="0E789F95" w:rsidRDefault="00A47C4C" w:rsidP="00A47C4C" w:rsidR="00A47C4C">
      <w:pPr>
        <w:tabs>
          <w:tab w:pos="709" w:val="left"/>
        </w:tabs>
      </w:pPr>
    </w:p>
    <w:p w14:textId="04533568" w14:paraId="0453356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47C4C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7C4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47C4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7C4C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47C4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C4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7C4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47C4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7C4C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47C4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C4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42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5518</izvorni_sadrzaj>
    <derivirana_varijabla naziv="DomainObject.Predmet.Broj_1">5518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St-5518/2015</izvorni_sadrzaj>
    <derivirana_varijabla naziv="DomainObject.Predmet.OznakaBroj_1">St-5518/2015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ADITUS d.o.o.</izvorni_sadrzaj>
    <derivirana_varijabla naziv="DomainObject.Predmet.ProtustrankaFormated_1">  ADITUS d.o.o.</derivirana_varijabla>
  </DomainObject.Predmet.ProtustrankaFormated>
  <DomainObject.Predmet.ProtustrankaFormatedOIB>
    <izvorni_sadrzaj>  ADITUS d.o.o., OIB 07485142150</izvorni_sadrzaj>
    <derivirana_varijabla naziv="DomainObject.Predmet.ProtustrankaFormatedOIB_1">  ADITUS d.o.o., OIB 07485142150</derivirana_varijabla>
  </DomainObject.Predmet.ProtustrankaFormatedOIB>
  <DomainObject.Predmet.ProtustrankaFormatedWithAdress>
    <izvorni_sadrzaj> ADITUS d.o.o., Gospočak 61/A, 10000 Zagreb</izvorni_sadrzaj>
    <derivirana_varijabla naziv="DomainObject.Predmet.ProtustrankaFormatedWithAdress_1"> ADITUS d.o.o., Gospočak 61/A, 10000 Zagreb</derivirana_varijabla>
  </DomainObject.Predmet.ProtustrankaFormatedWithAdress>
  <DomainObject.Predmet.ProtustrankaFormatedWithAdressOIB>
    <izvorni_sadrzaj> ADITUS d.o.o., OIB 07485142150, Gospočak 61/A, 10000 Zagreb</izvorni_sadrzaj>
    <derivirana_varijabla naziv="DomainObject.Predmet.ProtustrankaFormatedWithAdressOIB_1"> ADITUS d.o.o., OIB 07485142150, Gospočak 61/A, 10000 Zagreb</derivirana_varijabla>
  </DomainObject.Predmet.ProtustrankaFormatedWithAdressOIB>
  <DomainObject.Predmet.ProtustrankaWithAdress>
    <izvorni_sadrzaj>ADITUS d.o.o. Gospočak 61/A, 10000 Zagreb</izvorni_sadrzaj>
    <derivirana_varijabla naziv="DomainObject.Predmet.ProtustrankaWithAdress_1">ADITUS d.o.o. Gospočak 61/A, 10000 Zagreb</derivirana_varijabla>
  </DomainObject.Predmet.ProtustrankaWithAdress>
  <DomainObject.Predmet.ProtustrankaWithAdressOIB>
    <izvorni_sadrzaj>ADITUS d.o.o., OIB 07485142150, Gospočak 61/A, 10000 Zagreb</izvorni_sadrzaj>
    <derivirana_varijabla naziv="DomainObject.Predmet.ProtustrankaWithAdressOIB_1">ADITUS d.o.o., OIB 07485142150, Gospočak 61/A, 10000 Zagreb</derivirana_varijabla>
  </DomainObject.Predmet.ProtustrankaWithAdressOIB>
  <DomainObject.Predmet.ProtustrankaNazivFormated>
    <izvorni_sadrzaj>ADITUS d.o.o.</izvorni_sadrzaj>
    <derivirana_varijabla naziv="DomainObject.Predmet.ProtustrankaNazivFormated_1">ADITUS d.o.o.</derivirana_varijabla>
  </DomainObject.Predmet.ProtustrankaNazivFormated>
  <DomainObject.Predmet.ProtustrankaNazivFormatedOIB>
    <izvorni_sadrzaj>ADITUS d.o.o., OIB 07485142150</izvorni_sadrzaj>
    <derivirana_varijabla naziv="DomainObject.Predmet.ProtustrankaNazivFormatedOIB_1">ADITUS d.o.o., OIB 07485142150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ADITUS d.o.o.</item>
    </izvorni_sadrzaj>
    <derivirana_varijabla naziv="DomainObject.Predmet.ProtuStrankaListFormated_1">
      <item>ADITUS d.o.o.</item>
    </derivirana_varijabla>
  </DomainObject.Predmet.ProtuStrankaListFormated>
  <DomainObject.Predmet.ProtuStrankaListFormatedOIB>
    <izvorni_sadrzaj>
      <item>ADITUS d.o.o., OIB 07485142150</item>
    </izvorni_sadrzaj>
    <derivirana_varijabla naziv="DomainObject.Predmet.ProtuStrankaListFormatedOIB_1">
      <item>ADITUS d.o.o., OIB 07485142150</item>
    </derivirana_varijabla>
  </DomainObject.Predmet.ProtuStrankaListFormatedOIB>
  <DomainObject.Predmet.ProtuStrankaListFormatedWithAdress>
    <izvorni_sadrzaj>
      <item>ADITUS d.o.o., Gospočak 61/A, 10000 Zagreb</item>
    </izvorni_sadrzaj>
    <derivirana_varijabla naziv="DomainObject.Predmet.ProtuStrankaListFormatedWithAdress_1">
      <item>ADITUS d.o.o., Gospočak 61/A, 10000 Zagreb</item>
    </derivirana_varijabla>
  </DomainObject.Predmet.ProtuStrankaListFormatedWithAdress>
  <DomainObject.Predmet.ProtuStrankaListFormatedWithAdressOIB>
    <izvorni_sadrzaj>
      <item>ADITUS d.o.o., OIB 07485142150, Gospočak 61/A, 10000 Zagreb</item>
    </izvorni_sadrzaj>
    <derivirana_varijabla naziv="DomainObject.Predmet.ProtuStrankaListFormatedWithAdressOIB_1">
      <item>ADITUS d.o.o., OIB 07485142150, Gospočak 61/A, 10000 Zagreb</item>
    </derivirana_varijabla>
  </DomainObject.Predmet.ProtuStrankaListFormatedWithAdressOIB>
  <DomainObject.Predmet.ProtuStrankaListNazivFormated>
    <izvorni_sadrzaj>
      <item>ADITUS d.o.o.</item>
    </izvorni_sadrzaj>
    <derivirana_varijabla naziv="DomainObject.Predmet.ProtuStrankaListNazivFormated_1">
      <item>ADITUS d.o.o.</item>
    </derivirana_varijabla>
  </DomainObject.Predmet.ProtuStrankaListNazivFormated>
  <DomainObject.Predmet.ProtuStrankaListNazivFormatedOIB>
    <izvorni_sadrzaj>
      <item>ADITUS d.o.o., OIB 07485142150</item>
    </izvorni_sadrzaj>
    <derivirana_varijabla naziv="DomainObject.Predmet.ProtuStrankaListNazivFormatedOIB_1">
      <item>ADITUS d.o.o., OIB 07485142150</item>
    </derivirana_varijabla>
  </DomainObject.Predmet.ProtuStrankaListNazivFormatedOIB>
  <DomainObject.Predmet.OstaliListFormated>
    <izvorni_sadrzaj>
      <item>Tatjana Ceranić-faust</item>
      <item>HRVATSKI ZAVOD ZA MIROVINSKO OSIGURANJE</item>
    </izvorni_sadrzaj>
    <derivirana_varijabla naziv="DomainObject.Predmet.OstaliListFormated_1">
      <item>Tatjana Ceranić-faust</item>
      <item>HRVATSKI ZAVOD ZA MIROVINSKO OSIGURANJE</item>
    </derivirana_varijabla>
  </DomainObject.Predmet.OstaliListFormated>
  <DomainObject.Predmet.OstaliListFormatedOIB>
    <izvorni_sadrzaj>
      <item>Tatjana Ceranić-faust, OIB 76964972647</item>
      <item>HRVATSKI ZAVOD ZA MIROVINSKO OSIGURANJE, OIB 84397956623</item>
    </izvorni_sadrzaj>
    <derivirana_varijabla naziv="DomainObject.Predmet.OstaliListFormatedOIB_1">
      <item>Tatjana Ceranić-faust, OIB 76964972647</item>
      <item>HRVATSKI ZAVOD ZA MIROVINSKO OSIGURANJE, OIB 84397956623</item>
    </derivirana_varijabla>
  </DomainObject.Predmet.OstaliListFormatedOIB>
  <DomainObject.Predmet.OstaliListFormatedWithAdress>
    <izvorni_sadrzaj>
      <item>Tatjana Ceranić-faust, Ulica Alexandera Von Humboldta 8, 10000 Zagreb</item>
      <item>HRVATSKI ZAVOD ZA MIROVINSKO OSIGURANJE, Trpimirova 4, 10000 Zagreb</item>
    </izvorni_sadrzaj>
    <derivirana_varijabla naziv="DomainObject.Predmet.OstaliListFormatedWithAdress_1">
      <item>Tatjana Ceranić-faust, Ulica Alexandera Von Humboldta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Tatjana Ceranić-faust, OIB 76964972647, Ulica Alexandera Von Humboldta 8, 10000 Zagreb</item>
      <item>HRVATSKI ZAVOD ZA MIROVINSKO OSIGURANJE, OIB 84397956623, Trpimirova 4, 10000 Zagreb</item>
    </izvorni_sadrzaj>
    <derivirana_varijabla naziv="DomainObject.Predmet.OstaliListFormatedWithAdressOIB_1">
      <item>Tatjana Ceranić-faust, OIB 76964972647, Ulica Alexandera Von Humboldta 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Tatjana Ceranić-faust</item>
      <item>HRVATSKI ZAVOD ZA MIROVINSKO OSIGURANJE</item>
    </izvorni_sadrzaj>
    <derivirana_varijabla naziv="DomainObject.Predmet.OstaliListNazivFormated_1">
      <item>Tatjana Ceranić-faust</item>
      <item>HRVATSKI ZAVOD ZA MIROVINSKO OSIGURANJE</item>
    </derivirana_varijabla>
  </DomainObject.Predmet.OstaliListNazivFormated>
  <DomainObject.Predmet.OstaliListNazivFormatedOIB>
    <izvorni_sadrzaj>
      <item>Tatjana Ceranić-faust, OIB 76964972647</item>
      <item>HRVATSKI ZAVOD ZA MIROVINSKO OSIGURANJE, OIB 84397956623</item>
    </izvorni_sadrzaj>
    <derivirana_varijabla naziv="DomainObject.Predmet.OstaliListNazivFormatedOIB_1">
      <item>Tatjana Ceranić-faust, OIB 76964972647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ADITUS d.o.o.</izvorni_sadrzaj>
    <derivirana_varijabla naziv="DomainObject.Predmet.ProtustrankaIDrugi_1">ADITUS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ADITUS d.o.o., OIB 07485142150, Gospočak 61/A, 10000 Zagreb</izvorni_sadrzaj>
    <derivirana_varijabla naziv="DomainObject.Predmet.ProtustrankaIDrugiAdressOIB_1">ADITUS d.o.o., OIB 07485142150, Gospočak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ADITUS d.o.o.</item>
      <item>Tatjana Ceranić-faust</item>
      <item>HRVATSKI ZAVOD ZA MIROVINSKO OSIGURANJE</item>
    </izvorni_sadrzaj>
    <derivirana_varijabla naziv="DomainObject.Predmet.SudioniciListNaziv_1">
      <item>FINA Regionalni centar Zagreb</item>
      <item>ADITUS d.o.o.</item>
      <item>Tatjana Ceranić-faust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ADITUS d.o.o., OIB 07485142150, Gospočak 61/A,10000 Zagreb</item>
      <item>Tatjana Ceranić-faust, OIB 76964972647, Ulica Alexandera Von Humboldta 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ADITUS d.o.o., OIB 07485142150, Gospočak 61/A,10000 Zagreb</item>
      <item>Tatjana Ceranić-faust, OIB 76964972647, Ulica Alexandera Von Humboldta 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07485142150</item>
      <item>, OIB 76964972647</item>
      <item>, OIB 84397956623</item>
    </izvorni_sadrzaj>
    <derivirana_varijabla naziv="DomainObject.Predmet.SudioniciListNazivOIB_1">
      <item>, OIB 85821130368</item>
      <item>, OIB 07485142150</item>
      <item>, OIB 76964972647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1845</properties:Characters>
  <properties:Lines>74</properties:Lines>
  <properties:Paragraphs>31</properties:Paragraphs>
  <properties:TotalTime>1</properties:TotalTime>
  <properties:ScaleCrop>false</properties:ScaleCrop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