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d2d8" w14:paraId="4aed2d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8C2358">
        <w:rPr>
          <w:lang w:val="hr-HR"/>
        </w:rPr>
        <w:t>51</w:t>
      </w:r>
      <w:r w:rsidR="004E2A79">
        <w:rPr>
          <w:lang w:val="hr-HR"/>
        </w:rPr>
        <w:t>9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66260">
        <w:rPr>
          <w:lang w:val="hr-HR"/>
        </w:rPr>
        <w:t xml:space="preserve"> </w:t>
      </w:r>
      <w:r w:rsidR="004E2A79">
        <w:rPr>
          <w:lang w:val="hr-HR"/>
        </w:rPr>
        <w:t>DOLAR d.o.o. za trgovinu i usluge, Virovitica, Trg dr. Franje Tuđmana 1</w:t>
      </w:r>
      <w:r w:rsidR="00151C8B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E2A79">
        <w:rPr>
          <w:lang w:val="hr-HR"/>
        </w:rPr>
        <w:t>010073428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E2A79">
        <w:rPr>
          <w:lang w:val="hr-HR"/>
        </w:rPr>
        <w:t>89936099281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C2358">
        <w:rPr>
          <w:lang w:val="hr-HR"/>
        </w:rPr>
        <w:t>51</w:t>
      </w:r>
      <w:r w:rsidR="004E2A79">
        <w:rPr>
          <w:lang w:val="hr-HR"/>
        </w:rPr>
        <w:t>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E2A79">
        <w:rPr>
          <w:lang w:val="hr-HR"/>
        </w:rPr>
        <w:t>123.405,69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4E2A79">
        <w:rPr>
          <w:lang w:val="hr-HR"/>
        </w:rPr>
        <w:t xml:space="preserve">Marija </w:t>
      </w:r>
      <w:proofErr w:type="spellStart"/>
      <w:r w:rsidR="004E2A79">
        <w:rPr>
          <w:lang w:val="hr-HR"/>
        </w:rPr>
        <w:t>Hanzić</w:t>
      </w:r>
      <w:proofErr w:type="spellEnd"/>
      <w:r w:rsidR="004E2A79">
        <w:rPr>
          <w:lang w:val="hr-HR"/>
        </w:rPr>
        <w:t xml:space="preserve">, iz </w:t>
      </w:r>
      <w:proofErr w:type="spellStart"/>
      <w:r w:rsidR="004E2A79">
        <w:rPr>
          <w:lang w:val="hr-HR"/>
        </w:rPr>
        <w:t>Korije</w:t>
      </w:r>
      <w:proofErr w:type="spellEnd"/>
      <w:r w:rsidR="004E2A79">
        <w:rPr>
          <w:lang w:val="hr-HR"/>
        </w:rPr>
        <w:t>, Stjepana Radića 11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E2A79">
        <w:rPr>
          <w:lang w:val="hr-HR"/>
        </w:rPr>
        <w:t>15846230339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C2358">
        <w:rPr>
          <w:lang w:val="hr-HR"/>
        </w:rPr>
        <w:t>31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8C2358">
        <w:rPr>
          <w:lang w:val="hr-HR"/>
        </w:rPr>
        <w:t>31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F65" w:rsidR="00135F65">
      <w:r>
        <w:separator/>
      </w:r>
    </w:p>
  </w:endnote>
  <w:endnote w:id="0" w:type="continuationSeparator">
    <w:p w:rsidRDefault="00135F65" w:rsidR="00135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F65" w:rsidR="00135F65">
      <w:r>
        <w:separator/>
      </w:r>
    </w:p>
  </w:footnote>
  <w:footnote w:id="0" w:type="continuationSeparator">
    <w:p w:rsidRDefault="00135F65" w:rsidR="00135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218C"/>
    <w:rsid w:val="000B6A05"/>
    <w:rsid w:val="000E2229"/>
    <w:rsid w:val="000E2494"/>
    <w:rsid w:val="00135F65"/>
    <w:rsid w:val="00151C8B"/>
    <w:rsid w:val="00170D33"/>
    <w:rsid w:val="00184DF0"/>
    <w:rsid w:val="001B397D"/>
    <w:rsid w:val="00230CD2"/>
    <w:rsid w:val="00266260"/>
    <w:rsid w:val="0032457F"/>
    <w:rsid w:val="003A10F9"/>
    <w:rsid w:val="003E56D2"/>
    <w:rsid w:val="003F72C8"/>
    <w:rsid w:val="004006EF"/>
    <w:rsid w:val="004525DA"/>
    <w:rsid w:val="004629E7"/>
    <w:rsid w:val="004B0A09"/>
    <w:rsid w:val="004B7E8E"/>
    <w:rsid w:val="004E2A79"/>
    <w:rsid w:val="00505F14"/>
    <w:rsid w:val="0052619D"/>
    <w:rsid w:val="005609E1"/>
    <w:rsid w:val="005A21BE"/>
    <w:rsid w:val="005D3406"/>
    <w:rsid w:val="00605F99"/>
    <w:rsid w:val="0060723F"/>
    <w:rsid w:val="006107FD"/>
    <w:rsid w:val="00617995"/>
    <w:rsid w:val="00655553"/>
    <w:rsid w:val="00666165"/>
    <w:rsid w:val="00674F9D"/>
    <w:rsid w:val="006767EE"/>
    <w:rsid w:val="006B32F7"/>
    <w:rsid w:val="007733EB"/>
    <w:rsid w:val="007916AB"/>
    <w:rsid w:val="007E14B6"/>
    <w:rsid w:val="007E27E0"/>
    <w:rsid w:val="008259B1"/>
    <w:rsid w:val="00831DA7"/>
    <w:rsid w:val="008517A6"/>
    <w:rsid w:val="00891DB5"/>
    <w:rsid w:val="008A217A"/>
    <w:rsid w:val="008C2358"/>
    <w:rsid w:val="008C7CA9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94EDF"/>
    <w:rsid w:val="00AB4255"/>
    <w:rsid w:val="00B24E12"/>
    <w:rsid w:val="00B5024E"/>
    <w:rsid w:val="00B53C1D"/>
    <w:rsid w:val="00B7583B"/>
    <w:rsid w:val="00B97F89"/>
    <w:rsid w:val="00BA6367"/>
    <w:rsid w:val="00BE2EE0"/>
    <w:rsid w:val="00C10334"/>
    <w:rsid w:val="00C435AB"/>
    <w:rsid w:val="00C46B62"/>
    <w:rsid w:val="00C57F8B"/>
    <w:rsid w:val="00CA6057"/>
    <w:rsid w:val="00CD08D1"/>
    <w:rsid w:val="00CD6B0C"/>
    <w:rsid w:val="00CF6168"/>
    <w:rsid w:val="00D3236E"/>
    <w:rsid w:val="00D42EE3"/>
    <w:rsid w:val="00D46E25"/>
    <w:rsid w:val="00D73D5F"/>
    <w:rsid w:val="00D81A66"/>
    <w:rsid w:val="00DC7979"/>
    <w:rsid w:val="00E568AC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7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2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7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2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St-519/2015</izvorni_sadrzaj>
    <derivirana_varijabla naziv="DomainObject.Predmet.OznakaBroj_1">St-519/2015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DOLAR d.o.o. za trgovinu i usluge, Virovitica zastupanog po punomoćniku Marija Hanzić</izvorni_sadrzaj>
    <derivirana_varijabla naziv="DomainObject.Predmet.ProtustrankaFormated_1">  DOLAR d.o.o. za trgovinu i usluge, Virovitica zastupanog po punomoćniku Marija Hanzić</derivirana_varijabla>
  </DomainObject.Predmet.ProtustrankaFormated>
  <DomainObject.Predmet.ProtustrankaFormatedOIB>
    <izvorni_sadrzaj>  DOLAR d.o.o. za trgovinu i usluge, Virovitica, OIB 89936099281 zastupanog po punomoćniku Marija Hanzić</izvorni_sadrzaj>
    <derivirana_varijabla naziv="DomainObject.Predmet.ProtustrankaFormatedOIB_1">  DOLAR d.o.o. za trgovinu i usluge, Virovitica, OIB 89936099281 zastupanog po punomoćniku Marija Hanzić</derivirana_varijabla>
  </DomainObject.Predmet.ProtustrankaFormatedOIB>
  <DomainObject.Predmet.ProtustrankaFormatedWithAdress>
    <izvorni_sadrzaj> DOLAR d.o.o. za trgovinu i usluge, Virovitica, Trg dr. Franje Tuđmana 1, 33000 Virovitica zastupanog po punomoćniku Marija Hanzić</izvorni_sadrzaj>
    <derivirana_varijabla naziv="DomainObject.Predmet.ProtustrankaFormatedWithAdress_1"> DOLAR d.o.o. za trgovinu i usluge, Virovitica, Trg dr. Franje Tuđmana 1, 33000 Virovitica zastupanog po punomoćniku Marija Hanzić</derivirana_varijabla>
  </DomainObject.Predmet.ProtustrankaFormatedWithAdress>
  <DomainObject.Predmet.ProtustrankaFormatedWithAdressOIB>
    <izvorni_sadrzaj> DOLAR d.o.o. za trgovinu i usluge, Virovitica, OIB 89936099281, Trg dr. Franje Tuđmana 1, 33000 Virovitica zastupanog po punomoćniku Marija Hanzić</izvorni_sadrzaj>
    <derivirana_varijabla naziv="DomainObject.Predmet.ProtustrankaFormatedWithAdressOIB_1"> DOLAR d.o.o. za trgovinu i usluge, Virovitica, OIB 89936099281, Trg dr. Franje Tuđmana 1, 33000 Virovitica zastupanog po punomoćniku Marija Hanzić</derivirana_varijabla>
  </DomainObject.Predmet.ProtustrankaFormatedWithAdressOIB>
  <DomainObject.Predmet.ProtustrankaWithAdress>
    <izvorni_sadrzaj>DOLAR d.o.o. za trgovinu i usluge, Virovitica Trg dr. Franje Tuđmana 1, 33000 Virovitica</izvorni_sadrzaj>
    <derivirana_varijabla naziv="DomainObject.Predmet.ProtustrankaWithAdress_1">DOLAR d.o.o. za trgovinu i usluge, Virovitica Trg dr. Franje Tuđmana 1, 33000 Virovitica</derivirana_varijabla>
  </DomainObject.Predmet.ProtustrankaWithAdress>
  <DomainObject.Predmet.ProtustrankaWithAdressOIB>
    <izvorni_sadrzaj>DOLAR d.o.o. za trgovinu i usluge, Virovitica, OIB 89936099281, Trg dr. Franje Tuđmana 1, 33000 Virovitica</izvorni_sadrzaj>
    <derivirana_varijabla naziv="DomainObject.Predmet.ProtustrankaWithAdressOIB_1">DOLAR d.o.o. za trgovinu i usluge, Virovitica, OIB 89936099281, Trg dr. Franje Tuđmana 1, 33000 Virovitica</derivirana_varijabla>
  </DomainObject.Predmet.ProtustrankaWithAdressOIB>
  <DomainObject.Predmet.ProtustrankaNazivFormated>
    <izvorni_sadrzaj>DOLAR d.o.o. za trgovinu i usluge, Virovitica</izvorni_sadrzaj>
    <derivirana_varijabla naziv="DomainObject.Predmet.ProtustrankaNazivFormated_1">DOLAR d.o.o. za trgovinu i usluge, Virovitica</derivirana_varijabla>
  </DomainObject.Predmet.ProtustrankaNazivFormated>
  <DomainObject.Predmet.ProtustrankaNazivFormatedOIB>
    <izvorni_sadrzaj>DOLAR d.o.o. za trgovinu i usluge, Virovitica, OIB 89936099281</izvorni_sadrzaj>
    <derivirana_varijabla naziv="DomainObject.Predmet.ProtustrankaNazivFormatedOIB_1">DOLAR d.o.o. za trgovinu i usluge, Virovitica, OIB 89936099281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DOLAR d.o.o. za trgovinu i usluge, Virovitica zastupanog po punomoćniku Marija Hanzić</item>
    </izvorni_sadrzaj>
    <derivirana_varijabla naziv="DomainObject.Predmet.ProtuStrankaListFormated_1">
      <item>DOLAR d.o.o. za trgovinu i usluge, Virovitica zastupanog po punomoćniku Marija Hanzić</item>
    </derivirana_varijabla>
  </DomainObject.Predmet.ProtuStrankaListFormated>
  <DomainObject.Predmet.ProtuStrankaListFormatedOIB>
    <izvorni_sadrzaj>
      <item>DOLAR d.o.o. za trgovinu i usluge, Virovitica, OIB 89936099281 zastupanog po punomoćniku Marija Hanzić</item>
    </izvorni_sadrzaj>
    <derivirana_varijabla naziv="DomainObject.Predmet.ProtuStrankaListFormatedOIB_1">
      <item>DOLAR d.o.o. za trgovinu i usluge, Virovitica, OIB 89936099281 zastupanog po punomoćniku Marija Hanzić</item>
    </derivirana_varijabla>
  </DomainObject.Predmet.ProtuStrankaListFormatedOIB>
  <DomainObject.Predmet.ProtuStrankaListFormatedWithAdress>
    <izvorni_sadrzaj>
      <item>DOLAR d.o.o. za trgovinu i usluge, Virovitica, Trg dr. Franje Tuđmana 1, 33000 Virovitica zastupanog po punomoćniku Marija Hanzić</item>
    </izvorni_sadrzaj>
    <derivirana_varijabla naziv="DomainObject.Predmet.ProtuStrankaListFormatedWithAdress_1">
      <item>DOLAR d.o.o. za trgovinu i usluge, Virovitica, Trg dr. Franje Tuđmana 1, 33000 Virovitica zastupanog po punomoćniku Marija Hanzić</item>
    </derivirana_varijabla>
  </DomainObject.Predmet.ProtuStrankaListFormatedWithAdress>
  <DomainObject.Predmet.ProtuStrankaListFormatedWithAdressOIB>
    <izvorni_sadrzaj>
      <item>DOLAR d.o.o. za trgovinu i usluge, Virovitica, OIB 89936099281, Trg dr. Franje Tuđmana 1, 33000 Virovitica zastupanog po punomoćniku Marija Hanzić</item>
    </izvorni_sadrzaj>
    <derivirana_varijabla naziv="DomainObject.Predmet.ProtuStrankaListFormatedWithAdressOIB_1">
      <item>DOLAR d.o.o. za trgovinu i usluge, Virovitica, OIB 89936099281, Trg dr. Franje Tuđmana 1, 33000 Virovitica zastupanog po punomoćniku Marija Hanzić</item>
    </derivirana_varijabla>
  </DomainObject.Predmet.ProtuStrankaListFormatedWithAdressOIB>
  <DomainObject.Predmet.ProtuStrankaListNazivFormated>
    <izvorni_sadrzaj>
      <item>DOLAR d.o.o. za trgovinu i usluge, Virovitica</item>
    </izvorni_sadrzaj>
    <derivirana_varijabla naziv="DomainObject.Predmet.ProtuStrankaListNazivFormated_1">
      <item>DOLAR d.o.o. za trgovinu i usluge, Virovitica</item>
    </derivirana_varijabla>
  </DomainObject.Predmet.ProtuStrankaListNazivFormated>
  <DomainObject.Predmet.ProtuStrankaListNazivFormatedOIB>
    <izvorni_sadrzaj>
      <item>DOLAR d.o.o. za trgovinu i usluge, Virovitica, OIB 89936099281</item>
    </izvorni_sadrzaj>
    <derivirana_varijabla naziv="DomainObject.Predmet.ProtuStrankaListNazivFormatedOIB_1">
      <item>DOLAR d.o.o. za trgovinu i usluge, Virovitica, OIB 89936099281</item>
    </derivirana_varijabla>
  </DomainObject.Predmet.ProtuStrankaListNazivFormatedOIB>
  <DomainObject.Predmet.OstaliListFormated>
    <izvorni_sadrzaj>
      <item>Marija Hanzić punomoćnik sudionika u postupku DOLAR d.o.o. za trgovinu i usluge, Virovitica</item>
    </izvorni_sadrzaj>
    <derivirana_varijabla naziv="DomainObject.Predmet.OstaliListFormated_1">
      <item>Marija Hanzić punomoćnik sudionika u postupku DOLAR d.o.o. za trgovinu i usluge, Virovitica</item>
    </derivirana_varijabla>
  </DomainObject.Predmet.OstaliListFormated>
  <DomainObject.Predmet.OstaliListFormatedOIB>
    <izvorni_sadrzaj>
      <item>Marija Hanzić, OIB 15846230339 punomoćnik sudionika u postupku DOLAR d.o.o. za trgovinu i usluge, Virovitica</item>
    </izvorni_sadrzaj>
    <derivirana_varijabla naziv="DomainObject.Predmet.OstaliListFormatedOIB_1">
      <item>Marija Hanzić, OIB 15846230339 punomoćnik sudionika u postupku DOLAR d.o.o. za trgovinu i usluge, Virovitica</item>
    </derivirana_varijabla>
  </DomainObject.Predmet.OstaliListFormatedOIB>
  <DomainObject.Predmet.OstaliListFormatedWithAdress>
    <izvorni_sadrzaj>
      <item>Marija Hanzić, Stjepana Radića 11, 33000 Korija punomoćnik sudionika u postupku DOLAR d.o.o. za trgovinu i usluge, Virovitica</item>
    </izvorni_sadrzaj>
    <derivirana_varijabla naziv="DomainObject.Predmet.OstaliListFormatedWithAdress_1">
      <item>Marija Hanzić, Stjepana Radića 11, 33000 Korija punomoćnik sudionika u postupku DOLAR d.o.o. za trgovinu i usluge, Virovitica</item>
    </derivirana_varijabla>
  </DomainObject.Predmet.OstaliListFormatedWithAdress>
  <DomainObject.Predmet.OstaliListFormatedWithAdressOIB>
    <izvorni_sadrzaj>
      <item>Marija Hanzić, OIB 15846230339, Stjepana Radića 11, 33000 Korija punomoćnik sudionika u postupku DOLAR d.o.o. za trgovinu i usluge, Virovitica</item>
    </izvorni_sadrzaj>
    <derivirana_varijabla naziv="DomainObject.Predmet.OstaliListFormatedWithAdressOIB_1">
      <item>Marija Hanzić, OIB 15846230339, Stjepana Radića 11, 33000 Korija punomoćnik sudionika u postupku DOLAR d.o.o. za trgovinu i usluge, Virovitica</item>
    </derivirana_varijabla>
  </DomainObject.Predmet.OstaliListFormatedWithAdressOIB>
  <DomainObject.Predmet.OstaliListNazivFormated>
    <izvorni_sadrzaj>
      <item>Marija Hanzić</item>
    </izvorni_sadrzaj>
    <derivirana_varijabla naziv="DomainObject.Predmet.OstaliListNazivFormated_1">
      <item>Marija Hanzić</item>
    </derivirana_varijabla>
  </DomainObject.Predmet.OstaliListNazivFormated>
  <DomainObject.Predmet.OstaliListNazivFormatedOIB>
    <izvorni_sadrzaj>
      <item>Marija Hanzić, OIB 15846230339</item>
    </izvorni_sadrzaj>
    <derivirana_varijabla naziv="DomainObject.Predmet.OstaliListNazivFormatedOIB_1">
      <item>Marija Hanzić, OIB 15846230339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DOLAR d.o.o. za trgovinu i usluge, Virovitica</izvorni_sadrzaj>
    <derivirana_varijabla naziv="DomainObject.Predmet.ProtustrankaIDrugi_1">DOLAR d.o.o.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DOLAR d.o.o. za trgovinu i usluge, Virovitica, OIB 89936099281, Trg dr. Franje Tuđmana 1, 33000 Virovitica</izvorni_sadrzaj>
    <derivirana_varijabla naziv="DomainObject.Predmet.ProtustrankaIDrugiAdressOIB_1">DOLAR d.o.o. za trgovinu i usluge, Virovitica, OIB 89936099281, Trg dr. Franje Tuđmana 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DOLAR d.o.o. za trgovinu i usluge, Virovitica</item>
      <item>Marija Hanzić</item>
    </izvorni_sadrzaj>
    <derivirana_varijabla naziv="DomainObject.Predmet.SudioniciListNaziv_1">
      <item>FINA, RC ZAGREB, Podružnica Bjelovar</item>
      <item>DOLAR d.o.o. za trgovinu i usluge, Virovitica</item>
      <item>Marija Hanzić</item>
    </derivirana_varijabla>
  </DomainObject.Predmet.SudioniciListNaziv>
  <DomainObject.Predmet.SudioniciListAdressOIB>
    <izvorni_sadrzaj>
      <item>FINA, RC ZAGREB, Podružnica Bjelovar, OIB 85821130368, F. Supila 4,43000 Bjelovar</item>
      <item>DOLAR d.o.o. za trgovinu i usluge, Virovitica, OIB 89936099281, Trg dr. Franje Tuđmana 1,33000 Virovitica</item>
      <item>Marija Hanzić, OIB 15846230339, Stjepana Radića 11,33000 Korija</item>
    </izvorni_sadrzaj>
    <derivirana_varijabla naziv="DomainObject.Predmet.SudioniciListAdressOIB_1">
      <item>FINA, RC ZAGREB, Podružnica Bjelovar, OIB 85821130368, F. Supila 4,43000 Bjelovar</item>
      <item>DOLAR d.o.o. za trgovinu i usluge, Virovitica, OIB 89936099281, Trg dr. Franje Tuđmana 1,33000 Virovitica</item>
      <item>Marija Hanzić, OIB 15846230339, Stjepana Radića 11,33000 Korija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89936099281</item>
      <item>, OIB 15846230339</item>
    </izvorni_sadrzaj>
    <derivirana_varijabla naziv="DomainObject.Predmet.SudioniciListNazivOIB_1">
      <item>, OIB 85821130368</item>
      <item>, OIB 89936099281</item>
      <item>, OIB 15846230339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44775-CB9A-4F5B-9012-9B9BB4733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1721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2015-12-31T07:44:00Z</dcterms:created>
  <dc:creator>ssabljic</dc:creator>
  <cp:lastModifiedBy>Miroslav Lovreković</cp:lastModifiedBy>
  <cp:lastPrinted>2015-12-15T06:55:00Z</cp:lastPrinted>
  <dcterms:modified xmlns:xsi="http://www.w3.org/2001/XMLSchema-instance" xsi:type="dcterms:W3CDTF">2015-12-31T07:45:00Z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