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16da" w14:paraId="4fb16da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</w:p>
    <w:p w:rsidRDefault="004F1386" w:rsidP="004F1386" w:rsidR="004F1386">
      <w:r w:rsidRPr="0047448E">
        <w:t xml:space="preserve"> TRGOVAČKI SUD U </w:t>
      </w:r>
      <w:r>
        <w:t>PAZINU</w:t>
      </w:r>
    </w:p>
    <w:p w:rsidRDefault="004F1386" w:rsidP="004F1386" w:rsidR="00C335F8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  <w:t xml:space="preserve"> </w:t>
      </w:r>
    </w:p>
    <w:p w:rsidRDefault="004F1386" w:rsidP="004F1386" w:rsidR="004F1386">
      <w:pPr>
        <w:jc w:val="both"/>
      </w:pPr>
    </w:p>
    <w:p w:rsidRDefault="001C77AE" w:rsidP="004F1386" w:rsidR="001C77AE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>Trgovački sud u Pazinu, po stečajnom sucu Damiru Rabar</w:t>
      </w:r>
      <w:r w:rsidR="00C335F8">
        <w:t>u</w:t>
      </w:r>
      <w:r w:rsidR="00727D91">
        <w:t xml:space="preserve">, u stečajnom postupku nad dužnikom </w:t>
      </w:r>
      <w:r w:rsidR="00B37F4E" w:rsidRPr="00197B3A">
        <w:t xml:space="preserve">Stečajna masa iza </w:t>
      </w:r>
      <w:r w:rsidR="00C335F8">
        <w:t>MARTEL POREČ d.o.o. Poreč</w:t>
      </w:r>
      <w:r w:rsidR="00B37F4E">
        <w:t xml:space="preserve">, </w:t>
      </w:r>
      <w:proofErr w:type="spellStart"/>
      <w:r w:rsidR="00C335F8">
        <w:t>Špadići</w:t>
      </w:r>
      <w:proofErr w:type="spellEnd"/>
      <w:r w:rsidR="00C335F8">
        <w:t xml:space="preserve"> 66/A</w:t>
      </w:r>
      <w:r w:rsidR="00B37F4E">
        <w:t>,</w:t>
      </w:r>
      <w:r w:rsidR="00B37F4E" w:rsidRPr="00BD3A85">
        <w:t xml:space="preserve"> OIB: </w:t>
      </w:r>
      <w:r w:rsidR="00C335F8" w:rsidRPr="00C335F8">
        <w:t>87557895936</w:t>
      </w:r>
      <w:r w:rsidRPr="00710839">
        <w:t xml:space="preserve">, </w:t>
      </w:r>
      <w:r>
        <w:t xml:space="preserve">dana </w:t>
      </w:r>
      <w:r w:rsidR="00C335F8">
        <w:t>19</w:t>
      </w:r>
      <w:r w:rsidR="004025F3">
        <w:t xml:space="preserve">. </w:t>
      </w:r>
      <w:r w:rsidR="00C335F8">
        <w:t>veljače</w:t>
      </w:r>
      <w:r>
        <w:t xml:space="preserve"> </w:t>
      </w:r>
      <w:r w:rsidR="00C335F8">
        <w:t>2018</w:t>
      </w:r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8B113A" w:rsidP="004F1386" w:rsidR="004F1386">
      <w:pPr>
        <w:ind w:firstLine="708" w:left="2832"/>
      </w:pPr>
      <w:r>
        <w:t>Z A K LJ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727D91">
        <w:t xml:space="preserve">Zbog spriječenosti stečajnog </w:t>
      </w:r>
      <w:r w:rsidR="00C335F8">
        <w:t>upravitelja</w:t>
      </w:r>
      <w:r w:rsidR="00727D91">
        <w:t xml:space="preserve"> ispitno ročište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r w:rsidR="00C335F8">
        <w:t>26</w:t>
      </w:r>
      <w:r w:rsidR="00727D91">
        <w:t xml:space="preserve">. </w:t>
      </w:r>
      <w:r w:rsidR="00C335F8">
        <w:t>travnja</w:t>
      </w:r>
      <w:r w:rsidR="00727D91">
        <w:t xml:space="preserve"> </w:t>
      </w:r>
      <w:r w:rsidR="00C335F8">
        <w:t xml:space="preserve">2018. u 9,00 sati </w:t>
      </w:r>
      <w:proofErr w:type="spellStart"/>
      <w:r w:rsidR="00C335F8">
        <w:t>prelaže</w:t>
      </w:r>
      <w:proofErr w:type="spellEnd"/>
      <w:r w:rsidR="00C335F8">
        <w:t xml:space="preserve"> se za</w:t>
      </w:r>
      <w:r w:rsidR="00727D91">
        <w:t>:</w:t>
      </w:r>
    </w:p>
    <w:p w:rsidRDefault="00727D91" w:rsidP="00727D91" w:rsidR="00727D91" w:rsidRPr="008B2467">
      <w:pPr>
        <w:jc w:val="center"/>
      </w:pPr>
    </w:p>
    <w:p w:rsidRDefault="00C335F8" w:rsidP="00727D91" w:rsidR="00727D91" w:rsidRPr="00851C81">
      <w:pPr>
        <w:jc w:val="center"/>
      </w:pPr>
      <w:r>
        <w:t>26</w:t>
      </w:r>
      <w:r w:rsidR="00727D91">
        <w:t xml:space="preserve">. </w:t>
      </w:r>
      <w:r>
        <w:t>travnja</w:t>
      </w:r>
      <w:r w:rsidR="00727D91" w:rsidRPr="00851C81">
        <w:t xml:space="preserve"> </w:t>
      </w:r>
      <w:r>
        <w:t>2018</w:t>
      </w:r>
      <w:r w:rsidR="00B37F4E">
        <w:t xml:space="preserve">. u </w:t>
      </w:r>
      <w:r>
        <w:t>12</w:t>
      </w:r>
      <w:r w:rsidR="00727D91" w:rsidRPr="00851C81">
        <w:t>:</w:t>
      </w:r>
      <w:r w:rsidR="00727D91">
        <w:t>0</w:t>
      </w:r>
      <w:r w:rsidR="00727D91" w:rsidRPr="00851C81">
        <w:t>0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>u Trgov</w:t>
      </w:r>
      <w:r w:rsidR="001C77AE">
        <w:t xml:space="preserve">ačkom sudu u Pazinu, </w:t>
      </w:r>
      <w:proofErr w:type="spellStart"/>
      <w:r w:rsidR="001C77AE">
        <w:t>Dršćevka</w:t>
      </w:r>
      <w:proofErr w:type="spellEnd"/>
      <w:r w:rsidR="001C77AE">
        <w:t xml:space="preserve"> 1,</w:t>
      </w:r>
      <w:r w:rsidRPr="00851C81">
        <w:t xml:space="preserve"> </w:t>
      </w:r>
    </w:p>
    <w:p w:rsidRDefault="00727D91" w:rsidP="00727D91" w:rsidR="00727D91"/>
    <w:p w:rsidRDefault="001C77AE" w:rsidP="00727D91" w:rsidR="001C77AE" w:rsidRPr="00851C81"/>
    <w:p w:rsidRDefault="00727D91" w:rsidP="00727D91" w:rsidR="00727D91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  <w:r w:rsidR="001C77AE">
        <w:t xml:space="preserve"> će se:</w:t>
      </w:r>
    </w:p>
    <w:p w:rsidRDefault="00727D91" w:rsidP="00727D91" w:rsidR="00727D91" w:rsidRPr="00851C81">
      <w:pPr>
        <w:jc w:val="center"/>
      </w:pPr>
    </w:p>
    <w:p w:rsidRDefault="00C335F8" w:rsidP="00727D91" w:rsidR="00727D91" w:rsidRPr="008B2467">
      <w:pPr>
        <w:jc w:val="center"/>
      </w:pPr>
      <w:r>
        <w:t>26</w:t>
      </w:r>
      <w:r w:rsidR="00727D91">
        <w:t xml:space="preserve">. </w:t>
      </w:r>
      <w:r>
        <w:t>travnja</w:t>
      </w:r>
      <w:r w:rsidR="00727D91" w:rsidRPr="00851C81">
        <w:t xml:space="preserve"> </w:t>
      </w:r>
      <w:r>
        <w:t>2018</w:t>
      </w:r>
      <w:r w:rsidR="00B37F4E">
        <w:t xml:space="preserve">. u </w:t>
      </w:r>
      <w:r>
        <w:t>12</w:t>
      </w:r>
      <w:r w:rsidR="00727D91" w:rsidRPr="00851C81">
        <w:t>:</w:t>
      </w:r>
      <w:r>
        <w:t>15</w:t>
      </w:r>
      <w:r w:rsidR="00727D91" w:rsidRPr="00851C81">
        <w:t xml:space="preserve"> sati</w:t>
      </w:r>
    </w:p>
    <w:p w:rsidRDefault="00727D91" w:rsidP="00727D91" w:rsidR="00727D91" w:rsidRPr="008B2467">
      <w:pPr>
        <w:jc w:val="center"/>
      </w:pPr>
      <w:r>
        <w:t>sudnica broj 2</w:t>
      </w:r>
    </w:p>
    <w:p w:rsidRDefault="00727D91" w:rsidP="00727D91" w:rsidR="00727D91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r w:rsidR="00C335F8">
        <w:t>19</w:t>
      </w:r>
      <w:r w:rsidR="004025F3">
        <w:t xml:space="preserve">. </w:t>
      </w:r>
      <w:r w:rsidR="00C335F8">
        <w:t>veljače</w:t>
      </w:r>
      <w:r>
        <w:t xml:space="preserve"> 201</w:t>
      </w:r>
      <w:r w:rsidR="00C335F8">
        <w:t>8</w:t>
      </w:r>
      <w:r>
        <w:t>.</w:t>
      </w:r>
    </w:p>
    <w:p w:rsidRDefault="001C77AE" w:rsidP="004F1386" w:rsidR="001C77AE" w:rsidRPr="007F243D"/>
    <w:p w:rsidRDefault="00C335F8" w:rsidP="00C335F8" w:rsidR="004F1386" w:rsidRPr="007F243D">
      <w:pPr>
        <w:ind w:firstLine="708" w:left="5664"/>
      </w:pPr>
      <w:r>
        <w:t xml:space="preserve">      </w:t>
      </w:r>
      <w:r w:rsidR="004F1386" w:rsidRPr="007F243D">
        <w:t>Sudac</w:t>
      </w:r>
    </w:p>
    <w:p w:rsidRDefault="00C335F8" w:rsidP="00C335F8" w:rsidR="004F1386" w:rsidRPr="007F243D">
      <w:pPr>
        <w:ind w:firstLine="708" w:left="5664"/>
      </w:pPr>
      <w:r>
        <w:t>D</w:t>
      </w:r>
      <w:r w:rsidR="004025F3">
        <w:t>amir Rabar</w:t>
      </w:r>
      <w:r w:rsidR="00D97041">
        <w:t>, v.r.</w:t>
      </w:r>
    </w:p>
    <w:p w:rsidRDefault="004F1386" w:rsidP="00C335F8" w:rsidR="004F1386" w:rsidRPr="007F243D">
      <w:pPr>
        <w:ind w:firstLine="708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C335F8" w:rsidP="00C335F8" w:rsidR="00C335F8">
      <w:pPr>
        <w:pStyle w:val="Odlomakpopisa"/>
        <w:numPr>
          <w:ilvl w:val="0"/>
          <w:numId w:val="2"/>
        </w:numPr>
        <w:jc w:val="both"/>
      </w:pPr>
      <w:r>
        <w:t xml:space="preserve">predlagatelju – </w:t>
      </w:r>
      <w:proofErr w:type="spellStart"/>
      <w:r>
        <w:t>Kamil</w:t>
      </w:r>
      <w:proofErr w:type="spellEnd"/>
      <w:r>
        <w:t xml:space="preserve"> </w:t>
      </w:r>
      <w:proofErr w:type="spellStart"/>
      <w:r>
        <w:t>Belan</w:t>
      </w:r>
      <w:proofErr w:type="spellEnd"/>
      <w:r>
        <w:t xml:space="preserve">, Republika Slovačka, Martin, </w:t>
      </w:r>
      <w:proofErr w:type="spellStart"/>
      <w:r>
        <w:t>Bystrička</w:t>
      </w:r>
      <w:proofErr w:type="spellEnd"/>
      <w:r>
        <w:t xml:space="preserve"> 301, po pun. Danijel </w:t>
      </w:r>
      <w:proofErr w:type="spellStart"/>
      <w:r>
        <w:t>Leva</w:t>
      </w:r>
      <w:proofErr w:type="spellEnd"/>
      <w:r>
        <w:t>, Poreč, Rovinjska 31,</w:t>
      </w:r>
    </w:p>
    <w:p w:rsidRDefault="00C335F8" w:rsidP="00C335F8" w:rsidR="00C335F8">
      <w:pPr>
        <w:pStyle w:val="Odlomakpopisa"/>
        <w:numPr>
          <w:ilvl w:val="0"/>
          <w:numId w:val="2"/>
        </w:numPr>
        <w:jc w:val="both"/>
      </w:pPr>
      <w:r>
        <w:t xml:space="preserve">stečajnoj upraviteljici Dubravki </w:t>
      </w:r>
      <w:proofErr w:type="spellStart"/>
      <w:r>
        <w:t>Stašić</w:t>
      </w:r>
      <w:proofErr w:type="spellEnd"/>
      <w:r>
        <w:t xml:space="preserve"> iz Rijeke, Vatroslava Lisinskog 2,</w:t>
      </w:r>
    </w:p>
    <w:p w:rsidRDefault="00C335F8" w:rsidP="00C335F8" w:rsidR="00C335F8">
      <w:pPr>
        <w:pStyle w:val="Odlomakpopisa"/>
        <w:numPr>
          <w:ilvl w:val="0"/>
          <w:numId w:val="2"/>
        </w:numPr>
        <w:jc w:val="both"/>
      </w:pPr>
      <w:r>
        <w:t>ŽDO Pula, Rovinjska 2a,</w:t>
      </w:r>
    </w:p>
    <w:p w:rsidRDefault="00C335F8" w:rsidP="00C335F8" w:rsidR="00C335F8">
      <w:pPr>
        <w:pStyle w:val="Odlomakpopisa"/>
        <w:numPr>
          <w:ilvl w:val="0"/>
          <w:numId w:val="2"/>
        </w:numPr>
        <w:jc w:val="both"/>
      </w:pPr>
      <w:r>
        <w:t>Porezna uprava, Ispostava Pazin, M. B. Rašana 2/4,</w:t>
      </w:r>
    </w:p>
    <w:p w:rsidRDefault="00C335F8" w:rsidP="00C335F8" w:rsidR="00C335F8">
      <w:pPr>
        <w:pStyle w:val="Odlomakpopisa"/>
        <w:numPr>
          <w:ilvl w:val="0"/>
          <w:numId w:val="2"/>
        </w:numPr>
        <w:jc w:val="both"/>
      </w:pPr>
      <w:r>
        <w:t>FINA Rijeka, F. Kurelca 8,</w:t>
      </w:r>
      <w:r w:rsidRPr="00C335F8">
        <w:t xml:space="preserve"> </w:t>
      </w:r>
    </w:p>
    <w:p w:rsidRDefault="00C335F8" w:rsidP="001C77AE" w:rsidR="001C77AE">
      <w:pPr>
        <w:pStyle w:val="Odlomakpopisa"/>
        <w:numPr>
          <w:ilvl w:val="0"/>
          <w:numId w:val="2"/>
        </w:numPr>
        <w:jc w:val="both"/>
      </w:pPr>
      <w:r>
        <w:t>e-Oglasna ploča sudova (8 dana).</w:t>
      </w:r>
    </w:p>
    <w:sectPr w:rsidR="001C77A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5F8" w:rsidP="00C335F8" w:rsidR="00C335F8">
      <w:r>
        <w:separator/>
      </w:r>
    </w:p>
  </w:endnote>
  <w:endnote w:id="0" w:type="continuationSeparator">
    <w:p w:rsidRDefault="00C335F8" w:rsidP="00C335F8" w:rsidR="00C33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5F8" w:rsidP="00C335F8" w:rsidR="00C335F8">
      <w:r>
        <w:separator/>
      </w:r>
    </w:p>
  </w:footnote>
  <w:footnote w:id="0" w:type="continuationSeparator">
    <w:p w:rsidRDefault="00C335F8" w:rsidP="00C335F8" w:rsidR="00C335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5F8" w:rsidP="00C335F8" w:rsidR="00C335F8" w:rsidRPr="0047448E">
    <w:pPr>
      <w:jc w:val="right"/>
    </w:pPr>
    <w:r>
      <w:t>1 St</w:t>
    </w:r>
    <w:r w:rsidRPr="00CA74D1">
      <w:t>-</w:t>
    </w:r>
    <w:r>
      <w:t>19/18-17</w:t>
    </w:r>
  </w:p>
  <w:p w:rsidRDefault="00C335F8" w:rsidP="00C335F8" w:rsidR="00C335F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0F4954"/>
    <w:multiLevelType w:val="hybridMultilevel"/>
    <w:tmpl w:val="300EE47C"/>
    <w:lvl w:tplc="04BABFA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8619C8"/>
    <w:multiLevelType w:val="hybridMultilevel"/>
    <w:tmpl w:val="ED9C2332"/>
    <w:lvl w:tplc="DFF68B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1C77AE"/>
    <w:rsid w:val="0027305B"/>
    <w:rsid w:val="00311D3E"/>
    <w:rsid w:val="003235ED"/>
    <w:rsid w:val="004025F3"/>
    <w:rsid w:val="00471336"/>
    <w:rsid w:val="004F1386"/>
    <w:rsid w:val="00554328"/>
    <w:rsid w:val="00727D91"/>
    <w:rsid w:val="007C0E4B"/>
    <w:rsid w:val="00812014"/>
    <w:rsid w:val="008B113A"/>
    <w:rsid w:val="0095504D"/>
    <w:rsid w:val="00985388"/>
    <w:rsid w:val="00A91A88"/>
    <w:rsid w:val="00B37F4E"/>
    <w:rsid w:val="00BF1689"/>
    <w:rsid w:val="00C335F8"/>
    <w:rsid w:val="00D97041"/>
    <w:rsid w:val="00EC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35F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335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35F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5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35F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04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04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04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04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35F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335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35F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35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35F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041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041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04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041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St-19/2018-17</izvorni_sadrzaj>
    <derivirana_varijabla naziv="DomainObject.Oznaka_1">St-19/2018-17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MARTEL POREČ d.o.o. POREČ</izvorni_sadrzaj>
    <derivirana_varijabla naziv="DomainObject.Predmet.ProtustrankaFormated_1">  MARTEL POREČ d.o.o. POREČ</derivirana_varijabla>
  </DomainObject.Predmet.ProtustrankaFormated>
  <DomainObject.Predmet.ProtustrankaFormatedOIB>
    <izvorni_sadrzaj>  MARTEL POREČ d.o.o. POREČ, OIB 87557895936</izvorni_sadrzaj>
    <derivirana_varijabla naziv="DomainObject.Predmet.ProtustrankaFormatedOIB_1">  MARTEL POREČ d.o.o. POREČ, OIB 87557895936</derivirana_varijabla>
  </DomainObject.Predmet.ProtustrankaFormatedOIB>
  <DomainObject.Predmet.ProtustrankaFormatedWithAdress>
    <izvorni_sadrzaj> MARTEL POREČ d.o.o. POREČ, Špadići 66/A, 52440 Poreč</izvorni_sadrzaj>
    <derivirana_varijabla naziv="DomainObject.Predmet.ProtustrankaFormatedWithAdress_1"> MARTEL POREČ d.o.o. POREČ, Špadići 66/A, 52440 Poreč</derivirana_varijabla>
  </DomainObject.Predmet.ProtustrankaFormatedWithAdress>
  <DomainObject.Predmet.ProtustrankaFormatedWithAdressOIB>
    <izvorni_sadrzaj> MARTEL POREČ d.o.o. POREČ, OIB 87557895936, Špadići 66/A, 52440 Poreč</izvorni_sadrzaj>
    <derivirana_varijabla naziv="DomainObject.Predmet.ProtustrankaFormatedWithAdressOIB_1"> MARTEL POREČ d.o.o. POREČ, OIB 87557895936, Špadići 66/A, 52440 Poreč</derivirana_varijabla>
  </DomainObject.Predmet.ProtustrankaFormatedWithAdressOIB>
  <DomainObject.Predmet.ProtustrankaWithAdress>
    <izvorni_sadrzaj>MARTEL POREČ d.o.o. POREČ Špadići 66/A, 52440 Poreč</izvorni_sadrzaj>
    <derivirana_varijabla naziv="DomainObject.Predmet.ProtustrankaWithAdress_1">MARTEL POREČ d.o.o. POREČ Špadići 66/A, 52440 Poreč</derivirana_varijabla>
  </DomainObject.Predmet.ProtustrankaWithAdress>
  <DomainObject.Predmet.ProtustrankaWithAdressOIB>
    <izvorni_sadrzaj>MARTEL POREČ d.o.o. POREČ, OIB 87557895936, Špadići 66/A, 52440 Poreč</izvorni_sadrzaj>
    <derivirana_varijabla naziv="DomainObject.Predmet.ProtustrankaWithAdressOIB_1">MARTEL POREČ d.o.o. POREČ, OIB 87557895936, Špadići 66/A, 52440 Poreč</derivirana_varijabla>
  </DomainObject.Predmet.ProtustrankaWithAdressOIB>
  <DomainObject.Predmet.ProtustrankaNazivFormated>
    <izvorni_sadrzaj>MARTEL POREČ d.o.o. POREČ</izvorni_sadrzaj>
    <derivirana_varijabla naziv="DomainObject.Predmet.ProtustrankaNazivFormated_1">MARTEL POREČ d.o.o. POREČ</derivirana_varijabla>
  </DomainObject.Predmet.ProtustrankaNazivFormated>
  <DomainObject.Predmet.ProtustrankaNazivFormatedOIB>
    <izvorni_sadrzaj>MARTEL POREČ d.o.o. POREČ, OIB 87557895936</izvorni_sadrzaj>
    <derivirana_varijabla naziv="DomainObject.Predmet.ProtustrankaNazivFormatedOIB_1">MARTEL POREČ d.o.o. POREČ, OIB 87557895936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KAMIL BELAN, Martin, Slovačka zastupanog po punomoćniku Odvj. Danijel Leva</izvorni_sadrzaj>
    <derivirana_varijabla naziv="DomainObject.Predmet.StrankaFormated_1">  KAMIL BELAN, Martin, Slovačka zastupanog po punomoćniku Odvj. Danijel Leva</derivirana_varijabla>
  </DomainObject.Predmet.StrankaFormated>
  <DomainObject.Predmet.StrankaFormatedOIB>
    <izvorni_sadrzaj>  KAMIL BELAN, Martin, Slovačka, OIB 50320833243 zastupanog po punomoćniku Odvj. Danijel Leva</izvorni_sadrzaj>
    <derivirana_varijabla naziv="DomainObject.Predmet.StrankaFormatedOIB_1">  KAMIL BELAN, Martin, Slovačka, OIB 50320833243 zastupanog po punomoćniku Odvj. Danijel Leva</derivirana_varijabla>
  </DomainObject.Predmet.StrankaFormatedOIB>
  <DomainObject.Predmet.StrankaFormatedWithAdress>
    <izvorni_sadrzaj> KAMIL BELAN, Martin, Slovačka, Bystrička 301, 0 Martin zastupanog po punomoćniku Odvj. Danijel Leva</izvorni_sadrzaj>
    <derivirana_varijabla naziv="DomainObject.Predmet.StrankaFormatedWithAdress_1"> KAMIL BELAN, Martin, Slovačka, Bystrička 301, 0 Martin zastupanog po punomoćniku Odvj. Danijel Leva</derivirana_varijabla>
  </DomainObject.Predmet.StrankaFormatedWithAdress>
  <DomainObject.Predmet.StrankaFormatedWithAdressOIB>
    <izvorni_sadrzaj> KAMIL BELAN, Martin, Slovačka, OIB 50320833243, Bystrička 301, 0 Martin zastupanog po punomoćniku Odvj. Danijel Leva</izvorni_sadrzaj>
    <derivirana_varijabla naziv="DomainObject.Predmet.StrankaFormatedWithAdressOIB_1"> KAMIL BELAN, Martin, Slovačka, OIB 50320833243, Bystrička 301, 0 Martin zastupanog po punomoćniku Odvj. Danijel Leva</derivirana_varijabla>
  </DomainObject.Predmet.StrankaFormatedWithAdressOIB>
  <DomainObject.Predmet.StrankaWithAdress>
    <izvorni_sadrzaj>KAMIL BELAN, Martin, Slovačka Bystrička 301,0 Martin</izvorni_sadrzaj>
    <derivirana_varijabla naziv="DomainObject.Predmet.StrankaWithAdress_1">KAMIL BELAN, Martin, Slovačka Bystrička 301,0 Martin</derivirana_varijabla>
  </DomainObject.Predmet.StrankaWithAdress>
  <DomainObject.Predmet.StrankaWithAdressOIB>
    <izvorni_sadrzaj>KAMIL BELAN, Martin, Slovačka, OIB 50320833243, Bystrička 301,0 Martin</izvorni_sadrzaj>
    <derivirana_varijabla naziv="DomainObject.Predmet.StrankaWithAdressOIB_1">KAMIL BELAN, Martin, Slovačka, OIB 50320833243, Bystrička 301,0 Martin</derivirana_varijabla>
  </DomainObject.Predmet.StrankaWithAdressOIB>
  <DomainObject.Predmet.StrankaNazivFormated>
    <izvorni_sadrzaj>KAMIL BELAN, Martin, Slovačka</izvorni_sadrzaj>
    <derivirana_varijabla naziv="DomainObject.Predmet.StrankaNazivFormated_1">KAMIL BELAN, Martin, Slovačka</derivirana_varijabla>
  </DomainObject.Predmet.StrankaNazivFormated>
  <DomainObject.Predmet.StrankaNazivFormatedOIB>
    <izvorni_sadrzaj>KAMIL BELAN, Martin, Slovačka, OIB 50320833243</izvorni_sadrzaj>
    <derivirana_varijabla naziv="DomainObject.Predmet.StrankaNazivFormatedOIB_1">KAMIL BELAN, Martin, Slovačka, OIB 50320833243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8091.05</izvorni_sadrzaj>
    <derivirana_varijabla naziv="DomainObject.Predmet.TrenutnaVrijednost_1">8091.05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KAMIL BELAN, Martin, Slovačka zastupanog po punomoćniku Odvj. Danijel Leva</item>
    </izvorni_sadrzaj>
    <derivirana_varijabla naziv="DomainObject.Predmet.StrankaListFormated_1">
      <item>KAMIL BELAN, Martin, Slovačka zastupanog po punomoćniku Odvj. Danijel Leva</item>
    </derivirana_varijabla>
  </DomainObject.Predmet.StrankaListFormated>
  <DomainObject.Predmet.StrankaListFormatedOIB>
    <izvorni_sadrzaj>
      <item>KAMIL BELAN, Martin, Slovačka, OIB 50320833243 zastupanog po punomoćniku Odvj. Danijel Leva</item>
    </izvorni_sadrzaj>
    <derivirana_varijabla naziv="DomainObject.Predmet.StrankaListFormatedOIB_1">
      <item>KAMIL BELAN, Martin, Slovačka, OIB 50320833243 zastupanog po punomoćniku Odvj. Danijel Leva</item>
    </derivirana_varijabla>
  </DomainObject.Predmet.StrankaListFormatedOIB>
  <DomainObject.Predmet.StrankaListFormatedWithAdress>
    <izvorni_sadrzaj>
      <item>KAMIL BELAN, Martin, Slovačka, Bystrička 301, 0 Martin zastupanog po punomoćniku Odvj. Danijel Leva</item>
    </izvorni_sadrzaj>
    <derivirana_varijabla naziv="DomainObject.Predmet.StrankaListFormatedWithAdress_1">
      <item>KAMIL BELAN, Martin, Slovačka, Bystrička 301, 0 Martin zastupanog po punomoćniku Odvj. Danijel Leva</item>
    </derivirana_varijabla>
  </DomainObject.Predmet.StrankaListFormatedWithAdress>
  <DomainObject.Predmet.StrankaListFormatedWithAdressOIB>
    <izvorni_sadrzaj>
      <item>KAMIL BELAN, Martin, Slovačka, OIB 50320833243, Bystrička 301, 0 Martin zastupanog po punomoćniku Odvj. Danijel Leva</item>
    </izvorni_sadrzaj>
    <derivirana_varijabla naziv="DomainObject.Predmet.StrankaListFormatedWithAdressOIB_1">
      <item>KAMIL BELAN, Martin, Slovačka, OIB 50320833243, Bystrička 301, 0 Martin zastupanog po punomoćniku Odvj. Danijel Leva</item>
    </derivirana_varijabla>
  </DomainObject.Predmet.StrankaListFormatedWithAdressOIB>
  <DomainObject.Predmet.StrankaListNazivFormated>
    <izvorni_sadrzaj>
      <item>KAMIL BELAN, Martin, Slovačka</item>
    </izvorni_sadrzaj>
    <derivirana_varijabla naziv="DomainObject.Predmet.StrankaListNazivFormated_1">
      <item>KAMIL BELAN, Martin, Slovačka</item>
    </derivirana_varijabla>
  </DomainObject.Predmet.StrankaListNazivFormated>
  <DomainObject.Predmet.StrankaListNazivFormatedOIB>
    <izvorni_sadrzaj>
      <item>KAMIL BELAN, Martin, Slovačka, OIB 50320833243</item>
    </izvorni_sadrzaj>
    <derivirana_varijabla naziv="DomainObject.Predmet.StrankaListNazivFormatedOIB_1">
      <item>KAMIL BELAN, Martin, Slovačka, OIB 50320833243</item>
    </derivirana_varijabla>
  </DomainObject.Predmet.StrankaListNazivFormatedOIB>
  <DomainObject.Predmet.ProtuStrankaListFormated>
    <izvorni_sadrzaj>
      <item>MARTEL POREČ d.o.o. POREČ</item>
    </izvorni_sadrzaj>
    <derivirana_varijabla naziv="DomainObject.Predmet.ProtuStrankaListFormated_1">
      <item>MARTEL POREČ d.o.o. POREČ</item>
    </derivirana_varijabla>
  </DomainObject.Predmet.ProtuStrankaListFormated>
  <DomainObject.Predmet.ProtuStrankaListFormatedOIB>
    <izvorni_sadrzaj>
      <item>MARTEL POREČ d.o.o. POREČ, OIB 87557895936</item>
    </izvorni_sadrzaj>
    <derivirana_varijabla naziv="DomainObject.Predmet.ProtuStrankaListFormatedOIB_1">
      <item>MARTEL POREČ d.o.o. POREČ, OIB 87557895936</item>
    </derivirana_varijabla>
  </DomainObject.Predmet.ProtuStrankaListFormatedOIB>
  <DomainObject.Predmet.ProtuStrankaListFormatedWithAdress>
    <izvorni_sadrzaj>
      <item>MARTEL POREČ d.o.o. POREČ, Špadići 66/A, 52440 Poreč</item>
    </izvorni_sadrzaj>
    <derivirana_varijabla naziv="DomainObject.Predmet.ProtuStrankaListFormatedWithAdress_1">
      <item>MARTEL POREČ d.o.o. POREČ, Špadići 66/A, 52440 Poreč</item>
    </derivirana_varijabla>
  </DomainObject.Predmet.ProtuStrankaListFormatedWithAdress>
  <DomainObject.Predmet.ProtuStrankaListFormatedWithAdressOIB>
    <izvorni_sadrzaj>
      <item>MARTEL POREČ d.o.o. POREČ, OIB 87557895936, Špadići 66/A, 52440 Poreč</item>
    </izvorni_sadrzaj>
    <derivirana_varijabla naziv="DomainObject.Predmet.ProtuStrankaListFormatedWithAdressOIB_1">
      <item>MARTEL POREČ d.o.o. POREČ, OIB 87557895936, Špadići 66/A, 52440 Poreč</item>
    </derivirana_varijabla>
  </DomainObject.Predmet.ProtuStrankaListFormatedWithAdressOIB>
  <DomainObject.Predmet.ProtuStrankaListNazivFormated>
    <izvorni_sadrzaj>
      <item>MARTEL POREČ d.o.o. POREČ</item>
    </izvorni_sadrzaj>
    <derivirana_varijabla naziv="DomainObject.Predmet.ProtuStrankaListNazivFormated_1">
      <item>MARTEL POREČ d.o.o. POREČ</item>
    </derivirana_varijabla>
  </DomainObject.Predmet.ProtuStrankaListNazivFormated>
  <DomainObject.Predmet.ProtuStrankaListNazivFormatedOIB>
    <izvorni_sadrzaj>
      <item>MARTEL POREČ d.o.o. POREČ, OIB 87557895936</item>
    </izvorni_sadrzaj>
    <derivirana_varijabla naziv="DomainObject.Predmet.ProtuStrankaListNazivFormatedOIB_1">
      <item>MARTEL POREČ d.o.o. POREČ, OIB 87557895936</item>
    </derivirana_varijabla>
  </DomainObject.Predmet.ProtuStrankaListNazivFormatedOIB>
  <DomainObject.Predmet.OstaliListFormated>
    <izvorni_sadrzaj>
      <item>Odvj. Danijel Leva punomoćnik sudionika u postupku KAMIL BELAN, Martin, Slovačka</item>
    </izvorni_sadrzaj>
    <derivirana_varijabla naziv="DomainObject.Predmet.OstaliListFormated_1">
      <item>Odvj. Danijel Leva punomoćnik sudionika u postupku KAMIL BELAN, Martin, Slovačka</item>
    </derivirana_varijabla>
  </DomainObject.Predmet.OstaliListFormated>
  <DomainObject.Predmet.OstaliListFormatedOIB>
    <izvorni_sadrzaj>
      <item>Odvj. Danijel Leva, OIB 67941776551 punomoćnik sudionika u postupku KAMIL BELAN, Martin, Slovačka</item>
    </izvorni_sadrzaj>
    <derivirana_varijabla naziv="DomainObject.Predmet.OstaliListFormatedOIB_1">
      <item>Odvj. Danijel Leva, OIB 67941776551 punomoćnik sudionika u postupku KAMIL BELAN, Martin, Slovačka</item>
    </derivirana_varijabla>
  </DomainObject.Predmet.OstaliListFormatedOIB>
  <DomainObject.Predmet.OstaliListFormatedWithAdress>
    <izvorni_sadrzaj>
      <item>Odvj. Danijel Leva, Rovinjska 31, 52440 Poreč punomoćnik sudionika u postupku KAMIL BELAN, Martin, Slovačka</item>
    </izvorni_sadrzaj>
    <derivirana_varijabla naziv="DomainObject.Predmet.OstaliListFormatedWithAdress_1">
      <item>Odvj. Danijel Leva, Rovinjska 31, 52440 Poreč punomoćnik sudionika u postupku KAMIL BELAN, Martin, Slovačka</item>
    </derivirana_varijabla>
  </DomainObject.Predmet.OstaliListFormatedWithAdress>
  <DomainObject.Predmet.OstaliListFormatedWithAdressOIB>
    <izvorni_sadrzaj>
      <item>Odvj. Danijel Leva, OIB 67941776551, Rovinjska 31, 52440 Poreč punomoćnik sudionika u postupku KAMIL BELAN, Martin, Slovačka</item>
    </izvorni_sadrzaj>
    <derivirana_varijabla naziv="DomainObject.Predmet.OstaliListFormatedWithAdressOIB_1">
      <item>Odvj. Danijel Leva, OIB 67941776551, Rovinjska 31, 52440 Poreč punomoćnik sudionika u postupku KAMIL BELAN, Martin, Slovačka</item>
    </derivirana_varijabla>
  </DomainObject.Predmet.OstaliListFormatedWithAdressOIB>
  <DomainObject.Predmet.OstaliListNazivFormated>
    <izvorni_sadrzaj>
      <item>Odvj. Danijel Leva</item>
    </izvorni_sadrzaj>
    <derivirana_varijabla naziv="DomainObject.Predmet.OstaliListNazivFormated_1">
      <item>Odvj. Danijel Leva</item>
    </derivirana_varijabla>
  </DomainObject.Predmet.OstaliListNazivFormated>
  <DomainObject.Predmet.OstaliListNazivFormatedOIB>
    <izvorni_sadrzaj>
      <item>Odvj. Danijel Leva, OIB 67941776551</item>
    </izvorni_sadrzaj>
    <derivirana_varijabla naziv="DomainObject.Predmet.OstaliListNazivFormatedOIB_1">
      <item>Odvj. Danijel Leva, OIB 67941776551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St-19/2018-17</izvorni_sadrzaj>
    <derivirana_varijabla naziv="DomainObject.PoslovniBrojDokumenta_1">St-19/2018-17</derivirana_varijabla>
  </DomainObject.PoslovniBrojDokumenta>
  <DomainObject.Predmet.StrankaIDrugi>
    <izvorni_sadrzaj>KAMIL BELAN, Martin, Slovačka</izvorni_sadrzaj>
    <derivirana_varijabla naziv="DomainObject.Predmet.StrankaIDrugi_1">KAMIL BELAN, Martin, Slovačka</derivirana_varijabla>
  </DomainObject.Predmet.StrankaIDrugi>
  <DomainObject.Predmet.ProtustrankaIDrugi>
    <izvorni_sadrzaj>MARTEL POREČ d.o.o. POREČ</izvorni_sadrzaj>
    <derivirana_varijabla naziv="DomainObject.Predmet.ProtustrankaIDrugi_1">MARTEL POREČ d.o.o. POREČ</derivirana_varijabla>
  </DomainObject.Predmet.ProtustrankaIDrugi>
  <DomainObject.Predmet.StrankaIDrugiAdressOIB>
    <izvorni_sadrzaj>KAMIL BELAN, Martin, Slovačka, OIB 50320833243, Bystrička 301, 0 Martin</izvorni_sadrzaj>
    <derivirana_varijabla naziv="DomainObject.Predmet.StrankaIDrugiAdressOIB_1">KAMIL BELAN, Martin, Slovačka, OIB 50320833243, Bystrička 301, 0 Martin</derivirana_varijabla>
  </DomainObject.Predmet.StrankaIDrugiAdressOIB>
  <DomainObject.Predmet.ProtustrankaIDrugiAdressOIB>
    <izvorni_sadrzaj>MARTEL POREČ d.o.o. POREČ, OIB 87557895936, Špadići 66/A, 52440 Poreč</izvorni_sadrzaj>
    <derivirana_varijabla naziv="DomainObject.Predmet.ProtustrankaIDrugiAdressOIB_1">MARTEL POREČ d.o.o. POREČ, OIB 87557895936, Špadići 66/A,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MARTEL POREČ d.o.o. POREČ</item>
      <item>KAMIL BELAN, Martin, Slovačka</item>
      <item>Odvj. Danijel Leva</item>
    </izvorni_sadrzaj>
    <derivirana_varijabla naziv="DomainObject.Predmet.SudioniciListNaziv_1">
      <item>MARTEL POREČ d.o.o. POREČ</item>
      <item>KAMIL BELAN, Martin, Slovačka</item>
      <item>Odvj. Danijel Leva</item>
    </derivirana_varijabla>
  </DomainObject.Predmet.SudioniciListNaziv>
  <DomainObject.Predmet.SudioniciListAdressOIB>
    <izvorni_sadrzaj>
      <item>MARTEL POREČ d.o.o. POREČ, OIB 87557895936, Špadići 66/A,52440 Poreč</item>
      <item>KAMIL BELAN, Martin, Slovačka, OIB 50320833243, Bystrička 301,0 Martin</item>
      <item>Odvj. Danijel Leva, OIB 67941776551, Rovinjska 31,52440 Poreč</item>
    </izvorni_sadrzaj>
    <derivirana_varijabla naziv="DomainObject.Predmet.SudioniciListAdressOIB_1">
      <item>MARTEL POREČ d.o.o. POREČ, OIB 87557895936, Špadići 66/A,52440 Poreč</item>
      <item>KAMIL BELAN, Martin, Slovačka, OIB 50320833243, Bystrička 301,0 Martin</item>
      <item>Odvj. Danijel Leva, OIB 67941776551, Rovinjska 31,52440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87557895936</item>
      <item>, OIB 50320833243</item>
      <item>, OIB 67941776551</item>
    </izvorni_sadrzaj>
    <derivirana_varijabla naziv="DomainObject.Predmet.SudioniciListNazivOIB_1">
      <item>, OIB 87557895936</item>
      <item>, OIB 50320833243</item>
      <item>, OIB 67941776551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208</properties:Words>
  <properties:Characters>1055</properties:Characters>
  <properties:Lines>47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2017-05-17T10:26:00Z</dcterms:created>
  <dc:creator>Jasmina Matika</dc:creator>
  <cp:lastModifiedBy>wsadmin</cp:lastModifiedBy>
  <cp:lastPrinted>2018-02-19T09:08:00Z</cp:lastPrinted>
  <dcterms:modified xmlns:xsi="http://www.w3.org/2001/XMLSchema-instance" xsi:type="dcterms:W3CDTF">2018-02-19T09:08:00Z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St-19-18-17 - ZAKLJUČAK - ODGODA ROČIŠTA.docx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