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3f04" w14:paraId="44f3f0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4E8F">
        <w:t>1471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E4E8F">
        <w:t>SPORT MANIJA d.o.o., Zagreb, Davorina Bazjanca 17, OIB: 73606667000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E4E8F">
        <w:t>4.291,82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4E8F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4F2" w:rsidR="00E444F2">
      <w:r>
        <w:separator/>
      </w:r>
    </w:p>
  </w:endnote>
  <w:endnote w:id="0" w:type="continuationSeparator">
    <w:p w:rsidRDefault="00E444F2" w:rsidR="00E44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4F2" w:rsidR="00E444F2">
      <w:r>
        <w:separator/>
      </w:r>
    </w:p>
  </w:footnote>
  <w:footnote w:id="0" w:type="continuationSeparator">
    <w:p w:rsidRDefault="00E444F2" w:rsidR="00E44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8E4E8F">
      <w:t>9. St-1471</w:t>
    </w:r>
    <w:r w:rsidR="00EB6E26">
      <w:t>/16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052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8E4E8F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444F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MANIJA d.o.o. zastupanog po punomoćniku Davorin Szilvasy</izvorni_sadrzaj>
    <derivirana_varijabla naziv="DomainObject.Predmet.ProtustrankaFormated_1">  SPORT MANIJA d.o.o. zastupanog po punomoćniku Davorin Szilvasy</derivirana_varijabla>
  </DomainObject.Predmet.ProtustrankaFormated>
  <DomainObject.Predmet.ProtustrankaFormatedOIB>
    <izvorni_sadrzaj>  SPORT MANIJA d.o.o., OIB 73606667000 zastupanog po punomoćniku Davorin Szilvasy</izvorni_sadrzaj>
    <derivirana_varijabla naziv="DomainObject.Predmet.ProtustrankaFormatedOIB_1">  SPORT MANIJA d.o.o., OIB 73606667000 zastupanog po punomoćniku Davorin Szilvasy</derivirana_varijabla>
  </DomainObject.Predmet.ProtustrankaFormatedOIB>
  <DomainObject.Predmet.ProtustrankaFormatedWithAdress>
    <izvorni_sadrzaj> SPORT MANIJA d.o.o., Davorina Bazjanca 17, 10000 Zagreb zastupanog po punomoćniku Davorin Szilvasy</izvorni_sadrzaj>
    <derivirana_varijabla naziv="DomainObject.Predmet.ProtustrankaFormatedWithAdress_1"> SPORT MANIJA d.o.o., Davorina Bazjanca 17, 10000 Zagreb zastupanog po punomoćniku Davorin Szilvasy</derivirana_varijabla>
  </DomainObject.Predmet.ProtustrankaFormatedWithAdress>
  <DomainObject.Predmet.ProtustrankaFormatedWithAdressOIB>
    <izvorni_sadrzaj> SPORT MANIJA d.o.o., OIB 73606667000, Davorina Bazjanca 17, 10000 Zagreb zastupanog po punomoćniku Davorin Szilvasy</izvorni_sadrzaj>
    <derivirana_varijabla naziv="DomainObject.Predmet.ProtustrankaFormatedWithAdressOIB_1"> SPORT MANIJA d.o.o., OIB 73606667000, Davorina Bazjanca 17, 10000 Zagreb zastupanog po punomoćniku Davorin Szilvasy</derivirana_varijabla>
  </DomainObject.Predmet.ProtustrankaFormatedWithAdressOIB>
  <DomainObject.Predmet.ProtustrankaWithAdress>
    <izvorni_sadrzaj>SPORT MANIJA d.o.o. Davorina Bazjanca 17, 10000 Zagreb</izvorni_sadrzaj>
    <derivirana_varijabla naziv="DomainObject.Predmet.ProtustrankaWithAdress_1">SPORT MANIJA d.o.o. Davorina Bazjanca 17, 10000 Zagreb</derivirana_varijabla>
  </DomainObject.Predmet.ProtustrankaWithAdress>
  <DomainObject.Predmet.ProtustrankaWithAdressOIB>
    <izvorni_sadrzaj>SPORT MANIJA d.o.o., OIB 73606667000, Davorina Bazjanca 17, 10000 Zagreb</izvorni_sadrzaj>
    <derivirana_varijabla naziv="DomainObject.Predmet.ProtustrankaWithAdressOIB_1">SPORT MANIJA d.o.o., OIB 73606667000, Davorina Bazjanca 17, 10000 Zagreb</derivirana_varijabla>
  </DomainObject.Predmet.ProtustrankaWithAdressOIB>
  <DomainObject.Predmet.ProtustrankaNazivFormated>
    <izvorni_sadrzaj>SPORT MANIJA d.o.o.</izvorni_sadrzaj>
    <derivirana_varijabla naziv="DomainObject.Predmet.ProtustrankaNazivFormated_1">SPORT MANIJA d.o.o.</derivirana_varijabla>
  </DomainObject.Predmet.ProtustrankaNazivFormated>
  <DomainObject.Predmet.ProtustrankaNazivFormatedOIB>
    <izvorni_sadrzaj>SPORT MANIJA d.o.o., OIB 73606667000</izvorni_sadrzaj>
    <derivirana_varijabla naziv="DomainObject.Predmet.ProtustrankaNazivFormatedOIB_1">SPORT MANIJA d.o.o., OIB 73606667000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MANIJA d.o.o. zastupanog po punomoćniku Davorin Szilvasy</item>
    </izvorni_sadrzaj>
    <derivirana_varijabla naziv="DomainObject.Predmet.ProtuStrankaListFormated_1">
      <item>SPORT MANIJA d.o.o. zastupanog po punomoćniku Davorin Szilvasy</item>
    </derivirana_varijabla>
  </DomainObject.Predmet.ProtuStrankaListFormated>
  <DomainObject.Predmet.ProtuStrankaListFormatedOIB>
    <izvorni_sadrzaj>
      <item>SPORT MANIJA d.o.o., OIB 73606667000 zastupanog po punomoćniku Davorin Szilvasy</item>
    </izvorni_sadrzaj>
    <derivirana_varijabla naziv="DomainObject.Predmet.ProtuStrankaListFormatedOIB_1">
      <item>SPORT MANIJA d.o.o., OIB 73606667000 zastupanog po punomoćniku Davorin Szilvasy</item>
    </derivirana_varijabla>
  </DomainObject.Predmet.ProtuStrankaListFormatedOIB>
  <DomainObject.Predmet.ProtuStrankaListFormatedWithAdress>
    <izvorni_sadrzaj>
      <item>SPORT MANIJA d.o.o., Davorina Bazjanca 17, 10000 Zagreb zastupanog po punomoćniku Davorin Szilvasy</item>
    </izvorni_sadrzaj>
    <derivirana_varijabla naziv="DomainObject.Predmet.ProtuStrankaListFormatedWithAdress_1">
      <item>SPORT MANIJA d.o.o., Davorina Bazjanca 17, 10000 Zagreb zastupanog po punomoćniku Davorin Szilvasy</item>
    </derivirana_varijabla>
  </DomainObject.Predmet.ProtuStrankaListFormatedWithAdress>
  <DomainObject.Predmet.ProtuStrankaListFormatedWithAdressOIB>
    <izvorni_sadrzaj>
      <item>SPORT MANIJA d.o.o., OIB 73606667000, Davorina Bazjanca 17, 10000 Zagreb zastupanog po punomoćniku Davorin Szilvasy</item>
    </izvorni_sadrzaj>
    <derivirana_varijabla naziv="DomainObject.Predmet.ProtuStrankaListFormatedWithAdressOIB_1">
      <item>SPORT MANIJA d.o.o., OIB 73606667000, Davorina Bazjanca 17, 10000 Zagreb zastupanog po punomoćniku Davorin Szilvasy</item>
    </derivirana_varijabla>
  </DomainObject.Predmet.ProtuStrankaListFormatedWithAdressOIB>
  <DomainObject.Predmet.ProtuStrankaListNazivFormated>
    <izvorni_sadrzaj>
      <item>SPORT MANIJA d.o.o.</item>
    </izvorni_sadrzaj>
    <derivirana_varijabla naziv="DomainObject.Predmet.ProtuStrankaListNazivFormated_1">
      <item>SPORT MANIJA d.o.o.</item>
    </derivirana_varijabla>
  </DomainObject.Predmet.ProtuStrankaListNazivFormated>
  <DomainObject.Predmet.ProtuStrankaListNazivFormatedOIB>
    <izvorni_sadrzaj>
      <item>SPORT MANIJA d.o.o., OIB 73606667000</item>
    </izvorni_sadrzaj>
    <derivirana_varijabla naziv="DomainObject.Predmet.ProtuStrankaListNazivFormatedOIB_1">
      <item>SPORT MANIJA d.o.o., OIB 73606667000</item>
    </derivirana_varijabla>
  </DomainObject.Predmet.ProtuStrankaListNazivFormatedOIB>
  <DomainObject.Predmet.OstaliListFormated>
    <izvorni_sadrzaj>
      <item>Davorin Szilvasy punomoćnik sudionika u postupku SPORT MANIJA d.o.o.</item>
    </izvorni_sadrzaj>
    <derivirana_varijabla naziv="DomainObject.Predmet.OstaliListFormated_1">
      <item>Davorin Szilvasy punomoćnik sudionika u postupku SPORT MANIJA d.o.o.</item>
    </derivirana_varijabla>
  </DomainObject.Predmet.OstaliListFormated>
  <DomainObject.Predmet.OstaliListFormatedOIB>
    <izvorni_sadrzaj>
      <item>Davorin Szilvasy, OIB 82072452890 punomoćnik sudionika u postupku SPORT MANIJA d.o.o.</item>
    </izvorni_sadrzaj>
    <derivirana_varijabla naziv="DomainObject.Predmet.OstaliListFormatedOIB_1">
      <item>Davorin Szilvasy, OIB 82072452890 punomoćnik sudionika u postupku SPORT MANIJA d.o.o.</item>
    </derivirana_varijabla>
  </DomainObject.Predmet.OstaliListFormatedOIB>
  <DomainObject.Predmet.OstaliListFormatedWithAdress>
    <izvorni_sadrzaj>
      <item>Davorin Szilvasy, Gajeva Ulica 38, 10000 Zagreb punomoćnik sudionika u postupku SPORT MANIJA d.o.o.</item>
    </izvorni_sadrzaj>
    <derivirana_varijabla naziv="DomainObject.Predmet.OstaliListFormatedWithAdress_1">
      <item>Davorin Szilvasy, Gajeva Ulica 38, 10000 Zagreb punomoćnik sudionika u postupku SPORT MANIJA d.o.o.</item>
    </derivirana_varijabla>
  </DomainObject.Predmet.OstaliListFormatedWithAdress>
  <DomainObject.Predmet.OstaliListFormatedWithAdressOIB>
    <izvorni_sadrzaj>
      <item>Davorin Szilvasy, OIB 82072452890, Gajeva Ulica 38, 10000 Zagreb punomoćnik sudionika u postupku SPORT MANIJA d.o.o.</item>
    </izvorni_sadrzaj>
    <derivirana_varijabla naziv="DomainObject.Predmet.OstaliListFormatedWithAdressOIB_1">
      <item>Davorin Szilvasy, OIB 82072452890, Gajeva Ulica 38, 10000 Zagreb punomoćnik sudionika u postupku SPORT MANIJA d.o.o.</item>
    </derivirana_varijabla>
  </DomainObject.Predmet.OstaliListFormatedWithAdressOIB>
  <DomainObject.Predmet.OstaliListNazivFormated>
    <izvorni_sadrzaj>
      <item>Davorin Szilvasy</item>
    </izvorni_sadrzaj>
    <derivirana_varijabla naziv="DomainObject.Predmet.OstaliListNazivFormated_1">
      <item>Davorin Szilvasy</item>
    </derivirana_varijabla>
  </DomainObject.Predmet.OstaliListNazivFormated>
  <DomainObject.Predmet.OstaliListNazivFormatedOIB>
    <izvorni_sadrzaj>
      <item>Davorin Szilvasy, OIB 82072452890</item>
    </izvorni_sadrzaj>
    <derivirana_varijabla naziv="DomainObject.Predmet.OstaliListNazivFormatedOIB_1">
      <item>Davorin Szilvasy, OIB 82072452890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MANIJA d.o.o.</izvorni_sadrzaj>
    <derivirana_varijabla naziv="DomainObject.Predmet.ProtustrankaIDrugi_1">SPORT MANIJA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MANIJA d.o.o., OIB 73606667000, Davorina Bazjanca 17, 10000 Zagreb</izvorni_sadrzaj>
    <derivirana_varijabla naziv="DomainObject.Predmet.ProtustrankaIDrugiAdressOIB_1">SPORT MANIJA d.o.o., OIB 73606667000,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MANIJA d.o.o.</item>
      <item>Davorin Szilvasy</item>
    </izvorni_sadrzaj>
    <derivirana_varijabla naziv="DomainObject.Predmet.SudioniciListNaziv_1">
      <item>FINA Regionalni centar Zagreb</item>
      <item>SPORT MANIJA d.o.o.</item>
      <item>Davorin Szilvasy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MANIJA d.o.o., OIB 73606667000, Davorina Bazjanca 17,10000 Zagreb</item>
      <item>Davorin Szilvasy, OIB 82072452890, Gajeva Ulica 38,10000 Zagreb</item>
    </izvorni_sadrzaj>
    <derivirana_varijabla naziv="DomainObject.Predmet.SudioniciListAdressOIB_1">
      <item>FINA Regionalni centar Zagreb, OIB 85821130368, Trg svibanjskih žrtava 1995. br. 1,10000 Zagreb</item>
      <item>SPORT MANIJA d.o.o., OIB 73606667000, Davorina Bazjanca 17,10000 Zagreb</item>
      <item>Davorin Szilvasy, OIB 82072452890, Gajeva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73606667000</item>
      <item>, OIB 82072452890</item>
    </izvorni_sadrzaj>
    <derivirana_varijabla naziv="DomainObject.Predmet.SudioniciListNazivOIB_1">
      <item>, OIB 85821130368</item>
      <item>, OIB 73606667000</item>
      <item>, OIB 82072452890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2016-09-21T08:40:00Z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