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e9ca" w14:paraId="0d9e9ca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244EED">
        <w:rPr>
          <w:bCs/>
        </w:rPr>
        <w:t>-308</w:t>
      </w:r>
    </w:p>
    <w:p w:rsidRDefault="00D12A6C" w:rsidR="00D12A6C" w:rsidRPr="00561253">
      <w:pPr>
        <w:rPr>
          <w:bCs/>
        </w:rPr>
      </w:pPr>
    </w:p>
    <w:p w:rsidRDefault="00D12A6C" w:rsidP="00CC5A0D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7F3CB9">
        <w:t xml:space="preserve"> </w:t>
      </w:r>
      <w:r w:rsidR="00244EED">
        <w:t xml:space="preserve">13. listopada </w:t>
      </w:r>
      <w:r w:rsidR="007F3CB9">
        <w:t>2015</w:t>
      </w:r>
      <w:r w:rsidR="00FC3CAD" w:rsidRPr="00561253">
        <w:t xml:space="preserve">.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244EED">
        <w:t>9. studenog</w:t>
      </w:r>
      <w:r w:rsidR="00B51784">
        <w:t xml:space="preserve"> </w:t>
      </w:r>
      <w:r w:rsidR="00503D58">
        <w:t xml:space="preserve"> </w:t>
      </w:r>
      <w:r w:rsidR="00C81FA2">
        <w:t>2015</w:t>
      </w:r>
      <w:r w:rsidR="00FC3CAD" w:rsidRPr="00561253">
        <w:t xml:space="preserve">. </w:t>
      </w:r>
      <w:r w:rsidR="000B070E" w:rsidRPr="00561253">
        <w:t xml:space="preserve">u </w:t>
      </w:r>
      <w:r w:rsidR="009B1A64">
        <w:t>10</w:t>
      </w:r>
      <w:r w:rsidR="002E10DC">
        <w:t>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9B1A64" w:rsidP="00D069D7" w:rsidR="009B1A64">
      <w:pPr>
        <w:jc w:val="both"/>
      </w:pPr>
    </w:p>
    <w:p w:rsidRDefault="00D069D7" w:rsidP="00D069D7" w:rsidR="008E616B">
      <w:pPr>
        <w:jc w:val="both"/>
      </w:pPr>
      <w:r>
        <w:lastRenderedPageBreak/>
        <w:tab/>
      </w:r>
      <w:r>
        <w:tab/>
        <w:t xml:space="preserve">Nekretnine se prodaju isključivo kao cjelina. </w:t>
      </w:r>
    </w:p>
    <w:p w:rsidRDefault="000B3FC2" w:rsidP="00D069D7" w:rsidR="000B3FC2" w:rsidRPr="00561253">
      <w:pPr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244EED">
        <w:t>32</w:t>
      </w:r>
      <w:r w:rsidR="009B1A64">
        <w:t>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244EED">
        <w:t>10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>dražbu 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0B3FC2" w:rsidP="00C95469" w:rsidR="000B3FC2">
      <w:pPr>
        <w:jc w:val="both"/>
      </w:pPr>
    </w:p>
    <w:p w:rsidRDefault="000B3FC2" w:rsidP="00C95469" w:rsidR="000B3FC2">
      <w:pPr>
        <w:jc w:val="both"/>
      </w:pPr>
    </w:p>
    <w:p w:rsidRDefault="003E5BDA" w:rsidP="00C95469" w:rsidR="00D069D7">
      <w:pPr>
        <w:jc w:val="both"/>
      </w:pPr>
      <w:r w:rsidRPr="00561253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091-200-7774.</w:t>
      </w:r>
    </w:p>
    <w:p w:rsidRDefault="00647C34" w:rsidP="00C7268C" w:rsidR="00647C34" w:rsidRPr="00561253">
      <w:pPr>
        <w:ind w:firstLine="708"/>
        <w:jc w:val="both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244EED">
        <w:t>13. listopada</w:t>
      </w:r>
      <w:r w:rsidR="00B51784">
        <w:t xml:space="preserve"> </w:t>
      </w:r>
      <w:r w:rsidR="007F3CB9">
        <w:t xml:space="preserve"> 2015.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D8416D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D8416D" w:rsidR="00D841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8416D" w:rsidP="00D8416D" w:rsidR="00D8416D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D8416D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244EED">
      <w:t>308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3FC2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B1B85"/>
    <w:rsid w:val="001C6B97"/>
    <w:rsid w:val="001D647E"/>
    <w:rsid w:val="001F16C9"/>
    <w:rsid w:val="002349EC"/>
    <w:rsid w:val="00244EED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B4518"/>
    <w:rsid w:val="005C2823"/>
    <w:rsid w:val="005D6F5E"/>
    <w:rsid w:val="005E3CED"/>
    <w:rsid w:val="005F3EE3"/>
    <w:rsid w:val="00622BDC"/>
    <w:rsid w:val="00630298"/>
    <w:rsid w:val="0064501A"/>
    <w:rsid w:val="00647C34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8416D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4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4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Formated_1"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FormatedOIB_1"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derivirana_varijabla>
  </DomainObject.Predmet.OstaliListFormatedWithAdressOIB>
  <DomainObject.Predmet.OstaliListNazivFormated>
    <izvorni_sadrzaj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NazivFormated_1"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NazivFormated>
  <DomainObject.Predmet.OstaliListNazivFormatedOIB>
    <izvorni_sadrzaj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NazivFormatedOIB_1"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SudioniciListNaziv_1"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izvorni_sadrzaj>
    <derivirana_varijabla naziv="DomainObject.Predmet.SudioniciListNazivOIB_1"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F99B1-FA2D-4985-95A6-62F43F993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1054</properties:Words>
  <properties:Characters>5774</properties:Characters>
  <properties:Lines>131</properties:Lines>
  <properties:Paragraphs>71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2015-10-13T08:26:00Z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2015-10-13T08:28:00Z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