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384f" w14:paraId="cf4384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</w:t>
      </w:r>
      <w:r w:rsidR="009E1A79">
        <w:t>098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E1A79" w:rsidP="00C40A44" w:rsidR="000B22E7" w:rsidRPr="00B9015B">
      <w:pPr>
        <w:ind w:firstLine="708"/>
        <w:jc w:val="both"/>
      </w:pPr>
      <w:r w:rsidRPr="009E1A79">
        <w:t>Trgovački sud u Zagrebu, po sucu Maji Jurovicki, u stečajnom postupku u povodu prijedloga predlagatelja FINANCIJSKE AGENCIJE, Zagreb, Ulica grada Vukovara 70, OIB: 85821130368, za otvaranje stečajnog postupka nad dužnikom KL SPORT OPREMA d.o.o., Karlovac, Skadarska 20b, OIB: 15996683656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22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3350B" w:rsidRPr="009E1A79">
        <w:t>KL SPORT OPREMA d.o.o., Karlovac, Skadarska 20b, OIB: 15996683656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D3350B">
        <w:t>098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3222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D3350B" w:rsidRPr="009E1A79">
        <w:t>KL SPORT OPREMA d.o.o., Karlovac, Skadarska 20b, OIB: 15996683656</w:t>
      </w:r>
      <w:r w:rsidR="00D3350B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D3350B">
        <w:t>16.06.2016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D3350B">
        <w:t>76.355,83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</w:t>
      </w:r>
      <w:r w:rsidR="00D3350B">
        <w:t>4</w:t>
      </w:r>
      <w:r w:rsidR="00EC0E8E">
        <w:t>. travnja</w:t>
      </w:r>
      <w:r w:rsidR="00F81D7B">
        <w:t xml:space="preserve"> 2017.</w:t>
      </w:r>
      <w:r w:rsidR="00901CFD">
        <w:t xml:space="preserve"> pokrenuo prethodni postupak nad dužnikom, a </w:t>
      </w:r>
      <w:r w:rsidR="00D3350B">
        <w:t>22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F340A4">
        <w:t>18</w:t>
      </w:r>
      <w:r w:rsidR="004C4C72">
        <w:t>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340A4">
        <w:t>22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EA19E6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EA19E6" w:rsidP="00445BA5" w:rsidR="00EA19E6">
      <w:pPr>
        <w:jc w:val="right"/>
      </w:pPr>
      <w:r>
        <w:t>Za točnost otpravka-</w:t>
      </w:r>
    </w:p>
    <w:p w:rsidRDefault="00EA19E6" w:rsidP="00445BA5" w:rsidR="00EA19E6">
      <w:pPr>
        <w:jc w:val="right"/>
      </w:pPr>
      <w:r>
        <w:t>ovlašteni službenik</w:t>
      </w:r>
    </w:p>
    <w:p w:rsidRDefault="00EA19E6" w:rsidP="00445BA5" w:rsidR="00EA19E6" w:rsidRPr="007B269F">
      <w:pPr>
        <w:jc w:val="right"/>
      </w:pPr>
      <w:r>
        <w:t xml:space="preserve">Mirjana Gašparić </w:t>
      </w:r>
    </w:p>
    <w:p w:rsidRDefault="00065B42" w:rsidP="00EA19E6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EA19E6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D3350B">
          <w:rPr>
            <w:sz w:val="24"/>
            <w:szCs w:val="24"/>
          </w:rPr>
          <w:t>098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F3702"/>
    <w:rsid w:val="00412D47"/>
    <w:rsid w:val="004633A1"/>
    <w:rsid w:val="0046518B"/>
    <w:rsid w:val="004677A7"/>
    <w:rsid w:val="004C428C"/>
    <w:rsid w:val="004C4C72"/>
    <w:rsid w:val="00501EBB"/>
    <w:rsid w:val="005130E5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CF2"/>
    <w:rsid w:val="00793B5C"/>
    <w:rsid w:val="007B068E"/>
    <w:rsid w:val="007E6A6F"/>
    <w:rsid w:val="007F0539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F438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A19E6"/>
    <w:rsid w:val="00EC0565"/>
    <w:rsid w:val="00EC0E8E"/>
    <w:rsid w:val="00EF73E0"/>
    <w:rsid w:val="00F324F6"/>
    <w:rsid w:val="00F340A4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5098</izvorni_sadrzaj>
    <derivirana_varijabla naziv="DomainObject.Predmet.Broj_1">5098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St-5098/2016</izvorni_sadrzaj>
    <derivirana_varijabla naziv="DomainObject.Predmet.OznakaBroj_1">St-5098/2016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 SPORT OPREMA d.o.o.</izvorni_sadrzaj>
    <derivirana_varijabla naziv="DomainObject.Predmet.ProtustrankaFormated_1">  KL SPORT OPREMA d.o.o.</derivirana_varijabla>
  </DomainObject.Predmet.ProtustrankaFormated>
  <DomainObject.Predmet.ProtustrankaFormatedOIB>
    <izvorni_sadrzaj>  KL SPORT OPREMA d.o.o., OIB 15996683656</izvorni_sadrzaj>
    <derivirana_varijabla naziv="DomainObject.Predmet.ProtustrankaFormatedOIB_1">  KL SPORT OPREMA d.o.o., OIB 15996683656</derivirana_varijabla>
  </DomainObject.Predmet.ProtustrankaFormatedOIB>
  <DomainObject.Predmet.ProtustrankaFormatedWithAdress>
    <izvorni_sadrzaj> KL SPORT OPREMA d.o.o., Skadarska 20/b, 47000 Karlovac</izvorni_sadrzaj>
    <derivirana_varijabla naziv="DomainObject.Predmet.ProtustrankaFormatedWithAdress_1"> KL SPORT OPREMA d.o.o., Skadarska 20/b, 47000 Karlovac</derivirana_varijabla>
  </DomainObject.Predmet.ProtustrankaFormatedWithAdress>
  <DomainObject.Predmet.ProtustrankaFormatedWithAdressOIB>
    <izvorni_sadrzaj> KL SPORT OPREMA d.o.o., OIB 15996683656, Skadarska 20/b, 47000 Karlovac</izvorni_sadrzaj>
    <derivirana_varijabla naziv="DomainObject.Predmet.ProtustrankaFormatedWithAdressOIB_1"> KL SPORT OPREMA d.o.o., OIB 15996683656, Skadarska 20/b, 47000 Karlovac</derivirana_varijabla>
  </DomainObject.Predmet.ProtustrankaFormatedWithAdressOIB>
  <DomainObject.Predmet.ProtustrankaWithAdress>
    <izvorni_sadrzaj>KL SPORT OPREMA d.o.o. Skadarska 20/b, 47000 Karlovac</izvorni_sadrzaj>
    <derivirana_varijabla naziv="DomainObject.Predmet.ProtustrankaWithAdress_1">KL SPORT OPREMA d.o.o. Skadarska 20/b, 47000 Karlovac</derivirana_varijabla>
  </DomainObject.Predmet.ProtustrankaWithAdress>
  <DomainObject.Predmet.ProtustrankaWithAdressOIB>
    <izvorni_sadrzaj>KL SPORT OPREMA d.o.o., OIB 15996683656, Skadarska 20/b, 47000 Karlovac</izvorni_sadrzaj>
    <derivirana_varijabla naziv="DomainObject.Predmet.ProtustrankaWithAdressOIB_1">KL SPORT OPREMA d.o.o., OIB 15996683656, Skadarska 20/b, 47000 Karlovac</derivirana_varijabla>
  </DomainObject.Predmet.ProtustrankaWithAdressOIB>
  <DomainObject.Predmet.ProtustrankaNazivFormated>
    <izvorni_sadrzaj>KL SPORT OPREMA d.o.o.</izvorni_sadrzaj>
    <derivirana_varijabla naziv="DomainObject.Predmet.ProtustrankaNazivFormated_1">KL SPORT OPREMA d.o.o.</derivirana_varijabla>
  </DomainObject.Predmet.ProtustrankaNazivFormated>
  <DomainObject.Predmet.ProtustrankaNazivFormatedOIB>
    <izvorni_sadrzaj>KL SPORT OPREMA d.o.o., OIB 15996683656</izvorni_sadrzaj>
    <derivirana_varijabla naziv="DomainObject.Predmet.ProtustrankaNazivFormatedOIB_1">KL SPORT OPREMA d.o.o., OIB 15996683656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KL SPORT OPREMA d.o.o.</item>
    </izvorni_sadrzaj>
    <derivirana_varijabla naziv="DomainObject.Predmet.ProtuStrankaListFormated_1">
      <item>KL SPORT OPREMA d.o.o.</item>
    </derivirana_varijabla>
  </DomainObject.Predmet.ProtuStrankaListFormated>
  <DomainObject.Predmet.ProtuStrankaListFormatedOIB>
    <izvorni_sadrzaj>
      <item>KL SPORT OPREMA d.o.o., OIB 15996683656</item>
    </izvorni_sadrzaj>
    <derivirana_varijabla naziv="DomainObject.Predmet.ProtuStrankaListFormatedOIB_1">
      <item>KL SPORT OPREMA d.o.o., OIB 15996683656</item>
    </derivirana_varijabla>
  </DomainObject.Predmet.ProtuStrankaListFormatedOIB>
  <DomainObject.Predmet.ProtuStrankaListFormatedWithAdress>
    <izvorni_sadrzaj>
      <item>KL SPORT OPREMA d.o.o., Skadarska 20/b, 47000 Karlovac</item>
    </izvorni_sadrzaj>
    <derivirana_varijabla naziv="DomainObject.Predmet.ProtuStrankaListFormatedWithAdress_1">
      <item>KL SPORT OPREMA d.o.o., Skadarska 20/b, 47000 Karlovac</item>
    </derivirana_varijabla>
  </DomainObject.Predmet.ProtuStrankaListFormatedWithAdress>
  <DomainObject.Predmet.ProtuStrankaListFormatedWithAdressOIB>
    <izvorni_sadrzaj>
      <item>KL SPORT OPREMA d.o.o., OIB 15996683656, Skadarska 20/b, 47000 Karlovac</item>
    </izvorni_sadrzaj>
    <derivirana_varijabla naziv="DomainObject.Predmet.ProtuStrankaListFormatedWithAdressOIB_1">
      <item>KL SPORT OPREMA d.o.o., OIB 15996683656, Skadarska 20/b, 47000 Karlovac</item>
    </derivirana_varijabla>
  </DomainObject.Predmet.ProtuStrankaListFormatedWithAdressOIB>
  <DomainObject.Predmet.ProtuStrankaListNazivFormated>
    <izvorni_sadrzaj>
      <item>KL SPORT OPREMA d.o.o.</item>
    </izvorni_sadrzaj>
    <derivirana_varijabla naziv="DomainObject.Predmet.ProtuStrankaListNazivFormated_1">
      <item>KL SPORT OPREMA d.o.o.</item>
    </derivirana_varijabla>
  </DomainObject.Predmet.ProtuStrankaListNazivFormated>
  <DomainObject.Predmet.ProtuStrankaListNazivFormatedOIB>
    <izvorni_sadrzaj>
      <item>KL SPORT OPREMA d.o.o., OIB 15996683656</item>
    </izvorni_sadrzaj>
    <derivirana_varijabla naziv="DomainObject.Predmet.ProtuStrankaListNazivFormatedOIB_1">
      <item>KL SPORT OPREMA d.o.o., OIB 15996683656</item>
    </derivirana_varijabla>
  </DomainObject.Predmet.ProtuStrankaListNazivFormatedOIB>
  <DomainObject.Predmet.OstaliListFormated>
    <izvorni_sadrzaj>
      <item>Ernest Belokleić</item>
    </izvorni_sadrzaj>
    <derivirana_varijabla naziv="DomainObject.Predmet.OstaliListFormated_1">
      <item>Ernest Belokleić</item>
    </derivirana_varijabla>
  </DomainObject.Predmet.OstaliListFormated>
  <DomainObject.Predmet.OstaliListFormatedOIB>
    <izvorni_sadrzaj>
      <item>Ernest Belokleić, OIB 19976597763</item>
    </izvorni_sadrzaj>
    <derivirana_varijabla naziv="DomainObject.Predmet.OstaliListFormatedOIB_1">
      <item>Ernest Belokleić, OIB 19976597763</item>
    </derivirana_varijabla>
  </DomainObject.Predmet.OstaliListFormatedOIB>
  <DomainObject.Predmet.OstaliListFormatedWithAdress>
    <izvorni_sadrzaj>
      <item>Ernest Belokleić, Bledska 39, 47000 Karlovac</item>
    </izvorni_sadrzaj>
    <derivirana_varijabla naziv="DomainObject.Predmet.OstaliListFormatedWithAdress_1">
      <item>Ernest Belokleić, Bledska 39, 47000 Karlovac</item>
    </derivirana_varijabla>
  </DomainObject.Predmet.OstaliListFormatedWithAdress>
  <DomainObject.Predmet.OstaliListFormatedWithAdressOIB>
    <izvorni_sadrzaj>
      <item>Ernest Belokleić, OIB 19976597763, Bledska 39, 47000 Karlovac</item>
    </izvorni_sadrzaj>
    <derivirana_varijabla naziv="DomainObject.Predmet.OstaliListFormatedWithAdressOIB_1">
      <item>Ernest Belokleić, OIB 19976597763, Bledska 39, 47000 Karlovac</item>
    </derivirana_varijabla>
  </DomainObject.Predmet.OstaliListFormatedWithAdressOIB>
  <DomainObject.Predmet.OstaliListNazivFormated>
    <izvorni_sadrzaj>
      <item>Ernest Belokleić</item>
    </izvorni_sadrzaj>
    <derivirana_varijabla naziv="DomainObject.Predmet.OstaliListNazivFormated_1">
      <item>Ernest Belokleić</item>
    </derivirana_varijabla>
  </DomainObject.Predmet.OstaliListNazivFormated>
  <DomainObject.Predmet.OstaliListNazivFormatedOIB>
    <izvorni_sadrzaj>
      <item>Ernest Belokleić, OIB 19976597763</item>
    </izvorni_sadrzaj>
    <derivirana_varijabla naziv="DomainObject.Predmet.OstaliListNazivFormatedOIB_1">
      <item>Ernest Belokleić, OIB 19976597763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KL SPORT OPREMA d.o.o.</izvorni_sadrzaj>
    <derivirana_varijabla naziv="DomainObject.Predmet.ProtustrankaIDrugi_1">KL SPORT OPREMA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KL SPORT OPREMA d.o.o., OIB 15996683656, Skadarska 20/b, 47000 Karlovac</izvorni_sadrzaj>
    <derivirana_varijabla naziv="DomainObject.Predmet.ProtustrankaIDrugiAdressOIB_1">KL SPORT OPREMA d.o.o., OIB 15996683656, Skadarska 20/b,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KL SPORT OPREMA d.o.o.</item>
      <item>Ernest Belokleić</item>
    </izvorni_sadrzaj>
    <derivirana_varijabla naziv="DomainObject.Predmet.SudioniciListNaziv_1">
      <item>FINA Regionalni centar Zagreb, podružnica Karlovac</item>
      <item>KL SPORT OPREMA d.o.o.</item>
      <item>Ernest Belokleić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KL SPORT OPREMA d.o.o., OIB 15996683656, Skadarska 20/b,47000 Karlovac</item>
      <item>Ernest Belokleić, OIB 19976597763, Bledska 39,47000 Karlovac</item>
    </izvorni_sadrzaj>
    <derivirana_varijabla naziv="DomainObject.Predmet.SudioniciListAdressOIB_1">
      <item>FINA Regionalni centar Zagreb, podružnica Karlovac, OIB 85821130368, Pavla Vitezovića 1,47000 Karlovac</item>
      <item>KL SPORT OPREMA d.o.o., OIB 15996683656, Skadarska 20/b,47000 Karlovac</item>
      <item>Ernest Belokleić, OIB 19976597763, Bledska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15996683656</item>
      <item>, OIB 19976597763</item>
    </izvorni_sadrzaj>
    <derivirana_varijabla naziv="DomainObject.Predmet.SudioniciListNazivOIB_1">
      <item>, OIB 85821130368</item>
      <item>, OIB 15996683656</item>
      <item>, OIB 19976597763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187E1-7BE8-4122-9569-3878A4ED3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709</properties:Words>
  <properties:Characters>3885</properties:Characters>
  <properties:Lines>84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2017-05-22T09:25:00Z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2017-05-22T09:38:00Z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