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4674" w14:paraId="cfb4674" w:rsidRDefault="00AE649C" w:rsidP="00FB3720" w:rsidR="00AE649C" w:rsidRPr="00FB3720">
      <w:pPr>
        <w:pStyle w:val="Naslov3"/>
        <w:spacing w:after="0"/>
        <w15:collapsed w:val="false"/>
      </w:pPr>
      <w:bookmarkStart w:name="_GoBack" w:id="0"/>
      <w:bookmarkEnd w:id="0"/>
    </w:p>
    <w:p w:rsidRDefault="00FB3720" w:rsidP="00FB3720" w:rsidR="00AE649C" w:rsidRPr="00FB3720">
      <w:pPr>
        <w:pStyle w:val="SudNaziv"/>
        <w:ind w:firstLine="708" w:left="4956"/>
      </w:pPr>
      <w:r>
        <w:rPr>
          <w:lang w:eastAsia="hr-HR"/>
        </w:rPr>
        <w:t>Poslovni broj: 4 St-1096/16-15</w:t>
      </w:r>
    </w:p>
    <w:p w:rsidRDefault="00EA1C6D" w:rsidP="00FB3720" w:rsidR="00AE649C" w:rsidRPr="00FB3720">
      <w:pPr>
        <w:pStyle w:val="SudSjedite"/>
      </w:pPr>
      <w:r w:rsidRPr="00FB3720">
        <w:tab/>
      </w:r>
    </w:p>
    <w:p w:rsidRDefault="00FB3720" w:rsidP="00FB3720" w:rsidR="00FB3720" w:rsidRPr="00FB3720">
      <w:pPr>
        <w:spacing w:after="0"/>
        <w:jc w:val="both"/>
      </w:pPr>
      <w:r w:rsidRPr="00FB3720">
        <w:t xml:space="preserve">     </w:t>
      </w:r>
    </w:p>
    <w:p w:rsidRDefault="00FB3720" w:rsidP="00FB3720" w:rsidR="00FB3720" w:rsidRPr="00FB3720">
      <w:pPr>
        <w:spacing w:after="0"/>
        <w:jc w:val="both"/>
      </w:pPr>
      <w:r w:rsidRPr="00FB3720">
        <w:t xml:space="preserve">                 </w:t>
      </w:r>
      <w:r w:rsidRPr="00FB3720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3720">
        <w:rPr>
          <w:bCs/>
        </w:rPr>
        <w:tab/>
      </w:r>
      <w:r w:rsidRPr="00FB3720">
        <w:rPr>
          <w:bCs/>
        </w:rPr>
        <w:tab/>
        <w:t xml:space="preserve">                                  </w:t>
      </w:r>
    </w:p>
    <w:p w:rsidRDefault="00FB3720" w:rsidP="00FB3720" w:rsidR="00FB3720" w:rsidRPr="00FB3720">
      <w:pPr>
        <w:spacing w:after="0"/>
        <w:jc w:val="both"/>
      </w:pPr>
      <w:r w:rsidRPr="00FB3720">
        <w:t xml:space="preserve">       REPUBLIKA HRVATSKA</w:t>
      </w:r>
    </w:p>
    <w:p w:rsidRDefault="00FB3720" w:rsidP="00FB3720" w:rsidR="00FB3720" w:rsidRPr="00FB3720">
      <w:pPr>
        <w:spacing w:after="0"/>
        <w:jc w:val="both"/>
      </w:pPr>
      <w:r w:rsidRPr="00FB3720">
        <w:rPr>
          <w:lang w:val="pt-BR"/>
        </w:rPr>
        <w:t>TRGOVA</w:t>
      </w:r>
      <w:r w:rsidRPr="00FB3720">
        <w:t>Č</w:t>
      </w:r>
      <w:r w:rsidRPr="00FB3720">
        <w:rPr>
          <w:lang w:val="pt-BR"/>
        </w:rPr>
        <w:t>KI SUD U VARA</w:t>
      </w:r>
      <w:r w:rsidRPr="00FB3720">
        <w:t>Ž</w:t>
      </w:r>
      <w:r w:rsidRPr="00FB3720">
        <w:rPr>
          <w:lang w:val="pt-BR"/>
        </w:rPr>
        <w:t>DINU</w:t>
      </w:r>
    </w:p>
    <w:p w:rsidRDefault="00FB3720" w:rsidP="00FB3720" w:rsidR="00FB3720" w:rsidRPr="00FB3720">
      <w:pPr>
        <w:spacing w:after="0"/>
        <w:rPr>
          <w:bCs/>
        </w:rPr>
      </w:pPr>
      <w:r w:rsidRPr="00FB3720">
        <w:t xml:space="preserve">                  </w:t>
      </w:r>
      <w:r w:rsidRPr="00FB3720">
        <w:rPr>
          <w:lang w:val="pt-BR"/>
        </w:rPr>
        <w:t>B. Radić 2</w:t>
      </w:r>
      <w:r w:rsidRPr="00FB3720">
        <w:rPr>
          <w:bCs/>
        </w:rPr>
        <w:t xml:space="preserve">   </w:t>
      </w:r>
    </w:p>
    <w:p w:rsidRDefault="00FB3720" w:rsidP="00FB3720" w:rsidR="00FB3720" w:rsidRPr="00FB3720">
      <w:pPr>
        <w:spacing w:after="0"/>
      </w:pPr>
      <w:r w:rsidRPr="00FB3720">
        <w:tab/>
      </w:r>
      <w:r w:rsidRPr="00FB3720">
        <w:tab/>
      </w:r>
    </w:p>
    <w:p w:rsidRDefault="00FB3720" w:rsidP="00FB3720" w:rsidR="00FB3720" w:rsidRPr="00FB3720">
      <w:pPr>
        <w:spacing w:after="0"/>
        <w:jc w:val="center"/>
      </w:pPr>
    </w:p>
    <w:p w:rsidRDefault="00FB3720" w:rsidP="00FB3720" w:rsidR="00FB3720" w:rsidRPr="00FB3720">
      <w:pPr>
        <w:spacing w:after="0"/>
        <w:jc w:val="center"/>
      </w:pPr>
      <w:r w:rsidRPr="00FB3720">
        <w:t>R E P U B L I K A   H R V A T S K A</w:t>
      </w:r>
    </w:p>
    <w:p w:rsidRDefault="00FB3720" w:rsidP="00FB3720" w:rsidR="00FB3720" w:rsidRPr="00FB3720">
      <w:pPr>
        <w:spacing w:after="0"/>
        <w:jc w:val="center"/>
      </w:pPr>
    </w:p>
    <w:p w:rsidRDefault="00FB3720" w:rsidP="00FB3720" w:rsidR="00FB3720" w:rsidRPr="00FB3720">
      <w:pPr>
        <w:spacing w:after="0"/>
        <w:jc w:val="center"/>
      </w:pPr>
      <w:r w:rsidRPr="00FB3720">
        <w:t>R J E Š E NJ E</w:t>
      </w:r>
    </w:p>
    <w:p w:rsidRDefault="00FB3720" w:rsidP="00FB3720" w:rsidR="00FB3720" w:rsidRPr="00FB3720">
      <w:pPr>
        <w:spacing w:after="0"/>
        <w:jc w:val="both"/>
      </w:pPr>
    </w:p>
    <w:p w:rsidRDefault="00FB3720" w:rsidP="00FB3720" w:rsidR="00FB3720" w:rsidRPr="00FB3720">
      <w:pPr>
        <w:spacing w:after="0"/>
        <w:ind w:firstLine="708"/>
        <w:jc w:val="both"/>
      </w:pPr>
      <w:r w:rsidRPr="00FB3720">
        <w:t>Trgovački sud u Varaždinu po sucu toga suda Iris Hatvalić Nemec, u postupku predstečajne nagodbe povodom prijedloga dužnika KUPRES d.o.o. Veliki Bukovec, Dravska ulica 40, OIB: 92132380995, dana 23. siječnja 2017.</w:t>
      </w:r>
    </w:p>
    <w:p w:rsidRDefault="00FB3720" w:rsidP="00FB3720" w:rsidR="00FB3720" w:rsidRPr="00FB3720">
      <w:pPr>
        <w:spacing w:after="0"/>
        <w:jc w:val="both"/>
      </w:pPr>
    </w:p>
    <w:p w:rsidRDefault="00FB3720" w:rsidP="00FB3720" w:rsidR="00FB3720" w:rsidRPr="00FB3720">
      <w:pPr>
        <w:spacing w:after="0"/>
        <w:jc w:val="center"/>
        <w:rPr>
          <w:b/>
        </w:rPr>
      </w:pPr>
      <w:r w:rsidRPr="00FB3720">
        <w:t>r i j e š i o  j e</w:t>
      </w:r>
    </w:p>
    <w:p w:rsidRDefault="00FB3720" w:rsidP="00FB3720" w:rsidR="00FB3720" w:rsidRPr="00FB3720">
      <w:pPr>
        <w:pStyle w:val="Odlomakpopisa"/>
        <w:spacing w:after="0"/>
        <w:ind w:left="1080"/>
      </w:pPr>
    </w:p>
    <w:p w:rsidRDefault="00FB3720" w:rsidP="00FB3720" w:rsidR="00FB3720" w:rsidRPr="00FB3720">
      <w:pPr>
        <w:spacing w:after="0"/>
        <w:ind w:firstLine="708"/>
        <w:jc w:val="both"/>
      </w:pPr>
      <w:r w:rsidRPr="00FB3720">
        <w:t xml:space="preserve">Pozivaju se vjerovnici, dužnik i povjerenik pristupiti na ročište radi ispitivanja tražbina dana  </w:t>
      </w:r>
    </w:p>
    <w:p w:rsidRDefault="00FB3720" w:rsidP="00FB3720" w:rsidR="00FB3720" w:rsidRPr="00FB3720">
      <w:pPr>
        <w:spacing w:after="0"/>
      </w:pPr>
    </w:p>
    <w:p w:rsidRDefault="00FB3720" w:rsidP="00FB3720" w:rsidR="00FB3720" w:rsidRPr="00FB3720">
      <w:pPr>
        <w:pStyle w:val="Odlomakpopisa"/>
        <w:spacing w:after="0"/>
        <w:ind w:firstLine="708" w:left="2124"/>
        <w:rPr>
          <w:u w:val="single"/>
        </w:rPr>
      </w:pPr>
      <w:r w:rsidRPr="00FB3720">
        <w:rPr>
          <w:u w:val="single"/>
        </w:rPr>
        <w:t xml:space="preserve">6. veljače 2017.  u 10,00 sati, </w:t>
      </w:r>
    </w:p>
    <w:p w:rsidRDefault="00FB3720" w:rsidP="00FB3720" w:rsidR="00FB3720" w:rsidRPr="00FB3720">
      <w:pPr>
        <w:pStyle w:val="Odlomakpopisa"/>
        <w:spacing w:after="0"/>
        <w:ind w:left="1416"/>
        <w:rPr>
          <w:u w:val="single"/>
        </w:rPr>
      </w:pPr>
      <w:r w:rsidRPr="00FB3720">
        <w:rPr>
          <w:u w:val="single"/>
        </w:rPr>
        <w:t>kod Trgovačkog suda u Varaždinu, Braće Radić 2, soba broj 230</w:t>
      </w:r>
    </w:p>
    <w:p w:rsidRDefault="00FB3720" w:rsidP="00FB3720" w:rsidR="00FB3720" w:rsidRPr="00FB3720">
      <w:pPr>
        <w:pStyle w:val="Odlomakpopisa"/>
        <w:spacing w:after="0"/>
        <w:ind w:left="1416"/>
        <w:rPr>
          <w:u w:val="single"/>
        </w:rPr>
      </w:pPr>
    </w:p>
    <w:p w:rsidRDefault="00FB3720" w:rsidP="00FB3720" w:rsidR="00FB3720" w:rsidRPr="00FB3720">
      <w:pPr>
        <w:spacing w:after="0"/>
        <w:jc w:val="both"/>
      </w:pPr>
      <w:r w:rsidRPr="00FB3720">
        <w:tab/>
        <w:t xml:space="preserve"> </w:t>
      </w:r>
    </w:p>
    <w:p w:rsidRDefault="00FB3720" w:rsidP="00FB3720" w:rsidR="00FB3720" w:rsidRPr="00FB3720">
      <w:pPr>
        <w:spacing w:after="0"/>
        <w:ind w:firstLine="708"/>
        <w:jc w:val="both"/>
      </w:pPr>
      <w:r w:rsidRPr="00FB3720">
        <w:t>Ročište radi ispitivanja tražbine održat će se i ako nisu nazočni vjerovnici koji su prijavili tražbine.</w:t>
      </w:r>
    </w:p>
    <w:p w:rsidRDefault="00FB3720" w:rsidP="00FB3720" w:rsidR="00FB3720" w:rsidRPr="00FB3720">
      <w:pPr>
        <w:pStyle w:val="Odlomakpopisa"/>
        <w:spacing w:after="0"/>
        <w:ind w:left="1080"/>
      </w:pPr>
    </w:p>
    <w:p w:rsidRDefault="00FB3720" w:rsidP="00FB3720" w:rsidR="00FB3720" w:rsidRPr="00FB3720">
      <w:pPr>
        <w:spacing w:after="0"/>
        <w:jc w:val="center"/>
      </w:pPr>
      <w:r w:rsidRPr="00FB3720">
        <w:t>U Varaždinu, 23. siječnja 2017.</w:t>
      </w:r>
    </w:p>
    <w:p w:rsidRDefault="00FB3720" w:rsidP="00FB3720" w:rsidR="00FB3720" w:rsidRPr="00FB3720">
      <w:pPr>
        <w:pStyle w:val="Podnaslov"/>
        <w:spacing w:after="0"/>
        <w:ind w:left="5664"/>
        <w:rPr>
          <w:i w:val="false"/>
          <w:color w:val="FF0000"/>
        </w:rPr>
      </w:pPr>
      <w:r w:rsidRPr="00FB3720">
        <w:rPr>
          <w:i w:val="false"/>
          <w:color w:val="FF0000"/>
        </w:rPr>
        <w:t xml:space="preserve">                                                                                                                           </w:t>
      </w:r>
    </w:p>
    <w:p w:rsidRDefault="00FB3720" w:rsidP="00FB3720" w:rsidR="00FB3720" w:rsidRPr="00FB3720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 w:rsidRPr="00FB3720">
        <w:rPr>
          <w:rFonts w:hAnsi="Times New Roman" w:ascii="Times New Roman"/>
          <w:b/>
          <w:i w:val="false"/>
          <w:color w:val="auto"/>
        </w:rPr>
        <w:t xml:space="preserve">          SUDAC:</w:t>
      </w:r>
    </w:p>
    <w:p w:rsidRDefault="00FB3720" w:rsidP="00FB3720" w:rsidR="00FB3720" w:rsidRPr="00FB3720">
      <w:pPr>
        <w:pStyle w:val="Podnaslov"/>
        <w:spacing w:after="0"/>
        <w:ind w:firstLine="708" w:left="4956"/>
        <w:rPr>
          <w:rFonts w:hAnsi="Times New Roman" w:ascii="Times New Roman"/>
          <w:b/>
          <w:i w:val="false"/>
          <w:color w:val="auto"/>
        </w:rPr>
      </w:pPr>
    </w:p>
    <w:p w:rsidRDefault="00FB3720" w:rsidP="00FB3720" w:rsidR="00FB3720" w:rsidRPr="00FB3720">
      <w:pPr>
        <w:spacing w:after="0"/>
      </w:pPr>
      <w:r w:rsidRPr="00FB3720">
        <w:tab/>
      </w:r>
      <w:r w:rsidRPr="00FB3720">
        <w:tab/>
      </w:r>
      <w:r w:rsidRPr="00FB3720">
        <w:tab/>
      </w:r>
      <w:r w:rsidRPr="00FB3720">
        <w:tab/>
      </w:r>
      <w:r w:rsidRPr="00FB3720">
        <w:tab/>
      </w:r>
      <w:r w:rsidRPr="00FB3720">
        <w:tab/>
      </w:r>
      <w:r w:rsidRPr="00FB3720">
        <w:tab/>
      </w:r>
      <w:r w:rsidRPr="00FB3720">
        <w:tab/>
        <w:t>Iris Hatvalić Nemec,v.r.</w:t>
      </w:r>
    </w:p>
    <w:p w:rsidRDefault="00FB3720" w:rsidP="00FB3720" w:rsidR="00FB3720" w:rsidRPr="00FB3720">
      <w:pPr>
        <w:spacing w:after="0"/>
      </w:pPr>
    </w:p>
    <w:p w:rsidRDefault="00FB3720" w:rsidP="00FB3720" w:rsidR="00FB3720" w:rsidRPr="00FB3720">
      <w:pPr>
        <w:spacing w:after="0"/>
        <w:ind w:firstLine="708" w:left="4248"/>
      </w:pPr>
      <w:r w:rsidRPr="00FB3720">
        <w:t>Za točnost otpravka-ovlašteni službenik:</w:t>
      </w:r>
    </w:p>
    <w:p w:rsidRDefault="00FB3720" w:rsidP="00FB3720" w:rsidR="00FB3720" w:rsidRPr="00FB3720">
      <w:pPr>
        <w:spacing w:after="0"/>
        <w:ind w:firstLine="708" w:left="4248"/>
      </w:pPr>
    </w:p>
    <w:p w:rsidRDefault="00FB3720" w:rsidP="00FB3720" w:rsidR="00FB3720" w:rsidRPr="00FB3720">
      <w:pPr>
        <w:spacing w:after="0"/>
      </w:pPr>
      <w:r w:rsidRPr="00FB3720">
        <w:tab/>
        <w:t xml:space="preserve">              </w:t>
      </w:r>
    </w:p>
    <w:p w:rsidRDefault="00FB3720" w:rsidP="00FB3720" w:rsidR="00FB3720" w:rsidRPr="00FB3720">
      <w:pPr>
        <w:spacing w:after="0"/>
        <w:jc w:val="both"/>
      </w:pPr>
      <w:r w:rsidRPr="00FB3720">
        <w:t>Pouka o pravnom lijeku:</w:t>
      </w:r>
    </w:p>
    <w:p w:rsidRDefault="00FB3720" w:rsidP="00FB3720" w:rsidR="00FB3720" w:rsidRPr="00FB3720">
      <w:pPr>
        <w:spacing w:after="0"/>
        <w:jc w:val="both"/>
      </w:pPr>
      <w:r w:rsidRPr="00FB3720">
        <w:t>Protiv ovog rješenja posebna žalba nije dopuštena.</w:t>
      </w:r>
    </w:p>
    <w:p w:rsidRDefault="00FB3720" w:rsidP="00FB3720" w:rsidR="00FB3720" w:rsidRPr="00FB3720">
      <w:pPr>
        <w:spacing w:after="0"/>
        <w:rPr>
          <w:color w:val="FF0000"/>
        </w:rPr>
      </w:pPr>
    </w:p>
    <w:p w:rsidRDefault="00FB3720" w:rsidP="00FB3720" w:rsidR="00FB3720" w:rsidRPr="00FB3720">
      <w:pPr>
        <w:spacing w:after="0"/>
        <w:rPr>
          <w:color w:val="FF0000"/>
        </w:rPr>
      </w:pPr>
      <w:r w:rsidRPr="00FB3720">
        <w:rPr>
          <w:color w:val="FF0000"/>
        </w:rPr>
        <w:t xml:space="preserve"> </w:t>
      </w:r>
    </w:p>
    <w:p w:rsidRDefault="00FB3720" w:rsidP="00FB3720" w:rsidR="00FB3720" w:rsidRPr="00FB3720">
      <w:pPr>
        <w:spacing w:after="0"/>
      </w:pPr>
      <w:r w:rsidRPr="00FB3720">
        <w:t>DNA:</w:t>
      </w:r>
    </w:p>
    <w:p w:rsidRDefault="00FB3720" w:rsidP="00FB3720" w:rsidR="00FB3720" w:rsidRPr="00FB3720">
      <w:pPr>
        <w:spacing w:after="0"/>
      </w:pPr>
      <w:r w:rsidRPr="00FB3720">
        <w:t>-</w:t>
      </w:r>
      <w:r w:rsidRPr="00FB3720">
        <w:tab/>
        <w:t>e-Oglasna ploča</w:t>
      </w:r>
    </w:p>
    <w:p w:rsidRDefault="00CB0EA4" w:rsidP="00FB3720" w:rsidR="00CB0EA4" w:rsidRPr="00FB3720">
      <w:pPr>
        <w:pStyle w:val="Naslovdokumenta"/>
        <w:spacing w:after="0"/>
      </w:pPr>
    </w:p>
    <w:p w:rsidRDefault="0071688E" w:rsidP="00FB3720" w:rsidR="0071688E" w:rsidRPr="00FB3720">
      <w:pPr>
        <w:pStyle w:val="Poetniodjeljak"/>
        <w:spacing w:after="0"/>
      </w:pPr>
    </w:p>
    <w:p w:rsidRDefault="00A21F0D" w:rsidP="00FB3720" w:rsidR="00A21F0D" w:rsidRPr="00FB3720">
      <w:pPr>
        <w:pStyle w:val="NormaleSPIS"/>
        <w:spacing w:after="0"/>
        <w:rPr>
          <w:noProof/>
        </w:rPr>
      </w:pPr>
    </w:p>
    <w:p w:rsidRDefault="00DA0242" w:rsidP="00FB3720" w:rsidR="00DA0242" w:rsidRPr="00FB3720">
      <w:pPr>
        <w:pStyle w:val="ZapisniarPotpis"/>
        <w:spacing w:after="0"/>
      </w:pPr>
    </w:p>
    <w:sectPr w:rsidSect="0032366B" w:rsidR="00DA0242" w:rsidRPr="00FB372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720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970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na ročište</izvorni_sadrzaj>
    <derivirana_varijabla naziv="DomainObject.Primjedba_1">-poziv na ročište</derivirana_varijabla>
  </DomainObject.Primjedba>
  <DomainObject.Oznaka>
    <izvorni_sadrzaj>St-1096/2016-15</izvorni_sadrzaj>
    <derivirana_varijabla naziv="DomainObject.Oznaka_1">St-1096/2016-15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KUPRES d.o.o. za finalnu obradu drveta, proizvodnju, trgovinu, zastupanje i usluge</izvorni_sadrzaj>
    <derivirana_varijabla naziv="DomainObject.Predmet.StrankaFormated_1">  KUPRES d.o.o. za finalnu obradu drveta, proizvodnju, trgovinu, zastupanje i usluge</derivirana_varijabla>
  </DomainObject.Predmet.StrankaFormated>
  <DomainObject.Predmet.StrankaFormatedOIB>
    <izvorni_sadrzaj>  KUPRES d.o.o. za finalnu obradu drveta, proizvodnju, trgovinu, zastupanje i usluge, OIB 92132380995</izvorni_sadrzaj>
    <derivirana_varijabla naziv="DomainObject.Predmet.StrankaFormatedOIB_1">  KUPRES d.o.o. za finalnu obradu drveta, proizvodnju, trgovinu, zastupanje i usluge, OIB 92132380995</derivirana_varijabla>
  </DomainObject.Predmet.StrankaFormatedOIB>
  <DomainObject.Predmet.StrankaFormatedWithAdress>
    <izvorni_sadrzaj> KUPRES d.o.o. za finalnu obradu drveta, proizvodnju, trgovinu, zastupanje i usluge, Dravska ulica 40, 42230 Veliki Bukovec</izvorni_sadrzaj>
    <derivirana_varijabla naziv="DomainObject.Predmet.StrankaFormatedWithAdress_1"> KUPRES d.o.o. za finalnu obradu drveta, proizvodnju, trgovinu, zastupanje i usluge, Dravska ulica 40, 42230 Veliki Bukovec</derivirana_varijabla>
  </DomainObject.Predmet.StrankaFormatedWithAdress>
  <DomainObject.Predmet.StrankaFormatedWithAdressOIB>
    <izvorni_sadrzaj> KUPRES d.o.o. za finalnu obradu drveta, proizvodnju, trgovinu, zastupanje i usluge, OIB 92132380995, Dravska ulica 40, 42230 Veliki Bukovec</izvorni_sadrzaj>
    <derivirana_varijabla naziv="DomainObject.Predmet.StrankaFormatedWithAdressOIB_1"> KUPRES d.o.o. za finalnu obradu drveta, proizvodnju, trgovinu, zastupanje i usluge, OIB 92132380995, Dravska ulica 40, 42230 Veliki Bukovec</derivirana_varijabla>
  </DomainObject.Predmet.StrankaFormatedWithAdressOIB>
  <DomainObject.Predmet.StrankaWithAdress>
    <izvorni_sadrzaj>KUPRES d.o.o. za finalnu obradu drveta, proizvodnju, trgovinu, zastupanje i usluge Dravska ulica 40,42230 Veliki Bukovec</izvorni_sadrzaj>
    <derivirana_varijabla naziv="DomainObject.Predmet.StrankaWithAdress_1">KUPRES d.o.o. za finalnu obradu drveta, proizvodnju, trgovinu, zastupanje i usluge Dravska ulica 40,42230 Veliki Bukovec</derivirana_varijabla>
  </DomainObject.Predmet.StrankaWithAdress>
  <DomainObject.Predmet.StrankaWithAdressOIB>
    <izvorni_sadrzaj>KUPRES d.o.o. za finalnu obradu drveta, proizvodnju, trgovinu, zastupanje i usluge, OIB 92132380995, Dravska ulica 40,42230 Veliki Bukovec</izvorni_sadrzaj>
    <derivirana_varijabla naziv="DomainObject.Predmet.StrankaWithAdressOIB_1">KUPRES d.o.o. za finalnu obradu drveta, proizvodnju, trgovinu, zastupanje i usluge, OIB 92132380995, Dravska ulica 40,42230 Veliki Bukovec</derivirana_varijabla>
  </DomainObject.Predmet.StrankaWithAdressOIB>
  <DomainObject.Predmet.StrankaNazivFormated>
    <izvorni_sadrzaj>KUPRES d.o.o. za finalnu obradu drveta, proizvodnju, trgovinu, zastupanje i usluge</izvorni_sadrzaj>
    <derivirana_varijabla naziv="DomainObject.Predmet.StrankaNazivFormated_1">KUPRES d.o.o. za finalnu obradu drveta, proizvodnju, trgovinu, zastupanje i usluge</derivirana_varijabla>
  </DomainObject.Predmet.StrankaNazivFormated>
  <DomainObject.Predmet.StrankaNazivFormatedOIB>
    <izvorni_sadrzaj>KUPRES d.o.o. za finalnu obradu drveta, proizvodnju, trgovinu, zastupanje i usluge, OIB 92132380995</izvorni_sadrzaj>
    <derivirana_varijabla naziv="DomainObject.Predmet.StrankaNazivFormatedOIB_1">KUPRES d.o.o. za finalnu obradu drveta, proizvodnju, trgovinu, zastupanje i usluge, OIB 92132380995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43109470.17</izvorni_sadrzaj>
    <derivirana_varijabla naziv="DomainObject.Predmet.TrenutnaVrijednost_1">43109470.17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KUPRES d.o.o. za finalnu obradu drveta, proizvodnju, trgovinu, zastupanje i usluge</item>
    </izvorni_sadrzaj>
    <derivirana_varijabla naziv="DomainObject.Predmet.StrankaListFormated_1">
      <item>KUPRES d.o.o. za finalnu obradu drveta, proizvodnju, trgovinu, zastupanje i usluge</item>
    </derivirana_varijabla>
  </DomainObject.Predmet.StrankaListFormated>
  <DomainObject.Predmet.StrankaListFormatedOIB>
    <izvorni_sadrzaj>
      <item>KUPRES d.o.o. za finalnu obradu drveta, proizvodnju, trgovinu, zastupanje i usluge, OIB 92132380995</item>
    </izvorni_sadrzaj>
    <derivirana_varijabla naziv="DomainObject.Predmet.StrankaListFormatedOIB_1">
      <item>KUPRES d.o.o. za finalnu obradu drveta, proizvodnju, trgovinu, zastupanje i usluge, OIB 92132380995</item>
    </derivirana_varijabla>
  </DomainObject.Predmet.StrankaListFormatedOIB>
  <DomainObject.Predmet.StrankaListFormatedWithAdress>
    <izvorni_sadrzaj>
      <item>KUPRES d.o.o. za finalnu obradu drveta, proizvodnju, trgovinu, zastupanje i usluge, Dravska ulica 40, 42230 Veliki Bukovec</item>
    </izvorni_sadrzaj>
    <derivirana_varijabla naziv="DomainObject.Predmet.StrankaListFormatedWithAdress_1">
      <item>KUPRES d.o.o. za finalnu obradu drveta, proizvodnju, trgovinu, zastupanje i usluge, Dravska ulica 40, 42230 Veliki Bukovec</item>
    </derivirana_varijabla>
  </DomainObject.Predmet.StrankaListFormatedWithAdress>
  <DomainObject.Predmet.StrankaListFormatedWithAdressOIB>
    <izvorni_sadrzaj>
      <item>KUPRES d.o.o. za finalnu obradu drveta, proizvodnju, trgovinu, zastupanje i usluge, OIB 92132380995, Dravska ulica 40, 42230 Veliki Bukovec</item>
    </izvorni_sadrzaj>
    <derivirana_varijabla naziv="DomainObject.Predmet.StrankaListFormatedWithAdressOIB_1">
      <item>KUPRES d.o.o. za finalnu obradu drveta, proizvodnju, trgovinu, zastupanje i usluge, OIB 92132380995, Dravska ulica 40, 42230 Veliki Bukovec</item>
    </derivirana_varijabla>
  </DomainObject.Predmet.StrankaListFormatedWithAdressOIB>
  <DomainObject.Predmet.StrankaListNazivFormated>
    <izvorni_sadrzaj>
      <item>KUPRES d.o.o. za finalnu obradu drveta, proizvodnju, trgovinu, zastupanje i usluge</item>
    </izvorni_sadrzaj>
    <derivirana_varijabla naziv="DomainObject.Predmet.StrankaListNazivFormated_1">
      <item>KUPRES d.o.o. za finalnu obradu drveta, proizvodnju, trgovinu, zastupanje i usluge</item>
    </derivirana_varijabla>
  </DomainObject.Predmet.StrankaListNazivFormated>
  <DomainObject.Predmet.StrankaListNazivFormatedOIB>
    <izvorni_sadrzaj>
      <item>KUPRES d.o.o. za finalnu obradu drveta, proizvodnju, trgovinu, zastupanje i usluge, OIB 92132380995</item>
    </izvorni_sadrzaj>
    <derivirana_varijabla naziv="DomainObject.Predmet.StrankaListNazivFormatedOIB_1">
      <item>KUPRES d.o.o. za finalnu obradu drveta, proizvodnju, trgovinu, zastupanje i usluge, OIB 92132380995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</izvorni_sadrzaj>
    <derivirana_varijabla naziv="DomainObject.Predmet.OstaliList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</derivirana_varijabla>
  </DomainObject.Predmet.OstaliListFormated>
  <DomainObject.Predmet.OstaliList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</izvorni_sadrzaj>
    <derivirana_varijabla naziv="DomainObject.Predmet.OstaliList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</izvorni_sadrzaj>
    <derivirana_varijabla naziv="DomainObject.Predmet.OstaliListFormatedWithAdress_1">
      <item>Financijska agencija, Ulica grada Vukovara 70, 10000 Zagreb</item>
      <item>e-Oglasna</item>
      <item>Sudski registar</item>
      <item>Hrvatski Telekom d.d., Roberta Frangeša Mihanovića 9, 10000 Zagreb</item>
      <item>HRVATSKE ŠUME društvo s ograničenom odgovornošću, Ul.Ljudevita Farkaša Vukotinovića 2, 10000 Zagreb</item>
      <item>RH MF  Porezna uprava  Područni ured sjeverna Hrvatska, Graberje 1, 42000 Varaždin</item>
      <item>Financijska agencija, Ulica grada Vukovara 70, 10000 Zagreb</item>
      <item>POŽGAJ GRUPA društvo s ograničenom odgovornošću za proizvodnju, trgovinu i usluge, Dravska ulica 40, 42230 Veliki Bukovec</item>
      <item>LAGER BAŠIĆ, d.o.o. za proizvodnju, trgovinu i usluge, Trgovačka ulica 3, 10255 Donji Stupnik</item>
      <item>Tomislav Dumenčić,odvjetnik, Trg hrvatskih velikana 4, 10000 Zagreb</item>
      <item>HRVATSKA POŠTANSKA BANKA, dioničko društvo, Jurišićeva 4, 10000 Zagreb</item>
      <item>CROATIA osiguranje d.d., Vatroslava Jagića 33,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</izvorni_sadrzaj>
    <derivirana_varijabla naziv="DomainObject.Predmet.OstaliListFormatedWithAdressOIB_1">
      <item>Financijska agencija, OIB 85821130368, Ulica grada Vukovara 70, 10000 Zagreb</item>
      <item>e-Oglasna</item>
      <item>Sudski registar</item>
      <item>Hrvatski Telekom d.d., OIB 81793146560, Roberta Frangeša Mihanovića 9, 10000 Zagreb</item>
      <item>HRVATSKE ŠUME društvo s ograničenom odgovornošću, OIB 69693144506, Ul.Ljudevita Farkaša Vukotinovića 2, 10000 Zagreb</item>
      <item>RH MF  Porezna uprava  Područni ured sjeverna Hrvatska, OIB 18683136487, Graberje 1, 42000 Varaždin</item>
      <item>Financijska agencija, OIB 85821130368, Ulica grada Vukovara 70, 10000 Zagreb</item>
      <item>POŽGAJ GRUPA društvo s ograničenom odgovornošću za proizvodnju, trgovinu i usluge, OIB 55862765218, Dravska ulica 40, 42230 Veliki Bukovec</item>
      <item>LAGER BAŠIĆ, d.o.o. za proizvodnju, trgovinu i usluge, OIB 49617677906, Trgovačka ulica 3, 10255 Donji Stupnik</item>
      <item>Tomislav Dumenčić,odvjetnik, Trg hrvatskih velikana 4, 10000 Zagreb</item>
      <item>HRVATSKA POŠTANSKA BANKA, dioničko društvo, OIB 87939104217, Jurišićeva 4, 10000 Zagreb</item>
      <item>CROATIA osiguranje d.d., OIB 26187994862, Vatroslava Jagića 33, 10000 Zagreb</item>
    </derivirana_varijabla>
  </DomainObject.Predmet.OstaliListFormatedWithAdressOIB>
  <DomainObject.Predmet.OstaliListNazivFormated>
    <izvorni_sadrzaj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</izvorni_sadrzaj>
    <derivirana_varijabla naziv="DomainObject.Predmet.OstaliListNazivFormated_1"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</izvorni_sadrzaj>
    <derivirana_varijabla naziv="DomainObject.Predmet.OstaliListNazivFormatedOIB_1">
      <item>Financijska agencija, OIB 85821130368</item>
      <item>e-Oglasna</item>
      <item>Sudski registar</item>
      <item>Hrvatski Telekom d.d., OIB 81793146560</item>
      <item>HRVATSKE ŠUME društvo s ograničenom odgovornošću, OIB 69693144506</item>
      <item>RH MF  Porezna uprava  Područni ured sjeverna Hrvatska, OIB 18683136487</item>
      <item>Financijska agencija, OIB 85821130368</item>
      <item>POŽGAJ GRUPA društvo s ograničenom odgovornošću za proizvodnju, trgovinu i usluge, OIB 55862765218</item>
      <item>LAGER BAŠIĆ, d.o.o. za proizvodnju, trgovinu i usluge, OIB 49617677906</item>
      <item>Tomislav Dumenčić,odvjetnik</item>
      <item>HRVATSKA POŠTANSKA BANKA, dioničko društvo, OIB 87939104217</item>
      <item>CROATIA osiguranje d.d., OIB 26187994862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St-1096/2016-15</izvorni_sadrzaj>
    <derivirana_varijabla naziv="DomainObject.PoslovniBrojDokumenta_1">St-1096/2016-15</derivirana_varijabla>
  </DomainObject.PoslovniBrojDokumenta>
  <DomainObject.Predmet.StrankaIDrugi>
    <izvorni_sadrzaj>KUPRES d.o.o. za finalnu obradu drveta, proizvodnju, trgovinu, zastupanje i usluge</izvorni_sadrzaj>
    <derivirana_varijabla naziv="DomainObject.Predmet.StrankaIDrugi_1">KUPRES d.o.o. za finalnu obradu drveta, proizvodnju, trgovinu, zastupanje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KUPRES d.o.o. za finalnu obradu drveta, proizvodnju, trgovinu, zastupanje i usluge, OIB 92132380995, Dravska ulica 40, 42230 Veliki Bukovec</izvorni_sadrzaj>
    <derivirana_varijabla naziv="DomainObject.Predmet.StrankaIDrugiAdressOIB_1">KUPRES d.o.o. za finalnu obradu drveta, proizvodnju, trgovinu, zastupanje i usluge, OIB 92132380995,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</izvorni_sadrzaj>
    <derivirana_varijabla naziv="DomainObject.Predmet.SudioniciListNaziv_1">
      <item>KUPRES d.o.o. za finalnu obradu drveta, proizvodnju, trgovinu, zastupanje i usluge</item>
      <item>Financijska agencija</item>
      <item>e-Oglasna</item>
      <item>Sudski registar</item>
      <item>Hrvatski Telekom d.d.</item>
      <item>HRVATSKE ŠUME društvo s ograničenom odgovornošću</item>
      <item>RH MF  Porezna uprava  Područni ured sjeverna Hrvatska</item>
      <item>Financijska agencija</item>
      <item>POŽGAJ GRUPA društvo s ograničenom odgovornošću za proizvodnju, trgovinu i usluge</item>
      <item>LAGER BAŠIĆ, d.o.o. za proizvodnju, trgovinu i usluge</item>
      <item>Tomislav Dumenčić,odvjetnik</item>
      <item>HRVATSKA POŠTANSKA BANKA, dioničko društvo</item>
      <item>CROATIA osiguranje d.d.</item>
    </derivirana_varijabla>
  </DomainObject.Predmet.SudioniciListNaziv>
  <DomainObject.Predmet.SudioniciListAdressOIB>
    <izvorni_sadrzaj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</izvorni_sadrzaj>
    <derivirana_varijabla naziv="DomainObject.Predmet.SudioniciListAdressOIB_1"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  <item>Hrvatski Telekom d.d., OIB 81793146560, Roberta Frangeša Mihanovića 9,10000 Zagreb</item>
      <item>HRVATSKE ŠUME društvo s ograničenom odgovornošću, OIB 69693144506, Ul.Ljudevita Farkaša Vukotinovića 2,10000 Zagreb</item>
      <item>RH MF  Porezna uprava  Područni ured sjeverna Hrvatska, OIB 18683136487, Graberje 1,42000 Varaždin</item>
      <item>Financijska agencija, OIB 85821130368, Ulica grada Vukovara 70,10000 Zagreb</item>
      <item>POŽGAJ GRUPA društvo s ograničenom odgovornošću za proizvodnju, trgovinu i usluge, OIB 55862765218, Dravska ulica 40,42230 Veliki Bukovec</item>
      <item>LAGER BAŠIĆ, d.o.o. za proizvodnju, trgovinu i usluge, OIB 49617677906, Trgovačka ulica 3,10255 Donji Stupnik</item>
      <item>Tomislav Dumenčić,odvjetnik, Trg hrvatskih velikana 4,10000 Zagreb</item>
      <item>HRVATSKA POŠTANSKA BANKA, dioničko društvo, OIB 87939104217, Jurišićeva 4,10000 Zagreb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4F8CA2-FBC7-4CDA-8873-80735ACCB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151</properties:Words>
  <properties:Characters>715</properties:Characters>
  <properties:Lines>48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2017-01-23T10:56:00Z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St-1096/2016-15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