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5dc8" w14:paraId="2df5dc8" w:rsidRDefault="00631612" w:rsidP="00910611" w:rsidR="0063161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1612" w:rsidP="00910611" w:rsidR="00631612">
      <w:r>
        <w:rPr>
          <w:rFonts w:eastAsia="MS Mincho"/>
        </w:rPr>
        <w:t xml:space="preserve">   REPUBLIKA HRVATSKA</w:t>
      </w:r>
    </w:p>
    <w:p w:rsidRDefault="00631612" w:rsidP="00910611" w:rsidR="00631612">
      <w:r>
        <w:rPr>
          <w:rFonts w:eastAsia="MS Mincho"/>
        </w:rPr>
        <w:t>TRGOVAČKI SUD U RIJECI</w:t>
      </w:r>
    </w:p>
    <w:p w:rsidRDefault="00631612" w:rsidR="0063161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9D6C57">
        <w:t>1123/16-</w:t>
      </w:r>
      <w:r w:rsidR="00AF560D">
        <w:t>83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9D6C57">
        <w:t>stečajnom</w:t>
      </w:r>
      <w:r w:rsidR="007E35BD" w:rsidRPr="005E6C5D">
        <w:t xml:space="preserve"> postupku </w:t>
      </w:r>
      <w:r w:rsidR="009D6C57">
        <w:t xml:space="preserve">nad dužnikom </w:t>
      </w:r>
      <w:r w:rsidR="009D6C57" w:rsidRPr="009D6C57">
        <w:rPr>
          <w:b/>
        </w:rPr>
        <w:t>DDD APARTMANI d.o.o. Opatija, A. Štangera 19, OIB 33418541459</w:t>
      </w:r>
      <w:r w:rsidR="007E35BD" w:rsidRPr="005E6C5D">
        <w:t>,</w:t>
      </w:r>
      <w:r w:rsidR="007E35BD" w:rsidRPr="00A91159">
        <w:t xml:space="preserve"> </w:t>
      </w:r>
      <w:r w:rsidR="002322D2">
        <w:t xml:space="preserve">dana </w:t>
      </w:r>
      <w:r w:rsidR="00AF560D">
        <w:t>24</w:t>
      </w:r>
      <w:r w:rsidR="009D6C57">
        <w:t>. svibnja</w:t>
      </w:r>
      <w:r w:rsidR="007E35BD">
        <w:t xml:space="preserve"> 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9D6C57" w:rsidR="00346AFF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AF560D">
        <w:t>ROBINA POLJAK, Varaždin, Z. Kunc 2, OIB 85389907865</w:t>
      </w:r>
      <w:r w:rsidR="009D6C57">
        <w:t xml:space="preserve"> </w:t>
      </w:r>
      <w:r w:rsidR="00083D8E">
        <w:t>ponudi</w:t>
      </w:r>
      <w:r w:rsidR="00690DDA">
        <w:t>l</w:t>
      </w:r>
      <w:r w:rsidR="009D6C57">
        <w:t>a</w:t>
      </w:r>
      <w:r w:rsidR="00083D8E">
        <w:t xml:space="preserve"> cijenu u iznosu </w:t>
      </w:r>
      <w:r w:rsidR="00AF560D">
        <w:t>224.686,20</w:t>
      </w:r>
      <w:r w:rsidR="009D6C57">
        <w:t xml:space="preserve">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9D6C57">
        <w:t>joj</w:t>
      </w:r>
      <w:r w:rsidR="007E35BD">
        <w:t xml:space="preserve"> se dosudi nekretnina upisana</w:t>
      </w:r>
      <w:r w:rsidR="00083D8E">
        <w:t xml:space="preserve"> u zemljišnim knjigama </w:t>
      </w:r>
      <w:r w:rsidR="004252E7" w:rsidRPr="004252E7">
        <w:t xml:space="preserve">Općinskog suda u </w:t>
      </w:r>
      <w:r w:rsidR="009D6C57">
        <w:t>Zadru</w:t>
      </w:r>
      <w:r w:rsidR="0045201C">
        <w:t xml:space="preserve">, </w:t>
      </w:r>
      <w:r w:rsidR="002D5795">
        <w:t>Z</w:t>
      </w:r>
      <w:r w:rsidR="004252E7" w:rsidRPr="004252E7">
        <w:t>emljišnoknjižni odjel</w:t>
      </w:r>
      <w:r w:rsidR="0045201C">
        <w:t xml:space="preserve"> </w:t>
      </w:r>
      <w:r w:rsidR="009D6C57">
        <w:t xml:space="preserve">Pag, </w:t>
      </w:r>
    </w:p>
    <w:p w:rsidRDefault="00AF560D" w:rsidP="00FE47A0" w:rsidR="009D6C57">
      <w:pPr>
        <w:pStyle w:val="Odlomakpopisa"/>
        <w:ind w:left="0"/>
        <w:jc w:val="both"/>
      </w:pPr>
      <w:r w:rsidRPr="00AF560D">
        <w:t>k.č.br.1028/26 kuća i dvorište Perove njive, ukupne površine 501 m2, upisano u zk.ul.2203, k.o. Novalja - I i to 3. suvlasnički dio 9/100, etažno vlasništvo (E3) dio ukupne nekretnine upisane u A-I povezano s vlasništvom posebnog dijela nekretnine i to: STAN B3, ukupne površine 45,09 m2, označeno plavom bojom u elaboratu, a sastoji se od: predprostora, boravka+kuhinje, sobe, kupaonice, terase, ukupne neto površine 34,13 m2, te vrtne terase i parkirnog mjesta na parceli što sveukupno iznosi neto stambene površine 45,09 m2</w:t>
      </w:r>
      <w:r w:rsidR="00FE47A0">
        <w:t>.</w:t>
      </w:r>
    </w:p>
    <w:p w:rsidRDefault="00FE47A0" w:rsidP="007E35BD" w:rsidR="00FE47A0">
      <w:pPr>
        <w:pStyle w:val="Odlomakpopisa"/>
        <w:ind w:left="0"/>
        <w:jc w:val="both"/>
      </w:pPr>
    </w:p>
    <w:p w:rsidRDefault="00083D8E" w:rsidP="009D6C57" w:rsidR="00FE47A0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AF560D" w:rsidRPr="00AF560D">
        <w:t>ROBIN</w:t>
      </w:r>
      <w:r w:rsidR="00AF560D">
        <w:t>I</w:t>
      </w:r>
      <w:r w:rsidR="00AF560D" w:rsidRPr="00AF560D">
        <w:t xml:space="preserve"> POLJAK, Varaždin, Z. Kunc 2, OIB 85389907865</w:t>
      </w:r>
      <w:r w:rsidR="007E35BD">
        <w:t xml:space="preserve">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FE47A0" w:rsidRPr="004252E7">
        <w:t xml:space="preserve">Općinskog suda u </w:t>
      </w:r>
      <w:r w:rsidR="00FE47A0">
        <w:t>Zadru, Z</w:t>
      </w:r>
      <w:r w:rsidR="00FE47A0" w:rsidRPr="004252E7">
        <w:t>emljišnoknjižni odjel</w:t>
      </w:r>
      <w:r w:rsidR="00FE47A0">
        <w:t xml:space="preserve"> Pag, </w:t>
      </w:r>
    </w:p>
    <w:p w:rsidRDefault="00FE47A0" w:rsidP="00AF560D" w:rsidR="00FE47A0">
      <w:pPr>
        <w:pStyle w:val="Odlomakpopisa"/>
        <w:ind w:left="0"/>
        <w:jc w:val="both"/>
      </w:pPr>
      <w:r>
        <w:t>k</w:t>
      </w:r>
      <w:r w:rsidR="00AF560D" w:rsidRPr="00AF560D">
        <w:t>č.br.1028/26 kuća i dvorište Perove njive, ukupne površine 501 m2, upisano u zk.ul.2203, k.o. Novalja - I i to 3. suvlasnički dio 9/100, etažno vlasništvo (E3) dio ukupne nekretnine upisane u A-I povezano s vlasništvom posebnog dijela nekretnine i to: STAN B3, ukupne površine 45,09 m2, označeno plavom bojom u elaboratu, a sastoji se od: predprostora, boravka+kuhinje, sobe, kupaonice, terase, ukupne neto površine 34,13 m2, te vrtne terase i parkirnog mjesta na parceli što sveukupno iznosi neto stambene površine 45,09 m2</w:t>
      </w:r>
      <w:r>
        <w:t>.</w:t>
      </w:r>
    </w:p>
    <w:p w:rsidRDefault="00346AFF" w:rsidP="0045201C" w:rsidR="004520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304B65" w:rsidRPr="00304B65">
        <w:t>ROBINA POLJAK, Varaždin, Z. Kunc 2, OIB 85389907865</w:t>
      </w:r>
      <w:r w:rsidR="00FE47A0">
        <w:t xml:space="preserve"> duž</w:t>
      </w:r>
      <w:r w:rsidR="00690DDA">
        <w:t>n</w:t>
      </w:r>
      <w:r w:rsidR="00FE47A0">
        <w:t>a</w:t>
      </w:r>
      <w:r>
        <w:t xml:space="preserve"> je u roku od trideset dana od dana pravomoćnosti rješenja o dosudi uplatiti</w:t>
      </w:r>
      <w:r w:rsidR="00690DDA">
        <w:t xml:space="preserve"> razliku kupovnine</w:t>
      </w:r>
      <w:r w:rsidR="00693B96">
        <w:t xml:space="preserve"> za nekretninu opisanu</w:t>
      </w:r>
      <w:r>
        <w:t xml:space="preserve"> u točki I. u visini od </w:t>
      </w:r>
      <w:r w:rsidR="00304B65">
        <w:rPr>
          <w:b/>
        </w:rPr>
        <w:t>179.748,96</w:t>
      </w:r>
      <w:r>
        <w:rPr>
          <w:b/>
        </w:rPr>
        <w:t xml:space="preserve"> kn</w:t>
      </w:r>
      <w:r>
        <w:t xml:space="preserve"> (slovima: </w:t>
      </w:r>
      <w:r w:rsidR="00304B65">
        <w:t xml:space="preserve">stosedamdesetdevet tisućasedamstotinačetrdesetosamkunaidevedesetšestlipa </w:t>
      </w:r>
      <w:r>
        <w:t xml:space="preserve">) na poseban račun Agencije IBAN: HR11 2390 0011 3000 2878 7, model: HR11, pod "Poziv na broj" (PNB) kao podatak prvi (P1) treba upisati broj </w:t>
      </w:r>
      <w:r w:rsidR="00304B65">
        <w:rPr>
          <w:b/>
        </w:rPr>
        <w:t>76180</w:t>
      </w:r>
      <w:r>
        <w:t>, a kao podatak drugi broj P2 sadržan u tablici pod rednim brojem</w:t>
      </w:r>
      <w:r w:rsidR="00CE0499">
        <w:t xml:space="preserve"> </w:t>
      </w:r>
      <w:r w:rsidR="00304B65">
        <w:rPr>
          <w:b/>
        </w:rPr>
        <w:t>30260</w:t>
      </w:r>
      <w:r>
        <w:t xml:space="preserve"> (lista ponuditelja sa zadnjom najvišom valjanom ponudom u nadmetanju).  </w:t>
      </w:r>
    </w:p>
    <w:p w:rsidRDefault="00346AFF" w:rsidP="00FE47A0" w:rsidR="00FE47A0" w:rsidRPr="00FE47A0">
      <w:pPr>
        <w:pStyle w:val="Odlomakpopisa"/>
        <w:ind w:left="0"/>
        <w:jc w:val="both"/>
      </w:pPr>
      <w:r>
        <w:lastRenderedPageBreak/>
        <w:t xml:space="preserve">IV. </w:t>
      </w:r>
      <w:r>
        <w:tab/>
        <w:t xml:space="preserve">Određuje se uknjižba prava vlasništva u korist kupca </w:t>
      </w:r>
      <w:r w:rsidR="00304B65" w:rsidRPr="00304B65">
        <w:t>ROBIN</w:t>
      </w:r>
      <w:r w:rsidR="00304B65">
        <w:t>E</w:t>
      </w:r>
      <w:r w:rsidR="00304B65" w:rsidRPr="00304B65">
        <w:t xml:space="preserve"> POLJAK, Varaždin, Z. Kunc 2, OIB 85389907865</w:t>
      </w:r>
      <w:r w:rsidR="00062860">
        <w:t xml:space="preserve"> </w:t>
      </w:r>
      <w:r w:rsidR="00693B96">
        <w:t>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</w:t>
      </w:r>
      <w:r w:rsidR="00FE47A0" w:rsidRPr="00FE47A0">
        <w:t xml:space="preserve">zemljišnim knjigama   Općinskog suda u Zadru, Zemljišnoknjižni odjel Pag, </w:t>
      </w:r>
    </w:p>
    <w:p w:rsidRDefault="00AF560D" w:rsidP="00FE47A0" w:rsidR="00346AFF" w:rsidRPr="00693B96">
      <w:pPr>
        <w:pStyle w:val="Odlomakpopisa"/>
        <w:ind w:left="0"/>
        <w:jc w:val="both"/>
      </w:pPr>
      <w:r w:rsidRPr="00AF560D">
        <w:t>k.č.br.1028/26 kuća i dvorište Perove njive, ukupne površine 501 m2, upisano u zk.ul.2203, k.o. Novalja - I i to 3. suvlasnički dio 9/100, etažno vlasništvo (E3) dio ukupne nekretnine upisane u A-I povezano s vlasništvom posebnog dijela nekretnine i to: STAN B3, ukupne površine 45,09 m2, označeno plavom bojom u elaboratu, a sastoji se od: predprostora, boravka+kuhinje, sobe, kupaonice, terase, ukupne neto površine 34,13 m2, te vrtne terase i parkirnog mjesta na parceli što sveukupno iznosi neto stambene površine 45,09 m2</w:t>
      </w:r>
      <w:r w:rsidR="00693B96">
        <w:t xml:space="preserve">, </w:t>
      </w:r>
      <w:r w:rsidR="00346AFF" w:rsidRPr="00693B96">
        <w:t>nakon pravomoćnosti ovog rješenja i nakon što kupac uplati razliku kupovnine navedenu u točki II. izreke ovog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V. </w:t>
      </w:r>
      <w:r>
        <w:tab/>
        <w:t>Određuje se brisanje zemljišnoknjižnog upisa zabilježbi k</w:t>
      </w:r>
      <w:r w:rsidR="00693B96">
        <w:t xml:space="preserve">oji prestaje prodajom nekretnine upisane </w:t>
      </w:r>
      <w:r>
        <w:t xml:space="preserve">u </w:t>
      </w:r>
      <w:r w:rsidR="00693B96" w:rsidRPr="00693B96">
        <w:rPr>
          <w:b/>
        </w:rPr>
        <w:t xml:space="preserve">z.k.ul. </w:t>
      </w:r>
      <w:r w:rsidR="001A6F17">
        <w:rPr>
          <w:b/>
        </w:rPr>
        <w:t>2203,</w:t>
      </w:r>
      <w:r w:rsidR="00693B96" w:rsidRPr="00693B96">
        <w:rPr>
          <w:b/>
        </w:rPr>
        <w:t xml:space="preserve"> k.o. </w:t>
      </w:r>
      <w:r w:rsidR="001A6F17">
        <w:rPr>
          <w:b/>
        </w:rPr>
        <w:t>Novalja – I</w:t>
      </w:r>
      <w:r>
        <w:t>:</w:t>
      </w:r>
    </w:p>
    <w:p w:rsidRDefault="00346AFF" w:rsidP="00346AFF" w:rsidR="00346AFF">
      <w:pPr>
        <w:jc w:val="both"/>
      </w:pPr>
      <w:r>
        <w:t xml:space="preserve">- zabilježbe </w:t>
      </w:r>
      <w:r w:rsidR="001A6F17">
        <w:t xml:space="preserve">otvaranja stečajnog postupka </w:t>
      </w:r>
      <w:r w:rsidR="009A0E0A">
        <w:t>zaprimljeno 2</w:t>
      </w:r>
      <w:r w:rsidR="001A6F17">
        <w:t>7. rujna</w:t>
      </w:r>
      <w:r w:rsidR="009A0E0A">
        <w:t xml:space="preserve"> 201</w:t>
      </w:r>
      <w:r w:rsidR="001A6F17">
        <w:t>6</w:t>
      </w:r>
      <w:r w:rsidR="009A0E0A">
        <w:t>. pod brojem Z-</w:t>
      </w:r>
      <w:r w:rsidR="001A6F17">
        <w:t xml:space="preserve">20030/16; </w:t>
      </w:r>
    </w:p>
    <w:p w:rsidRDefault="001A6F17" w:rsidP="00346AFF" w:rsidR="001A6F17">
      <w:pPr>
        <w:jc w:val="both"/>
      </w:pPr>
      <w:r>
        <w:t xml:space="preserve">- uknjiženog prava zaloga temeljem Sporazuma o osiguranju novčane tražbine zasnivanjem založnog prava od 27. kolovoza 2007. godine, radi osiguranja novčane tražbine u iznosu od 1.000.000,00 EUR u kunskoj protuvrijednosti uvećanoj za sve pripadajuće kamate, naknade i troškove, te drugim uvjetima iz Ugovora o kreditu i Sporazuma u korist Sberbank d.d. Zagreb, Varšavska 9, zavedeno pod brojem Z-2151/07; </w:t>
      </w:r>
    </w:p>
    <w:p w:rsidRDefault="001A6F17" w:rsidP="00346AFF" w:rsidR="001A6F17">
      <w:pPr>
        <w:jc w:val="both"/>
      </w:pPr>
      <w:r>
        <w:t xml:space="preserve">- uknjiženog prava zaloga na temelju rješenja Općinskog suda u Pagu, posl broj Ovr-74/14 od 27. ožujka 2014. godine, rješenja posl. broj Ovr-74/14 od 31. ožujka 2014. godine i rješenja posl. broj Ovr-74/14 od 08. travnja 2014. godine, radi osiguranja novčane tražbine u iznosu 267.280,19 kn sa zateznim kamatama i troškovima ovršnog postupka u iznosu 5.000,00 kn u korist REPUBLIKE HRVATSKE, Ministarstva financija, Porezne uprave, zavedeno pod brojem Z-826/14; </w:t>
      </w:r>
    </w:p>
    <w:p w:rsidRDefault="001A6F17" w:rsidP="00346AFF" w:rsidR="001A6F17">
      <w:pPr>
        <w:jc w:val="both"/>
      </w:pPr>
      <w:r>
        <w:t>- zabilježbe ovrhe upisane temeljem rješenja o ovrsi Općinskog suda u Zadru posl. broj Ovr-2465/15 od 25. rujna 2015. godine u korist Sberbank d.d. Zagreb, Varšavska 8, zavedeno pod brojem Z-2946/15;</w:t>
      </w:r>
    </w:p>
    <w:p w:rsidRDefault="00A167BF" w:rsidP="00346AFF" w:rsidR="00A167BF">
      <w:pPr>
        <w:jc w:val="both"/>
      </w:pP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1A6F17">
        <w:t>Zadru</w:t>
      </w:r>
      <w:r>
        <w:t xml:space="preserve">, Zemljišnoknjižni odjel </w:t>
      </w:r>
      <w:r w:rsidR="001A6F17">
        <w:t>Pag</w:t>
      </w:r>
      <w:r w:rsidR="00CE0499">
        <w:t xml:space="preserve"> </w:t>
      </w:r>
      <w:r>
        <w:t>izvršiti uknjižbu prava vla</w:t>
      </w:r>
      <w:r w:rsidR="002322D2">
        <w:t xml:space="preserve">sništva, te brisanje zabilježbi </w:t>
      </w:r>
      <w:r>
        <w:t>na temelju pravomoćnog rješenja o dosudi i potvrde ovog suda da je kupac položio kupovninu.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ovo rješenje postane pravomoćno i nakon što kupac uplati kupovninu u cijelosti.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346AFF" w:rsidP="00346AFF" w:rsidR="00346AFF">
      <w:pPr>
        <w:jc w:val="both"/>
      </w:pPr>
      <w:r>
        <w:lastRenderedPageBreak/>
        <w:t>X.</w:t>
      </w:r>
      <w:r>
        <w:tab/>
        <w:t xml:space="preserve">Smatra će se da je dostavljeno svim osobama kojima se dostavlja zaključak o prodaji te svim sudionicima u dražbi istekom </w:t>
      </w:r>
      <w:r w:rsidR="00A167BF">
        <w:t>osmog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1A6F17">
        <w:t>Zadru</w:t>
      </w:r>
      <w:r>
        <w:t>, Zemljišnoknjižnom odjel</w:t>
      </w:r>
      <w:r w:rsidR="001A6F17">
        <w:t xml:space="preserve"> Pag</w:t>
      </w:r>
      <w:r>
        <w:t xml:space="preserve">, da u zk.ul. </w:t>
      </w:r>
      <w:r w:rsidR="001A6F17">
        <w:t>2203</w:t>
      </w:r>
      <w:r>
        <w:t xml:space="preserve">, k.o. </w:t>
      </w:r>
      <w:r w:rsidR="001A6F17">
        <w:t>Novalja – I</w:t>
      </w:r>
      <w:r>
        <w:t>,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4431E">
      <w:pPr>
        <w:jc w:val="center"/>
      </w:pPr>
      <w:r w:rsidRPr="0064431E"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7A1DE8">
        <w:t xml:space="preserve">21. </w:t>
      </w:r>
      <w:r w:rsidR="0064431E">
        <w:t>kolovoza</w:t>
      </w:r>
      <w:r w:rsidR="00A167BF">
        <w:t xml:space="preserve"> 2017.</w:t>
      </w:r>
      <w:r>
        <w:t xml:space="preserve">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64431E">
        <w:t>e</w:t>
      </w:r>
      <w:r>
        <w:t xml:space="preserve"> u zemljišnim knjigama Općinskog suda u </w:t>
      </w:r>
      <w:r w:rsidR="0064431E">
        <w:t>Zadru</w:t>
      </w:r>
      <w:r>
        <w:t>, Zemljišnoknjižni odjel</w:t>
      </w:r>
      <w:r w:rsidR="00A167BF">
        <w:t xml:space="preserve"> </w:t>
      </w:r>
      <w:r w:rsidR="0064431E">
        <w:t>Pag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64431E">
        <w:t>29. rujna</w:t>
      </w:r>
      <w:r w:rsidR="003559C2">
        <w:t xml:space="preserve"> 2017.</w:t>
      </w:r>
      <w:r>
        <w:t xml:space="preserve"> određeni su način i uvjeti prodaje nekretnine stečajnog dužnika. </w:t>
      </w:r>
    </w:p>
    <w:p w:rsidRDefault="00346AFF" w:rsidP="00346AFF" w:rsidR="00346AFF">
      <w:pPr>
        <w:jc w:val="both"/>
      </w:pPr>
      <w:r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64431E">
        <w:t>29. rujna</w:t>
      </w:r>
      <w:r w:rsidR="007A1DE8">
        <w:t xml:space="preserve"> 2017</w:t>
      </w:r>
      <w:r w:rsidR="003559C2">
        <w:t xml:space="preserve">.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 xml:space="preserve">Agencija je objavila početak nadmetanja </w:t>
      </w:r>
      <w:r w:rsidR="0064431E">
        <w:t>25. travnja</w:t>
      </w:r>
      <w:r w:rsidR="003559C2">
        <w:t xml:space="preserve"> 2018.</w:t>
      </w:r>
      <w:r>
        <w:t xml:space="preserve"> u 00:00 sati i završetak nadmetanja </w:t>
      </w:r>
      <w:r w:rsidR="0064431E">
        <w:t>09. svibnja</w:t>
      </w:r>
      <w:r w:rsidR="003559C2">
        <w:t xml:space="preserve"> 2018.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elektroničkoj javnoj dražbi ponuditelj </w:t>
      </w:r>
      <w:r w:rsidR="00754AF2" w:rsidRPr="00754AF2">
        <w:t>ROBINA POLJAK, Varaždin, Z. Kunc 2, OIB 85389907865</w:t>
      </w:r>
      <w:r>
        <w:t>, da</w:t>
      </w:r>
      <w:r w:rsidR="0064431E">
        <w:t>la</w:t>
      </w:r>
      <w:r>
        <w:t xml:space="preserve"> je </w:t>
      </w:r>
      <w:r w:rsidR="0064431E">
        <w:t>0</w:t>
      </w:r>
      <w:r w:rsidR="00754AF2">
        <w:t>5</w:t>
      </w:r>
      <w:r w:rsidR="0064431E">
        <w:t>. svibnja</w:t>
      </w:r>
      <w:r w:rsidR="003559C2">
        <w:t xml:space="preserve"> 2018.</w:t>
      </w:r>
      <w:r>
        <w:t xml:space="preserve"> u </w:t>
      </w:r>
      <w:r w:rsidR="00754AF2">
        <w:t>21</w:t>
      </w:r>
      <w:r>
        <w:t>:</w:t>
      </w:r>
      <w:r w:rsidR="00754AF2">
        <w:t>05</w:t>
      </w:r>
      <w:r w:rsidR="007A1DE8">
        <w:t>:</w:t>
      </w:r>
      <w:r w:rsidR="00754AF2">
        <w:t>10</w:t>
      </w:r>
      <w:r>
        <w:t xml:space="preserve"> </w:t>
      </w:r>
      <w:r w:rsidR="00754AF2">
        <w:t>jedinu</w:t>
      </w:r>
      <w:r>
        <w:t xml:space="preserve"> ponudu za </w:t>
      </w:r>
      <w:r w:rsidR="007A1DE8">
        <w:t>kupnju predmetne nekretnine</w:t>
      </w:r>
      <w:r>
        <w:t xml:space="preserve"> u visini </w:t>
      </w:r>
      <w:r w:rsidR="00754AF2">
        <w:t>224.686,20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754AF2">
        <w:t>24</w:t>
      </w:r>
      <w:r w:rsidR="0064431E">
        <w:t>. svibnja 2018. godine</w:t>
      </w:r>
    </w:p>
    <w:p w:rsidRDefault="0064431E" w:rsidP="005647D7" w:rsidR="0064431E">
      <w:pPr>
        <w:jc w:val="center"/>
      </w:pPr>
    </w:p>
    <w:p w:rsidRDefault="005647D7" w:rsidP="0064431E" w:rsidR="007A1D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7A1DE8" w:rsidP="00631612" w:rsidR="00855F29" w:rsidRPr="001F2B4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AFF" w:rsidRPr="003559C2">
        <w:t xml:space="preserve">Daniela Korlević </w:t>
      </w:r>
    </w:p>
    <w:p w:rsidRDefault="00346AFF" w:rsidP="00346AFF" w:rsidR="00346AFF">
      <w:pPr>
        <w:ind w:firstLine="708" w:left="1416"/>
        <w:jc w:val="right"/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612" w:rsidRPr="00631612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1A6F17">
      <w:t>1123</w:t>
    </w:r>
    <w:r w:rsidR="00B366BB">
      <w:t>/16-</w:t>
    </w:r>
    <w:r w:rsidR="00754AF2">
      <w:t>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04B65"/>
    <w:rsid w:val="00310BD1"/>
    <w:rsid w:val="00312D3D"/>
    <w:rsid w:val="003308EA"/>
    <w:rsid w:val="00345E61"/>
    <w:rsid w:val="00346AFF"/>
    <w:rsid w:val="003559C2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0ED2"/>
    <w:rsid w:val="004823BA"/>
    <w:rsid w:val="00482EF4"/>
    <w:rsid w:val="00483FFC"/>
    <w:rsid w:val="004930C7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1612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3ACD"/>
    <w:rsid w:val="0096205D"/>
    <w:rsid w:val="009635E6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D6C57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412CB"/>
    <w:rsid w:val="00B45E93"/>
    <w:rsid w:val="00B56F38"/>
    <w:rsid w:val="00B61D02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C87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168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E47A0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47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31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6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61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6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6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47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31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6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61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6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6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B2454B-43E5-4679-8857-C594A559B6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1255</properties:Words>
  <properties:Characters>6957</properties:Characters>
  <properties:Lines>141</properties:Lines>
  <properties:Paragraphs>41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2018-05-24T06:36:00Z</dcterms:created>
  <dc:creator>dcmelik</dc:creator>
  <cp:lastModifiedBy>Jasna Radulović</cp:lastModifiedBy>
  <cp:lastPrinted>2018-05-23T07:37:00Z</cp:lastPrinted>
  <dcterms:modified xmlns:xsi="http://www.w3.org/2001/XMLSchema-instance" xsi:type="dcterms:W3CDTF">2018-05-24T06:50:00Z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(1123-16-83 DOSUDA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