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4a10" w14:paraId="0024a10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3947A4">
        <w:t>1586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0051B0" w:rsidRPr="000051B0">
        <w:rPr>
          <w:b/>
        </w:rPr>
        <w:t xml:space="preserve">UDRUGA "FIJAKER" - ZAGREB, </w:t>
      </w:r>
      <w:proofErr w:type="spellStart"/>
      <w:r w:rsidR="000051B0" w:rsidRPr="000051B0">
        <w:rPr>
          <w:b/>
        </w:rPr>
        <w:t>Ivšićev</w:t>
      </w:r>
      <w:proofErr w:type="spellEnd"/>
      <w:r w:rsidR="000051B0" w:rsidRPr="000051B0">
        <w:rPr>
          <w:b/>
        </w:rPr>
        <w:t xml:space="preserve"> prilaz 7, Zagreb, Registarski broj : 21006901, OIB : 53747650810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AB4254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AB4254" w:rsidRPr="00AB4254">
        <w:rPr>
          <w:b/>
        </w:rPr>
        <w:t xml:space="preserve">UDRUGA "FIJAKER" - ZAGREB, </w:t>
      </w:r>
      <w:proofErr w:type="spellStart"/>
      <w:r w:rsidR="00AB4254" w:rsidRPr="00AB4254">
        <w:rPr>
          <w:b/>
        </w:rPr>
        <w:t>Ivšićev</w:t>
      </w:r>
      <w:proofErr w:type="spellEnd"/>
      <w:r w:rsidR="00AB4254" w:rsidRPr="00AB4254">
        <w:rPr>
          <w:b/>
        </w:rPr>
        <w:t xml:space="preserve"> prilaz 7, Zagreb, Registarski broj : 21006901, OIB : 53747650810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1F21E8">
      <w:pPr>
        <w:pStyle w:val="Odlomakpopisa"/>
        <w:numPr>
          <w:ilvl w:val="0"/>
          <w:numId w:val="5"/>
        </w:numPr>
        <w:jc w:val="both"/>
      </w:pPr>
      <w:r w:rsidRPr="001F21E8">
        <w:t xml:space="preserve">Za stečajnog upravitelja imenuje se </w:t>
      </w:r>
      <w:r w:rsidR="001F21E8">
        <w:t xml:space="preserve">Mladen </w:t>
      </w:r>
      <w:proofErr w:type="spellStart"/>
      <w:r w:rsidR="001F21E8">
        <w:t>Beljo</w:t>
      </w:r>
      <w:proofErr w:type="spellEnd"/>
      <w:r w:rsidR="001F21E8">
        <w:t>, Vukovar, Zagrebačka 17, OIB: 76591147167</w:t>
      </w:r>
      <w:r w:rsidR="00D220FE" w:rsidRPr="001F21E8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FF62AF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AB4254">
        <w:rPr>
          <w:b/>
        </w:rPr>
        <w:t xml:space="preserve">UDRUGA "FIJAKER" - ZAGREB, </w:t>
      </w:r>
      <w:proofErr w:type="spellStart"/>
      <w:r w:rsidR="00AB4254">
        <w:rPr>
          <w:b/>
        </w:rPr>
        <w:t>Ivšićev</w:t>
      </w:r>
      <w:proofErr w:type="spellEnd"/>
      <w:r w:rsidR="00AB4254">
        <w:rPr>
          <w:b/>
        </w:rPr>
        <w:t xml:space="preserve"> prilaz 7, Zagreb, Registarski broj : 21006901, OIB : 53747650810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AB4254">
        <w:t>2. prosinca 2015</w:t>
      </w:r>
      <w:r w:rsidRPr="00552F4F">
        <w:t xml:space="preserve">. dostavila Trgovačkom sudu u Zagrebu zahtjev za provedbu skraćenog stečajnog postupka nad dužnikom </w:t>
      </w:r>
      <w:r w:rsidR="00AB4254">
        <w:rPr>
          <w:b/>
        </w:rPr>
        <w:t xml:space="preserve">UDRUGA "FIJAKER" - ZAGREB, </w:t>
      </w:r>
      <w:proofErr w:type="spellStart"/>
      <w:r w:rsidR="00AB4254">
        <w:rPr>
          <w:b/>
        </w:rPr>
        <w:t>Ivšićev</w:t>
      </w:r>
      <w:proofErr w:type="spellEnd"/>
      <w:r w:rsidR="00AB4254">
        <w:rPr>
          <w:b/>
        </w:rPr>
        <w:t xml:space="preserve"> prilaz 7, Zagreb, Registarski broj : 21006901, OIB : 53747650810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1586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A04504">
        <w:t>10.</w:t>
      </w:r>
      <w:r w:rsidR="00E739E0">
        <w:t>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20" w:rsidP="00FD0D3C" w:rsidR="00C07C20">
      <w:r>
        <w:separator/>
      </w:r>
    </w:p>
  </w:endnote>
  <w:endnote w:id="0" w:type="continuationSeparator">
    <w:p w:rsidRDefault="00C07C20" w:rsidP="00FD0D3C" w:rsidR="00C07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20" w:rsidP="00FD0D3C" w:rsidR="00C07C20">
      <w:r>
        <w:separator/>
      </w:r>
    </w:p>
  </w:footnote>
  <w:footnote w:id="0" w:type="continuationSeparator">
    <w:p w:rsidRDefault="00C07C20" w:rsidP="00FD0D3C" w:rsidR="00C07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C2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5F0D52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3947A4">
      <w:t>1586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5317"/>
    <w:rsid w:val="001F21E8"/>
    <w:rsid w:val="00200BAC"/>
    <w:rsid w:val="00204EAF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733DA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0D52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0450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07C20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0D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F0D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FIJAKER - Zagreb</izvorni_sadrzaj>
    <derivirana_varijabla naziv="DomainObject.Predmet.ProtustrankaFormated_1">  Udruga FIJAKER - Zagreb</derivirana_varijabla>
  </DomainObject.Predmet.ProtustrankaFormated>
  <DomainObject.Predmet.ProtustrankaFormatedOIB>
    <izvorni_sadrzaj>  Udruga FIJAKER - Zagreb, OIB 53747650810</izvorni_sadrzaj>
    <derivirana_varijabla naziv="DomainObject.Predmet.ProtustrankaFormatedOIB_1">  Udruga FIJAKER - Zagreb, OIB 53747650810</derivirana_varijabla>
  </DomainObject.Predmet.ProtustrankaFormatedOIB>
  <DomainObject.Predmet.ProtustrankaFormatedWithAdress>
    <izvorni_sadrzaj> Udruga FIJAKER - Zagreb, Ivšićev prilaz 7, 10000 Zagreb</izvorni_sadrzaj>
    <derivirana_varijabla naziv="DomainObject.Predmet.ProtustrankaFormatedWithAdress_1"> Udruga FIJAKER - Zagreb, Ivšićev prilaz 7, 10000 Zagreb</derivirana_varijabla>
  </DomainObject.Predmet.ProtustrankaFormatedWithAdress>
  <DomainObject.Predmet.ProtustrankaFormatedWithAdressOIB>
    <izvorni_sadrzaj> Udruga FIJAKER - Zagreb, OIB 53747650810, Ivšićev prilaz 7, 10000 Zagreb</izvorni_sadrzaj>
    <derivirana_varijabla naziv="DomainObject.Predmet.ProtustrankaFormatedWithAdressOIB_1"> Udruga FIJAKER - Zagreb, OIB 53747650810, Ivšićev prilaz 7, 10000 Zagreb</derivirana_varijabla>
  </DomainObject.Predmet.ProtustrankaFormatedWithAdressOIB>
  <DomainObject.Predmet.ProtustrankaWithAdress>
    <izvorni_sadrzaj>Udruga FIJAKER - Zagreb Ivšićev prilaz 7, 10000 Zagreb</izvorni_sadrzaj>
    <derivirana_varijabla naziv="DomainObject.Predmet.ProtustrankaWithAdress_1">Udruga FIJAKER - Zagreb Ivšićev prilaz 7, 10000 Zagreb</derivirana_varijabla>
  </DomainObject.Predmet.ProtustrankaWithAdress>
  <DomainObject.Predmet.ProtustrankaWithAdressOIB>
    <izvorni_sadrzaj>Udruga FIJAKER - Zagreb, OIB 53747650810, Ivšićev prilaz 7, 10000 Zagreb</izvorni_sadrzaj>
    <derivirana_varijabla naziv="DomainObject.Predmet.ProtustrankaWithAdressOIB_1">Udruga FIJAKER - Zagreb, OIB 53747650810, Ivšićev prilaz 7, 10000 Zagreb</derivirana_varijabla>
  </DomainObject.Predmet.ProtustrankaWithAdressOIB>
  <DomainObject.Predmet.ProtustrankaNazivFormated>
    <izvorni_sadrzaj>Udruga FIJAKER - Zagreb</izvorni_sadrzaj>
    <derivirana_varijabla naziv="DomainObject.Predmet.ProtustrankaNazivFormated_1">Udruga FIJAKER - Zagreb</derivirana_varijabla>
  </DomainObject.Predmet.ProtustrankaNazivFormated>
  <DomainObject.Predmet.ProtustrankaNazivFormatedOIB>
    <izvorni_sadrzaj>Udruga FIJAKER - Zagreb, OIB 53747650810</izvorni_sadrzaj>
    <derivirana_varijabla naziv="DomainObject.Predmet.ProtustrankaNazivFormatedOIB_1">Udruga FIJAKER - Zagreb, OIB 53747650810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FIJAKER - Zagreb</item>
    </izvorni_sadrzaj>
    <derivirana_varijabla naziv="DomainObject.Predmet.ProtuStrankaListFormated_1">
      <item>Udruga FIJAKER - Zagreb</item>
    </derivirana_varijabla>
  </DomainObject.Predmet.ProtuStrankaListFormated>
  <DomainObject.Predmet.ProtuStrankaListFormatedOIB>
    <izvorni_sadrzaj>
      <item>Udruga FIJAKER - Zagreb, OIB 53747650810</item>
    </izvorni_sadrzaj>
    <derivirana_varijabla naziv="DomainObject.Predmet.ProtuStrankaListFormatedOIB_1">
      <item>Udruga FIJAKER - Zagreb, OIB 53747650810</item>
    </derivirana_varijabla>
  </DomainObject.Predmet.ProtuStrankaListFormatedOIB>
  <DomainObject.Predmet.ProtuStrankaListFormatedWithAdress>
    <izvorni_sadrzaj>
      <item>Udruga FIJAKER - Zagreb, Ivšićev prilaz 7, 10000 Zagreb</item>
    </izvorni_sadrzaj>
    <derivirana_varijabla naziv="DomainObject.Predmet.ProtuStrankaListFormatedWithAdress_1">
      <item>Udruga FIJAKER - Zagreb, Ivšićev prilaz 7, 10000 Zagreb</item>
    </derivirana_varijabla>
  </DomainObject.Predmet.ProtuStrankaListFormatedWithAdress>
  <DomainObject.Predmet.ProtuStrankaListFormatedWithAdressOIB>
    <izvorni_sadrzaj>
      <item>Udruga FIJAKER - Zagreb, OIB 53747650810, Ivšićev prilaz 7, 10000 Zagreb</item>
    </izvorni_sadrzaj>
    <derivirana_varijabla naziv="DomainObject.Predmet.ProtuStrankaListFormatedWithAdressOIB_1">
      <item>Udruga FIJAKER - Zagreb, OIB 53747650810, Ivšićev prilaz 7, 10000 Zagreb</item>
    </derivirana_varijabla>
  </DomainObject.Predmet.ProtuStrankaListFormatedWithAdressOIB>
  <DomainObject.Predmet.ProtuStrankaListNazivFormated>
    <izvorni_sadrzaj>
      <item>Udruga FIJAKER - Zagreb</item>
    </izvorni_sadrzaj>
    <derivirana_varijabla naziv="DomainObject.Predmet.ProtuStrankaListNazivFormated_1">
      <item>Udruga FIJAKER - Zagreb</item>
    </derivirana_varijabla>
  </DomainObject.Predmet.ProtuStrankaListNazivFormated>
  <DomainObject.Predmet.ProtuStrankaListNazivFormatedOIB>
    <izvorni_sadrzaj>
      <item>Udruga FIJAKER - Zagreb, OIB 53747650810</item>
    </izvorni_sadrzaj>
    <derivirana_varijabla naziv="DomainObject.Predmet.ProtuStrankaListNazivFormatedOIB_1">
      <item>Udruga FIJAKER - Zagreb, OIB 53747650810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FIJAKER - Zagreb</izvorni_sadrzaj>
    <derivirana_varijabla naziv="DomainObject.Predmet.ProtustrankaIDrugi_1">Udruga FIJAKER -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FIJAKER - Zagreb, OIB 53747650810, Ivšićev prilaz 7, 10000 Zagreb</izvorni_sadrzaj>
    <derivirana_varijabla naziv="DomainObject.Predmet.ProtustrankaIDrugiAdressOIB_1">Udruga FIJAKER - Zagreb, OIB 53747650810, Ivšićev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FIJAKER - Zagreb</item>
      <item>FINA Regionalni centar Zagreb</item>
    </izvorni_sadrzaj>
    <derivirana_varijabla naziv="DomainObject.Predmet.SudioniciListNaziv_1">
      <item>Udruga FIJAKER - Zagreb</item>
      <item>FINA Regionalni centar Zagreb</item>
    </derivirana_varijabla>
  </DomainObject.Predmet.SudioniciListNaziv>
  <DomainObject.Predmet.SudioniciListAdressOIB>
    <izvorni_sadrzaj>
      <item>Udruga FIJAKER - Zagreb, OIB 53747650810, Ivšićev prilaz 7,10000 Zagreb</item>
      <item>FINA Regionalni centar Zagreb, OIB 85821130368, Trg svibanjskih žrtava 1995. 1,10000 Zagreb</item>
    </izvorni_sadrzaj>
    <derivirana_varijabla naziv="DomainObject.Predmet.SudioniciListAdressOIB_1">
      <item>Udruga FIJAKER - Zagreb, OIB 53747650810, Ivšićev prilaz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53747650810</item>
      <item>, OIB 85821130368</item>
    </izvorni_sadrzaj>
    <derivirana_varijabla naziv="DomainObject.Predmet.SudioniciListNazivOIB_1">
      <item>, OIB 53747650810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631A1-F5E9-432F-8443-EBA3CA581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2937</properties:Characters>
  <properties:Lines>98</properties:Lines>
  <properties:Paragraphs>31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2016-10-04T06:49:00Z</dcterms:modified>
  <cp:revision>360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