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eb1" w14:paraId="1dd8eb1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A12833">
        <w:t>1677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A12833">
        <w:t>1677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8666A8" w:rsidR="008666A8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67237A">
        <w:t xml:space="preserve">MESO PROMET </w:t>
      </w:r>
      <w:proofErr w:type="spellStart"/>
      <w:r w:rsidR="0067237A">
        <w:t>PAVIĆ</w:t>
      </w:r>
      <w:proofErr w:type="spellEnd"/>
      <w:r w:rsidR="0067237A">
        <w:t xml:space="preserve"> društvo s ograničenom odgovornošću za trgovinu, ugostiteljstvo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7237A">
        <w:t>84425737876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7237A">
        <w:t>080405127</w:t>
      </w:r>
      <w:r w:rsidR="00E97927">
        <w:t xml:space="preserve">, </w:t>
      </w:r>
      <w:r w:rsidR="0067237A">
        <w:t>Sesveta, Selska 36</w:t>
      </w:r>
      <w:r w:rsidR="008B31ED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7237A">
        <w:t>75.916,86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22AC7">
        <w:t>23</w:t>
      </w:r>
      <w:r w:rsidR="0083262C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7F585E" w:rsidP="00276582" w:rsidR="007F585E"/>
    <w:p w:rsidRDefault="00400CB9" w:rsidP="00400CB9" w:rsidR="00400CB9">
      <w:r>
        <w:t>DNA:</w:t>
      </w:r>
    </w:p>
    <w:p w:rsidRDefault="00400CB9" w:rsidP="00400CB9" w:rsidR="00400CB9">
      <w:r>
        <w:t>e- oglasna ploča 45 dana</w:t>
      </w:r>
    </w:p>
    <w:p w:rsidRDefault="00400CB9" w:rsidP="00276582" w:rsidR="00400CB9" w:rsidRPr="004213F7"/>
    <w:sectPr w:rsidSect="0081638C" w:rsidR="00400CB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58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AC7"/>
    <w:rsid w:val="000409F0"/>
    <w:rsid w:val="00040CDC"/>
    <w:rsid w:val="00053214"/>
    <w:rsid w:val="0008088F"/>
    <w:rsid w:val="000A4654"/>
    <w:rsid w:val="000A47A9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11902"/>
    <w:rsid w:val="002200E2"/>
    <w:rsid w:val="00230A63"/>
    <w:rsid w:val="0026304E"/>
    <w:rsid w:val="00263D6D"/>
    <w:rsid w:val="00264D19"/>
    <w:rsid w:val="0027325C"/>
    <w:rsid w:val="00276582"/>
    <w:rsid w:val="00297E94"/>
    <w:rsid w:val="002A119C"/>
    <w:rsid w:val="002A5C94"/>
    <w:rsid w:val="002C1878"/>
    <w:rsid w:val="002D2CFB"/>
    <w:rsid w:val="002F4B65"/>
    <w:rsid w:val="00325398"/>
    <w:rsid w:val="00326B56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00CB9"/>
    <w:rsid w:val="00413F4C"/>
    <w:rsid w:val="004213F7"/>
    <w:rsid w:val="004538DA"/>
    <w:rsid w:val="0049241E"/>
    <w:rsid w:val="004A02AA"/>
    <w:rsid w:val="004B337A"/>
    <w:rsid w:val="004D49EF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7237A"/>
    <w:rsid w:val="006C62A2"/>
    <w:rsid w:val="006D2964"/>
    <w:rsid w:val="006E67AE"/>
    <w:rsid w:val="006F7A44"/>
    <w:rsid w:val="0070703B"/>
    <w:rsid w:val="00764E25"/>
    <w:rsid w:val="007B5AFD"/>
    <w:rsid w:val="007D5A5D"/>
    <w:rsid w:val="007D78D8"/>
    <w:rsid w:val="007E26C3"/>
    <w:rsid w:val="007F585E"/>
    <w:rsid w:val="008155EE"/>
    <w:rsid w:val="0081638C"/>
    <w:rsid w:val="0082560B"/>
    <w:rsid w:val="00830156"/>
    <w:rsid w:val="008322EC"/>
    <w:rsid w:val="0083262C"/>
    <w:rsid w:val="008511AA"/>
    <w:rsid w:val="00851B15"/>
    <w:rsid w:val="008613BD"/>
    <w:rsid w:val="00863025"/>
    <w:rsid w:val="008666A8"/>
    <w:rsid w:val="00871F01"/>
    <w:rsid w:val="00890A7B"/>
    <w:rsid w:val="008A3EF4"/>
    <w:rsid w:val="008B31ED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12833"/>
    <w:rsid w:val="00A32A48"/>
    <w:rsid w:val="00A53E4C"/>
    <w:rsid w:val="00A71431"/>
    <w:rsid w:val="00AB4C44"/>
    <w:rsid w:val="00AB60FD"/>
    <w:rsid w:val="00AC4528"/>
    <w:rsid w:val="00AD027A"/>
    <w:rsid w:val="00AF4190"/>
    <w:rsid w:val="00B31E48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231C1"/>
    <w:rsid w:val="00E878CC"/>
    <w:rsid w:val="00E97927"/>
    <w:rsid w:val="00EC3302"/>
    <w:rsid w:val="00ED0790"/>
    <w:rsid w:val="00ED6AA8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35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8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1548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91787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221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6090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3528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30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6106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4090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430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7528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27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28001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87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5216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3758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3510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974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740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41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915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857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9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8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6789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66093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8626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46011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651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276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062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9589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83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St-1677/2016-2</izvorni_sadrzaj>
    <derivirana_varijabla naziv="DomainObject.Oznaka_1">St-1677/2016-2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St-1677/2016</izvorni_sadrzaj>
    <derivirana_varijabla naziv="DomainObject.Predmet.OznakaBroj_1">St-1677/2016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 PROMET PAVIĆ d.o.o.</izvorni_sadrzaj>
    <derivirana_varijabla naziv="DomainObject.Predmet.ProtustrankaFormated_1">  MESO PROMET PAVIĆ d.o.o.</derivirana_varijabla>
  </DomainObject.Predmet.ProtustrankaFormated>
  <DomainObject.Predmet.ProtustrankaFormatedOIB>
    <izvorni_sadrzaj>  MESO PROMET PAVIĆ d.o.o., OIB 84425737876</izvorni_sadrzaj>
    <derivirana_varijabla naziv="DomainObject.Predmet.ProtustrankaFormatedOIB_1">  MESO PROMET PAVIĆ d.o.o., OIB 84425737876</derivirana_varijabla>
  </DomainObject.Predmet.ProtustrankaFormatedOIB>
  <DomainObject.Predmet.ProtustrankaFormatedWithAdress>
    <izvorni_sadrzaj> MESO PROMET PAVIĆ d.o.o., Selska 36, 10360 Sesvete</izvorni_sadrzaj>
    <derivirana_varijabla naziv="DomainObject.Predmet.ProtustrankaFormatedWithAdress_1"> MESO PROMET PAVIĆ d.o.o., Selska 36, 10360 Sesvete</derivirana_varijabla>
  </DomainObject.Predmet.ProtustrankaFormatedWithAdress>
  <DomainObject.Predmet.ProtustrankaFormatedWithAdressOIB>
    <izvorni_sadrzaj> MESO PROMET PAVIĆ d.o.o., OIB 84425737876, Selska 36, 10360 Sesvete</izvorni_sadrzaj>
    <derivirana_varijabla naziv="DomainObject.Predmet.ProtustrankaFormatedWithAdressOIB_1"> MESO PROMET PAVIĆ d.o.o., OIB 84425737876, Selska 36, 10360 Sesvete</derivirana_varijabla>
  </DomainObject.Predmet.ProtustrankaFormatedWithAdressOIB>
  <DomainObject.Predmet.ProtustrankaWithAdress>
    <izvorni_sadrzaj>MESO PROMET PAVIĆ d.o.o. Selska 36, 10360 Sesvete</izvorni_sadrzaj>
    <derivirana_varijabla naziv="DomainObject.Predmet.ProtustrankaWithAdress_1">MESO PROMET PAVIĆ d.o.o. Selska 36, 10360 Sesvete</derivirana_varijabla>
  </DomainObject.Predmet.ProtustrankaWithAdress>
  <DomainObject.Predmet.ProtustrankaWithAdressOIB>
    <izvorni_sadrzaj>MESO PROMET PAVIĆ d.o.o., OIB 84425737876, Selska 36, 10360 Sesvete</izvorni_sadrzaj>
    <derivirana_varijabla naziv="DomainObject.Predmet.ProtustrankaWithAdressOIB_1">MESO PROMET PAVIĆ d.o.o., OIB 84425737876, Selska 36, 10360 Sesvete</derivirana_varijabla>
  </DomainObject.Predmet.ProtustrankaWithAdressOIB>
  <DomainObject.Predmet.ProtustrankaNazivFormated>
    <izvorni_sadrzaj>MESO PROMET PAVIĆ d.o.o.</izvorni_sadrzaj>
    <derivirana_varijabla naziv="DomainObject.Predmet.ProtustrankaNazivFormated_1">MESO PROMET PAVIĆ d.o.o.</derivirana_varijabla>
  </DomainObject.Predmet.ProtustrankaNazivFormated>
  <DomainObject.Predmet.ProtustrankaNazivFormatedOIB>
    <izvorni_sadrzaj>MESO PROMET PAVIĆ d.o.o., OIB 84425737876</izvorni_sadrzaj>
    <derivirana_varijabla naziv="DomainObject.Predmet.ProtustrankaNazivFormatedOIB_1">MESO PROMET PAVIĆ d.o.o., OIB 84425737876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 PROMET PAVIĆ d.o.o.</item>
    </izvorni_sadrzaj>
    <derivirana_varijabla naziv="DomainObject.Predmet.ProtuStrankaListFormated_1">
      <item>MESO PROMET PAVIĆ d.o.o.</item>
    </derivirana_varijabla>
  </DomainObject.Predmet.ProtuStrankaListFormated>
  <DomainObject.Predmet.ProtuStrankaListFormatedOIB>
    <izvorni_sadrzaj>
      <item>MESO PROMET PAVIĆ d.o.o., OIB 84425737876</item>
    </izvorni_sadrzaj>
    <derivirana_varijabla naziv="DomainObject.Predmet.ProtuStrankaListFormatedOIB_1">
      <item>MESO PROMET PAVIĆ d.o.o., OIB 84425737876</item>
    </derivirana_varijabla>
  </DomainObject.Predmet.ProtuStrankaListFormatedOIB>
  <DomainObject.Predmet.ProtuStrankaListFormatedWithAdress>
    <izvorni_sadrzaj>
      <item>MESO PROMET PAVIĆ d.o.o., Selska 36, 10360 Sesvete</item>
    </izvorni_sadrzaj>
    <derivirana_varijabla naziv="DomainObject.Predmet.ProtuStrankaListFormatedWithAdress_1">
      <item>MESO PROMET PAVIĆ d.o.o., Selska 36, 10360 Sesvete</item>
    </derivirana_varijabla>
  </DomainObject.Predmet.ProtuStrankaListFormatedWithAdress>
  <DomainObject.Predmet.ProtuStrankaListFormatedWithAdressOIB>
    <izvorni_sadrzaj>
      <item>MESO PROMET PAVIĆ d.o.o., OIB 84425737876, Selska 36, 10360 Sesvete</item>
    </izvorni_sadrzaj>
    <derivirana_varijabla naziv="DomainObject.Predmet.ProtuStrankaListFormatedWithAdressOIB_1">
      <item>MESO PROMET PAVIĆ d.o.o., OIB 84425737876, Selska 36, 10360 Sesvete</item>
    </derivirana_varijabla>
  </DomainObject.Predmet.ProtuStrankaListFormatedWithAdressOIB>
  <DomainObject.Predmet.ProtuStrankaListNazivFormated>
    <izvorni_sadrzaj>
      <item>MESO PROMET PAVIĆ d.o.o.</item>
    </izvorni_sadrzaj>
    <derivirana_varijabla naziv="DomainObject.Predmet.ProtuStrankaListNazivFormated_1">
      <item>MESO PROMET PAVIĆ d.o.o.</item>
    </derivirana_varijabla>
  </DomainObject.Predmet.ProtuStrankaListNazivFormated>
  <DomainObject.Predmet.ProtuStrankaListNazivFormatedOIB>
    <izvorni_sadrzaj>
      <item>MESO PROMET PAVIĆ d.o.o., OIB 84425737876</item>
    </izvorni_sadrzaj>
    <derivirana_varijabla naziv="DomainObject.Predmet.ProtuStrankaListNazivFormatedOIB_1">
      <item>MESO PROMET PAVIĆ d.o.o., OIB 84425737876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St-1677/2016-2</izvorni_sadrzaj>
    <derivirana_varijabla naziv="DomainObject.PoslovniBrojDokumenta_1">St-1677/2016-2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 PROMET PAVIĆ d.o.o.</izvorni_sadrzaj>
    <derivirana_varijabla naziv="DomainObject.Predmet.ProtustrankaIDrugi_1">MESO PROMET PAVIĆ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MESO PROMET PAVIĆ d.o.o., OIB 84425737876, Selska 36, 10360 Sesvete</izvorni_sadrzaj>
    <derivirana_varijabla naziv="DomainObject.Predmet.ProtustrankaIDrugiAdressOIB_1">MESO PROMET PAVIĆ d.o.o., OIB 84425737876, Selska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 PROMET PAVIĆ d.o.o.</item>
    </izvorni_sadrzaj>
    <derivirana_varijabla naziv="DomainObject.Predmet.SudioniciListNaziv_1">
      <item>FINA Regionalni centar Zagreb</item>
      <item>MESO PROMET PAVIĆ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MESO PROMET PAVIĆ d.o.o., OIB 84425737876, Selska 36,10360 Sesvete</item>
    </izvorni_sadrzaj>
    <derivirana_varijabla naziv="DomainObject.Predmet.SudioniciListAdressOIB_1">
      <item>FINA Regionalni centar Zagreb, OIB 85821130368, Trg svibanjskih žrtava 1995. br. 1,10000 Zagreb</item>
      <item>MESO PROMET PAVIĆ d.o.o., OIB 84425737876, Selska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84425737876</item>
    </izvorni_sadrzaj>
    <derivirana_varijabla naziv="DomainObject.Predmet.SudioniciListNazivOIB_1">
      <item>, OIB 85821130368</item>
      <item>, OIB 84425737876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1372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2016-02-23T07:19:00Z</dcterms:created>
  <dc:creator>ilukac</dc:creator>
  <cp:lastModifiedBy>Ivana Stampf</cp:lastModifiedBy>
  <cp:lastPrinted>2016-02-23T07:19:00Z</cp:lastPrinted>
  <dcterms:modified xmlns:xsi="http://www.w3.org/2001/XMLSchema-instance" xsi:type="dcterms:W3CDTF">2016-02-23T07:26:00Z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