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8b87" w14:paraId="9118b87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581AAF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581AAF">
        <w:rPr>
          <w:rFonts w:cs="Times New Roman" w:eastAsia="Times New Roman"/>
          <w:szCs w:val="24"/>
        </w:rPr>
        <w:t xml:space="preserve"> </w:t>
      </w:r>
      <w:r w:rsidR="00C7103C">
        <w:rPr>
          <w:rFonts w:cs="Times New Roman" w:eastAsia="Times New Roman"/>
          <w:szCs w:val="24"/>
        </w:rPr>
        <w:t>INTER STUDIO</w:t>
      </w:r>
      <w:r w:rsidR="00581AAF">
        <w:rPr>
          <w:rFonts w:cs="Times New Roman" w:eastAsia="Times New Roman"/>
          <w:szCs w:val="24"/>
        </w:rPr>
        <w:t xml:space="preserve"> </w:t>
      </w:r>
      <w:r w:rsidR="0098005F">
        <w:rPr>
          <w:rFonts w:cs="Times New Roman" w:eastAsia="Times New Roman"/>
          <w:szCs w:val="24"/>
        </w:rPr>
        <w:t xml:space="preserve">j. d. o. o. </w:t>
      </w:r>
      <w:r w:rsidR="00C7103C">
        <w:rPr>
          <w:rFonts w:cs="Times New Roman" w:eastAsia="Times New Roman"/>
          <w:szCs w:val="24"/>
        </w:rPr>
        <w:t>Pula, Zadarska 38</w:t>
      </w:r>
      <w:r w:rsidR="00581AAF">
        <w:rPr>
          <w:rFonts w:cs="Times New Roman" w:eastAsia="Times New Roman"/>
          <w:szCs w:val="24"/>
        </w:rPr>
        <w:t xml:space="preserve">, OIB </w:t>
      </w:r>
      <w:r w:rsidR="00C7103C" w:rsidRPr="00C7103C">
        <w:rPr>
          <w:rFonts w:cs="Times New Roman" w:eastAsia="Times New Roman"/>
          <w:szCs w:val="24"/>
        </w:rPr>
        <w:t>26307278889</w:t>
      </w:r>
      <w:r w:rsidR="00581AAF">
        <w:rPr>
          <w:rFonts w:cs="Times New Roman" w:eastAsia="Times New Roman"/>
          <w:szCs w:val="24"/>
        </w:rPr>
        <w:t xml:space="preserve">, MBS </w:t>
      </w:r>
      <w:hyperlink r:id="rId9" w:history="true">
        <w:r w:rsidR="00C7103C" w:rsidRPr="00C7103C">
          <w:rPr>
            <w:rFonts w:cs="Times New Roman" w:eastAsia="Times New Roman"/>
            <w:szCs w:val="24"/>
          </w:rPr>
          <w:t>130052040</w:t>
        </w:r>
      </w:hyperlink>
      <w:r>
        <w:rPr>
          <w:rFonts w:cs="Times New Roman" w:eastAsia="Times New Roman"/>
          <w:szCs w:val="24"/>
        </w:rPr>
        <w:t xml:space="preserve">, </w:t>
      </w:r>
      <w:r w:rsidR="0098005F">
        <w:rPr>
          <w:rFonts w:cs="Times New Roman" w:eastAsia="Times New Roman"/>
          <w:szCs w:val="24"/>
        </w:rPr>
        <w:t>9</w:t>
      </w:r>
      <w:r w:rsidR="00C7103C">
        <w:rPr>
          <w:rFonts w:cs="Times New Roman" w:eastAsia="Times New Roman"/>
          <w:szCs w:val="24"/>
        </w:rPr>
        <w:t>. listopada</w:t>
      </w:r>
      <w:r w:rsidR="00581AA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98005F">
        <w:rPr>
          <w:rFonts w:cs="Times New Roman" w:eastAsia="Times New Roman"/>
          <w:szCs w:val="24"/>
        </w:rPr>
        <w:t xml:space="preserve">INTER STUDIO j. d. o. o. Pula, Zadarska 38, OIB </w:t>
      </w:r>
      <w:r w:rsidR="0098005F" w:rsidRPr="00C7103C">
        <w:rPr>
          <w:rFonts w:cs="Times New Roman" w:eastAsia="Times New Roman"/>
          <w:szCs w:val="24"/>
        </w:rPr>
        <w:t>26307278889</w:t>
      </w:r>
      <w:r w:rsidR="0098005F">
        <w:rPr>
          <w:rFonts w:cs="Times New Roman" w:eastAsia="Times New Roman"/>
          <w:szCs w:val="24"/>
        </w:rPr>
        <w:t xml:space="preserve">, MBS </w:t>
      </w:r>
      <w:hyperlink r:id="rId10" w:history="true">
        <w:r w:rsidR="0098005F" w:rsidRPr="00C7103C">
          <w:rPr>
            <w:rFonts w:cs="Times New Roman" w:eastAsia="Times New Roman"/>
            <w:szCs w:val="24"/>
          </w:rPr>
          <w:t>130052040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BE73C9">
        <w:t>Slaven Gavrić iz Rijeke, Zagrebačka 18, OIB 20372135016</w:t>
      </w:r>
      <w:r w:rsidRPr="00377245">
        <w:t>.</w:t>
      </w:r>
    </w:p>
    <w:p w:rsidRDefault="00BD2C66" w:rsidP="00BD2C66" w:rsidR="00BD2C66" w:rsidRPr="00377245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</w:t>
      </w:r>
      <w:r w:rsidR="0098005F">
        <w:rPr>
          <w:rFonts w:cs="Times New Roman" w:eastAsia="Times New Roman"/>
          <w:szCs w:val="24"/>
        </w:rPr>
        <w:t xml:space="preserve">INTER STUDIO j. d. o. o. Pula, Zadarska 38, OIB </w:t>
      </w:r>
      <w:r w:rsidR="0098005F" w:rsidRPr="00C7103C">
        <w:rPr>
          <w:rFonts w:cs="Times New Roman" w:eastAsia="Times New Roman"/>
          <w:szCs w:val="24"/>
        </w:rPr>
        <w:t>26307278889</w:t>
      </w:r>
      <w:r w:rsidR="0098005F">
        <w:rPr>
          <w:rFonts w:cs="Times New Roman" w:eastAsia="Times New Roman"/>
          <w:szCs w:val="24"/>
        </w:rPr>
        <w:t xml:space="preserve">, MBS </w:t>
      </w:r>
      <w:hyperlink r:id="rId11" w:history="true">
        <w:r w:rsidR="0098005F" w:rsidRPr="00C7103C">
          <w:rPr>
            <w:rFonts w:cs="Times New Roman" w:eastAsia="Times New Roman"/>
            <w:szCs w:val="24"/>
          </w:rPr>
          <w:t>130052040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98005F">
        <w:rPr>
          <w:rFonts w:cs="Times New Roman" w:eastAsia="Times New Roman"/>
          <w:szCs w:val="24"/>
        </w:rPr>
        <w:t xml:space="preserve">INTER STUDIO </w:t>
      </w:r>
      <w:r w:rsidR="00B87229">
        <w:rPr>
          <w:rFonts w:cs="Times New Roman" w:eastAsia="Times New Roman"/>
          <w:szCs w:val="24"/>
        </w:rPr>
        <w:t xml:space="preserve"> </w:t>
      </w:r>
      <w:r w:rsidR="0098005F">
        <w:rPr>
          <w:rFonts w:cs="Times New Roman" w:eastAsia="Times New Roman"/>
          <w:szCs w:val="24"/>
        </w:rPr>
        <w:t xml:space="preserve">j. d. o. o. Pula, Zadarska 38, OIB </w:t>
      </w:r>
      <w:r w:rsidR="0098005F" w:rsidRPr="00C7103C">
        <w:rPr>
          <w:rFonts w:cs="Times New Roman" w:eastAsia="Times New Roman"/>
          <w:szCs w:val="24"/>
        </w:rPr>
        <w:t>26307278889</w:t>
      </w:r>
      <w:r w:rsidR="0098005F">
        <w:rPr>
          <w:rFonts w:cs="Times New Roman" w:eastAsia="Times New Roman"/>
          <w:szCs w:val="24"/>
        </w:rPr>
        <w:t xml:space="preserve">, MBS </w:t>
      </w:r>
      <w:hyperlink r:id="rId12" w:history="true">
        <w:r w:rsidR="0098005F" w:rsidRPr="00C7103C">
          <w:rPr>
            <w:rFonts w:cs="Times New Roman" w:eastAsia="Times New Roman"/>
            <w:szCs w:val="24"/>
          </w:rPr>
          <w:t>130052040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77401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C37F9D">
        <w:rPr>
          <w:rFonts w:cs="Times New Roman" w:eastAsia="Times New Roman"/>
          <w:szCs w:val="24"/>
        </w:rPr>
        <w:t>27</w:t>
      </w:r>
      <w:r w:rsidR="00C7103C">
        <w:rPr>
          <w:rFonts w:cs="Times New Roman" w:eastAsia="Times New Roman"/>
          <w:szCs w:val="24"/>
        </w:rPr>
        <w:t>. lipnja</w:t>
      </w:r>
      <w:r w:rsidR="00D300E0">
        <w:rPr>
          <w:rFonts w:cs="Times New Roman" w:eastAsia="Times New Roman"/>
          <w:szCs w:val="24"/>
        </w:rPr>
        <w:t xml:space="preserve">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C37F9D">
        <w:rPr>
          <w:rFonts w:cs="Times New Roman" w:eastAsia="Times New Roman"/>
          <w:szCs w:val="24"/>
        </w:rPr>
        <w:t xml:space="preserve">INTER STUDIO j. d. o. o. </w:t>
      </w:r>
      <w:r w:rsidR="00C7103C">
        <w:rPr>
          <w:rFonts w:cs="Times New Roman" w:eastAsia="Times New Roman"/>
          <w:szCs w:val="24"/>
        </w:rPr>
        <w:t>Pula</w:t>
      </w:r>
      <w:r w:rsidR="006E608F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C7103C">
        <w:t>25. lipnja</w:t>
      </w:r>
      <w:r w:rsidR="00D300E0">
        <w:t xml:space="preserve">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C7103C">
        <w:t>57.555,68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774016">
        <w:t>a za dužnika (listovi 1-</w:t>
      </w:r>
      <w:r w:rsidR="00D300E0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C37F9D">
        <w:rPr>
          <w:rFonts w:eastAsiaTheme="minorHAnsi"/>
          <w:lang w:eastAsia="en-US"/>
        </w:rPr>
        <w:t>10</w:t>
      </w:r>
      <w:r w:rsidR="00C7103C">
        <w:rPr>
          <w:rFonts w:eastAsiaTheme="minorHAnsi"/>
          <w:lang w:eastAsia="en-US"/>
        </w:rPr>
        <w:t>. srpnja</w:t>
      </w:r>
      <w:r w:rsidR="00D300E0"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C7103C">
        <w:rPr>
          <w:rFonts w:cs="Times New Roman" w:eastAsia="Times New Roman"/>
          <w:szCs w:val="24"/>
        </w:rPr>
        <w:t>233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C37F9D">
        <w:rPr>
          <w:rFonts w:cs="Times New Roman" w:eastAsia="Times New Roman"/>
          <w:szCs w:val="24"/>
        </w:rPr>
        <w:t>9</w:t>
      </w:r>
      <w:r w:rsidR="00C7103C">
        <w:rPr>
          <w:rFonts w:cs="Times New Roman" w:eastAsia="Times New Roman"/>
          <w:szCs w:val="24"/>
        </w:rPr>
        <w:t>. listopada</w:t>
      </w:r>
      <w:r w:rsidR="00D300E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293849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>Dužnik</w:t>
      </w:r>
      <w:r w:rsidR="00084561">
        <w:rPr>
          <w:rFonts w:cs="Times New Roman" w:eastAsia="Times New Roman"/>
          <w:szCs w:val="24"/>
        </w:rPr>
        <w:t xml:space="preserve"> </w:t>
      </w:r>
      <w:r w:rsidR="00C7103C">
        <w:rPr>
          <w:rFonts w:cs="Times New Roman" w:eastAsia="Times New Roman"/>
          <w:szCs w:val="24"/>
        </w:rPr>
        <w:t>INTER STUDIO</w:t>
      </w:r>
      <w:r w:rsidR="00C37F9D">
        <w:rPr>
          <w:rFonts w:cs="Times New Roman" w:eastAsia="Times New Roman"/>
          <w:szCs w:val="24"/>
        </w:rPr>
        <w:t xml:space="preserve"> j. d. o. o.</w:t>
      </w:r>
      <w:r w:rsidR="00C7103C">
        <w:rPr>
          <w:rFonts w:cs="Times New Roman" w:eastAsia="Times New Roman"/>
          <w:szCs w:val="24"/>
        </w:rPr>
        <w:t xml:space="preserve"> Pula, Zadarska 38,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</w:t>
      </w:r>
      <w:r w:rsidR="001623E1" w:rsidRPr="00FF13A0">
        <w:rPr>
          <w:rFonts w:cs="Times New Roman" w:eastAsia="Times New Roman"/>
          <w:szCs w:val="24"/>
        </w:rPr>
        <w:t>a</w:t>
      </w:r>
      <w:r w:rsidRPr="00FF13A0">
        <w:rPr>
          <w:rFonts w:cs="Times New Roman" w:eastAsia="Times New Roman"/>
          <w:szCs w:val="24"/>
        </w:rPr>
        <w:t>,</w:t>
      </w:r>
    </w:p>
    <w:p w:rsidRDefault="00BD2C66" w:rsidP="00BD2C66" w:rsidR="00BE73C9">
      <w:r w:rsidRPr="00FF13A0">
        <w:rPr>
          <w:rFonts w:cs="Times New Roman" w:eastAsia="Times New Roman"/>
          <w:szCs w:val="24"/>
        </w:rPr>
        <w:t xml:space="preserve">5. </w:t>
      </w:r>
      <w:r w:rsidR="004C3B19" w:rsidRPr="00FF13A0">
        <w:rPr>
          <w:rFonts w:cs="Times New Roman" w:eastAsia="Times New Roman"/>
          <w:szCs w:val="24"/>
        </w:rPr>
        <w:t xml:space="preserve">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BE73C9">
        <w:t xml:space="preserve">Slaven Gavrić, Rijeka, Zagrebačka 18,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2479A0" w:rsidP="00BD2C66" w:rsidR="002479A0">
      <w:pPr>
        <w:rPr>
          <w:rFonts w:cs="Times New Roman" w:eastAsia="Times New Roman"/>
          <w:szCs w:val="24"/>
        </w:rPr>
      </w:pPr>
    </w:p>
    <w:p w:rsidRDefault="002479A0" w:rsidP="002479A0" w:rsidR="002479A0">
      <w:pPr>
        <w:ind w:left="5664"/>
        <w:jc w:val="center"/>
      </w:pPr>
    </w:p>
    <w:p w:rsidRDefault="002479A0" w:rsidP="002479A0" w:rsidR="002479A0">
      <w:pPr>
        <w:ind w:left="5664"/>
        <w:jc w:val="center"/>
      </w:pPr>
    </w:p>
    <w:p w:rsidRDefault="002479A0" w:rsidP="00BD2C66" w:rsidR="002479A0">
      <w:pPr>
        <w:rPr>
          <w:rFonts w:cs="Times New Roman" w:eastAsia="Times New Roman"/>
          <w:szCs w:val="24"/>
        </w:rPr>
      </w:pPr>
    </w:p>
    <w:p w:rsidRDefault="00BD2C66" w:rsidP="00BD2C66" w:rsidR="00BD2C66"/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293849" w:rsidR="006D6747"/>
    <w:sectPr w:rsidSect="00077D5C" w:rsidR="006D6747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93849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921F0">
                  <w:t>9 St-</w:t>
                </w:r>
                <w:r w:rsidR="0098005F">
                  <w:t>233</w:t>
                </w:r>
                <w:r w:rsidR="001921F0">
                  <w:t>/2018-4</w:t>
                </w:r>
              </w:sdtContent>
            </w:sdt>
            <w:r w:rsidR="001921F0">
              <w:t xml:space="preserve"> 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98005F">
          <w:t>233</w:t>
        </w:r>
        <w:r>
          <w:t>/201</w:t>
        </w:r>
        <w:r w:rsidR="00EB110E">
          <w:t>8</w:t>
        </w:r>
        <w:r>
          <w:t>-</w:t>
        </w:r>
        <w:r w:rsidR="00581AAF">
          <w:t>4</w:t>
        </w:r>
      </w:p>
    </w:sdtContent>
  </w:sdt>
  <w:p w:rsidRDefault="00293849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74121"/>
    <w:rsid w:val="00077D5C"/>
    <w:rsid w:val="00084561"/>
    <w:rsid w:val="000B38EF"/>
    <w:rsid w:val="000F6A9B"/>
    <w:rsid w:val="001168DA"/>
    <w:rsid w:val="00126612"/>
    <w:rsid w:val="0015438B"/>
    <w:rsid w:val="001623E1"/>
    <w:rsid w:val="001921F0"/>
    <w:rsid w:val="00195EBE"/>
    <w:rsid w:val="001E6735"/>
    <w:rsid w:val="00205A4F"/>
    <w:rsid w:val="00245E6B"/>
    <w:rsid w:val="002479A0"/>
    <w:rsid w:val="00277007"/>
    <w:rsid w:val="00293849"/>
    <w:rsid w:val="00305545"/>
    <w:rsid w:val="00322F1A"/>
    <w:rsid w:val="00377245"/>
    <w:rsid w:val="003C0007"/>
    <w:rsid w:val="003D13DB"/>
    <w:rsid w:val="003D648D"/>
    <w:rsid w:val="003E6779"/>
    <w:rsid w:val="003F40E5"/>
    <w:rsid w:val="0042603E"/>
    <w:rsid w:val="0044284A"/>
    <w:rsid w:val="00470EB3"/>
    <w:rsid w:val="004941C2"/>
    <w:rsid w:val="004C3B19"/>
    <w:rsid w:val="004E4750"/>
    <w:rsid w:val="00504817"/>
    <w:rsid w:val="00536A9D"/>
    <w:rsid w:val="005742A7"/>
    <w:rsid w:val="00581AAF"/>
    <w:rsid w:val="00592DB9"/>
    <w:rsid w:val="005934E6"/>
    <w:rsid w:val="00686661"/>
    <w:rsid w:val="006A282C"/>
    <w:rsid w:val="006E608F"/>
    <w:rsid w:val="007136F8"/>
    <w:rsid w:val="007420DA"/>
    <w:rsid w:val="00774016"/>
    <w:rsid w:val="00774968"/>
    <w:rsid w:val="007C004B"/>
    <w:rsid w:val="007C3328"/>
    <w:rsid w:val="0080068D"/>
    <w:rsid w:val="00825EA3"/>
    <w:rsid w:val="0085104D"/>
    <w:rsid w:val="008525AA"/>
    <w:rsid w:val="0086418C"/>
    <w:rsid w:val="00877783"/>
    <w:rsid w:val="008D67E3"/>
    <w:rsid w:val="009606DC"/>
    <w:rsid w:val="009676C7"/>
    <w:rsid w:val="0098005F"/>
    <w:rsid w:val="009C7ACE"/>
    <w:rsid w:val="009F2E5F"/>
    <w:rsid w:val="00A00908"/>
    <w:rsid w:val="00A53EAA"/>
    <w:rsid w:val="00A829CA"/>
    <w:rsid w:val="00B45577"/>
    <w:rsid w:val="00B87229"/>
    <w:rsid w:val="00BD2C66"/>
    <w:rsid w:val="00BE01FB"/>
    <w:rsid w:val="00BE73C9"/>
    <w:rsid w:val="00BF1086"/>
    <w:rsid w:val="00C159EF"/>
    <w:rsid w:val="00C16BB7"/>
    <w:rsid w:val="00C37F9D"/>
    <w:rsid w:val="00C63688"/>
    <w:rsid w:val="00C7103C"/>
    <w:rsid w:val="00C719AD"/>
    <w:rsid w:val="00C967F2"/>
    <w:rsid w:val="00D300E0"/>
    <w:rsid w:val="00D525ED"/>
    <w:rsid w:val="00DE3A95"/>
    <w:rsid w:val="00DF0444"/>
    <w:rsid w:val="00E10FE9"/>
    <w:rsid w:val="00E15DF4"/>
    <w:rsid w:val="00E27360"/>
    <w:rsid w:val="00E46735"/>
    <w:rsid w:val="00E66262"/>
    <w:rsid w:val="00EB0C0B"/>
    <w:rsid w:val="00EB110E"/>
    <w:rsid w:val="00EC3E38"/>
    <w:rsid w:val="00F37F8F"/>
    <w:rsid w:val="00F85FDA"/>
    <w:rsid w:val="00F877B6"/>
    <w:rsid w:val="00FE32BC"/>
    <w:rsid w:val="00FE398D"/>
    <w:rsid w:val="00FE5EF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7103C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93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8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384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38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38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7103C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93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8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384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38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38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13005204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13005204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1300520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130052040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St-233/2018</izvorni_sadrzaj>
    <derivirana_varijabla naziv="DomainObject.Predmet.OznakaBroj_1">St-233/2018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STUDIO j.d.o.o. PULA</izvorni_sadrzaj>
    <derivirana_varijabla naziv="DomainObject.Predmet.ProtustrankaFormated_1">  INTER STUDIO j.d.o.o. PULA</derivirana_varijabla>
  </DomainObject.Predmet.ProtustrankaFormated>
  <DomainObject.Predmet.ProtustrankaFormatedOIB>
    <izvorni_sadrzaj>  INTER STUDIO j.d.o.o. PULA, OIB 26307278889</izvorni_sadrzaj>
    <derivirana_varijabla naziv="DomainObject.Predmet.ProtustrankaFormatedOIB_1">  INTER STUDIO j.d.o.o. PULA, OIB 26307278889</derivirana_varijabla>
  </DomainObject.Predmet.ProtustrankaFormatedOIB>
  <DomainObject.Predmet.ProtustrankaFormatedWithAdress>
    <izvorni_sadrzaj> INTER STUDIO j.d.o.o. PULA, Zadarska 38, 52100 Pula</izvorni_sadrzaj>
    <derivirana_varijabla naziv="DomainObject.Predmet.ProtustrankaFormatedWithAdress_1"> INTER STUDIO j.d.o.o. PULA, Zadarska 38, 52100 Pula</derivirana_varijabla>
  </DomainObject.Predmet.ProtustrankaFormatedWithAdress>
  <DomainObject.Predmet.ProtustrankaFormatedWithAdressOIB>
    <izvorni_sadrzaj> INTER STUDIO j.d.o.o. PULA, OIB 26307278889, Zadarska 38, 52100 Pula</izvorni_sadrzaj>
    <derivirana_varijabla naziv="DomainObject.Predmet.ProtustrankaFormatedWithAdressOIB_1"> INTER STUDIO j.d.o.o. PULA, OIB 26307278889, Zadarska 38, 52100 Pula</derivirana_varijabla>
  </DomainObject.Predmet.ProtustrankaFormatedWithAdressOIB>
  <DomainObject.Predmet.ProtustrankaWithAdress>
    <izvorni_sadrzaj>INTER STUDIO j.d.o.o. PULA Zadarska 38, 52100 Pula</izvorni_sadrzaj>
    <derivirana_varijabla naziv="DomainObject.Predmet.ProtustrankaWithAdress_1">INTER STUDIO j.d.o.o. PULA Zadarska 38, 52100 Pula</derivirana_varijabla>
  </DomainObject.Predmet.ProtustrankaWithAdress>
  <DomainObject.Predmet.ProtustrankaWithAdressOIB>
    <izvorni_sadrzaj>INTER STUDIO j.d.o.o. PULA, OIB 26307278889, Zadarska 38, 52100 Pula</izvorni_sadrzaj>
    <derivirana_varijabla naziv="DomainObject.Predmet.ProtustrankaWithAdressOIB_1">INTER STUDIO j.d.o.o. PULA, OIB 26307278889, Zadarska 38, 52100 Pula</derivirana_varijabla>
  </DomainObject.Predmet.ProtustrankaWithAdressOIB>
  <DomainObject.Predmet.ProtustrankaNazivFormated>
    <izvorni_sadrzaj>INTER STUDIO j.d.o.o. PULA</izvorni_sadrzaj>
    <derivirana_varijabla naziv="DomainObject.Predmet.ProtustrankaNazivFormated_1">INTER STUDIO j.d.o.o. PULA</derivirana_varijabla>
  </DomainObject.Predmet.ProtustrankaNazivFormated>
  <DomainObject.Predmet.ProtustrankaNazivFormatedOIB>
    <izvorni_sadrzaj>INTER STUDIO j.d.o.o. PULA, OIB 26307278889</izvorni_sadrzaj>
    <derivirana_varijabla naziv="DomainObject.Predmet.ProtustrankaNazivFormatedOIB_1">INTER STUDIO j.d.o.o. PULA, OIB 26307278889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57555.68</izvorni_sadrzaj>
    <derivirana_varijabla naziv="DomainObject.Predmet.TrenutnaVrijednost_1">57555.68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 STUDIO j.d.o.o. PULA</item>
    </izvorni_sadrzaj>
    <derivirana_varijabla naziv="DomainObject.Predmet.ProtuStrankaListFormated_1">
      <item>INTER STUDIO j.d.o.o. PULA</item>
    </derivirana_varijabla>
  </DomainObject.Predmet.ProtuStrankaListFormated>
  <DomainObject.Predmet.ProtuStrankaListFormatedOIB>
    <izvorni_sadrzaj>
      <item>INTER STUDIO j.d.o.o. PULA, OIB 26307278889</item>
    </izvorni_sadrzaj>
    <derivirana_varijabla naziv="DomainObject.Predmet.ProtuStrankaListFormatedOIB_1">
      <item>INTER STUDIO j.d.o.o. PULA, OIB 26307278889</item>
    </derivirana_varijabla>
  </DomainObject.Predmet.ProtuStrankaListFormatedOIB>
  <DomainObject.Predmet.ProtuStrankaListFormatedWithAdress>
    <izvorni_sadrzaj>
      <item>INTER STUDIO j.d.o.o. PULA, Zadarska 38, 52100 Pula</item>
    </izvorni_sadrzaj>
    <derivirana_varijabla naziv="DomainObject.Predmet.ProtuStrankaListFormatedWithAdress_1">
      <item>INTER STUDIO j.d.o.o. PULA, Zadarska 38, 52100 Pula</item>
    </derivirana_varijabla>
  </DomainObject.Predmet.ProtuStrankaListFormatedWithAdress>
  <DomainObject.Predmet.ProtuStrankaListFormatedWithAdressOIB>
    <izvorni_sadrzaj>
      <item>INTER STUDIO j.d.o.o. PULA, OIB 26307278889, Zadarska 38, 52100 Pula</item>
    </izvorni_sadrzaj>
    <derivirana_varijabla naziv="DomainObject.Predmet.ProtuStrankaListFormatedWithAdressOIB_1">
      <item>INTER STUDIO j.d.o.o. PULA, OIB 26307278889, Zadarska 38, 52100 Pula</item>
    </derivirana_varijabla>
  </DomainObject.Predmet.ProtuStrankaListFormatedWithAdressOIB>
  <DomainObject.Predmet.ProtuStrankaListNazivFormated>
    <izvorni_sadrzaj>
      <item>INTER STUDIO j.d.o.o. PULA</item>
    </izvorni_sadrzaj>
    <derivirana_varijabla naziv="DomainObject.Predmet.ProtuStrankaListNazivFormated_1">
      <item>INTER STUDIO j.d.o.o. PULA</item>
    </derivirana_varijabla>
  </DomainObject.Predmet.ProtuStrankaListNazivFormated>
  <DomainObject.Predmet.ProtuStrankaListNazivFormatedOIB>
    <izvorni_sadrzaj>
      <item>INTER STUDIO j.d.o.o. PULA, OIB 26307278889</item>
    </izvorni_sadrzaj>
    <derivirana_varijabla naziv="DomainObject.Predmet.ProtuStrankaListNazivFormatedOIB_1">
      <item>INTER STUDIO j.d.o.o. PULA, OIB 26307278889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 STUDIO j.d.o.o. PULA</izvorni_sadrzaj>
    <derivirana_varijabla naziv="DomainObject.Predmet.ProtustrankaIDrugi_1">INTER STUDIO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INTER STUDIO j.d.o.o. PULA, OIB 26307278889, Zadarska 38, 52100 Pula</izvorni_sadrzaj>
    <derivirana_varijabla naziv="DomainObject.Predmet.ProtustrankaIDrugiAdressOIB_1">INTER STUDIO j.d.o.o. PULA, OIB 26307278889, Zadarska 38,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 STUDIO j.d.o.o. PULA</item>
    </izvorni_sadrzaj>
    <derivirana_varijabla naziv="DomainObject.Predmet.SudioniciListNaziv_1">
      <item>FINANCIJSKA AGENCIJA, RC RIJEKA, PODRUŽNICA PULA, PULA</item>
      <item>INTER STUDIO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INTER STUDIO j.d.o.o. PULA, OIB 26307278889, Zadarska 38,52100 Pula</item>
    </izvorni_sadrzaj>
    <derivirana_varijabla naziv="DomainObject.Predmet.SudioniciListAdressOIB_1">
      <item>FINANCIJSKA AGENCIJA, RC RIJEKA, PODRUŽNICA PULA, PULA, OIB 85821130368, F.Kurelca 8,51000 Rijeka</item>
      <item>INTER STUDIO j.d.o.o. PULA, OIB 26307278889, Zadarska 38,52100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26307278889</item>
    </izvorni_sadrzaj>
    <derivirana_varijabla naziv="DomainObject.Predmet.SudioniciListNazivOIB_1">
      <item>, OIB 85821130368</item>
      <item>, OIB 26307278889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3571</properties:Characters>
  <properties:Lines>93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2018-10-03T07:59:00Z</dcterms:created>
  <dc:creator>Mihaela Kaligari</dc:creator>
  <cp:lastModifiedBy>Ana Jeromela</cp:lastModifiedBy>
  <cp:lastPrinted>2018-10-10T11:50:00Z</cp:lastPrinted>
  <dcterms:modified xmlns:xsi="http://www.w3.org/2001/XMLSchema-instance" xsi:type="dcterms:W3CDTF">2018-10-10T11:50:00Z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(St-233-2018.docx)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