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075e2" w14:paraId="93075e2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340EEF">
        <w:t>53</w:t>
      </w:r>
      <w:r w:rsidR="000C75D7">
        <w:t>/18</w:t>
      </w:r>
      <w:r w:rsidR="00E33418">
        <w:t>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</w:t>
      </w:r>
      <w:r w:rsidR="00D528F8">
        <w:t xml:space="preserve">Financijske agencije OIB: 85821130368 RC OSIJEK, Podružnica </w:t>
      </w:r>
      <w:r w:rsidR="00E97177">
        <w:t>Osijek</w:t>
      </w:r>
      <w:r w:rsidR="00D528F8">
        <w:t>, L.Jagera 3</w:t>
      </w:r>
      <w:r>
        <w:t>, za pokretan</w:t>
      </w:r>
      <w:r w:rsidR="0036599C">
        <w:t>je skraćenog stečajnog postupka</w:t>
      </w:r>
      <w:r>
        <w:t xml:space="preserve"> nad dužnikom </w:t>
      </w:r>
      <w:r w:rsidR="00340EEF">
        <w:t>CELTIC j.d.o.o. Osijek, F. Kuhača 11, MBS: 030161712, OIB: 75267473908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36599C">
        <w:t>17</w:t>
      </w:r>
      <w:r w:rsidR="007A751A">
        <w:t>. siječnja 2018</w:t>
      </w:r>
      <w:r>
        <w:t>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340EEF">
        <w:t>CELTIC j.d.o.o. Osijek, F. Kuhača 11, MBS: 030161712, OIB: 75267473908</w:t>
      </w:r>
      <w:r w:rsidR="00D43EFC">
        <w:t xml:space="preserve">, </w:t>
      </w:r>
      <w:r>
        <w:t xml:space="preserve">iznosi </w:t>
      </w:r>
      <w:r w:rsidR="00340EEF">
        <w:t>6.785,38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340EEF">
        <w:t>Robert Furgala, OIB: 23565080051, Osijek, F. Kuhača 11</w:t>
      </w:r>
      <w:r w:rsidR="00D528F8">
        <w:t>,</w:t>
      </w:r>
      <w:r>
        <w:t xml:space="preserve">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340EEF">
        <w:t>53</w:t>
      </w:r>
      <w:r w:rsidR="000C75D7">
        <w:t>-18</w:t>
      </w:r>
      <w:r>
        <w:t xml:space="preserve">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36599C">
        <w:t>17</w:t>
      </w:r>
      <w:r w:rsidR="007A751A">
        <w:t>. siječnja 2018</w:t>
      </w:r>
      <w:r>
        <w:t>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36599C">
        <w:t>1/3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333F" w:rsidR="00B0333F">
      <w:r>
        <w:separator/>
      </w:r>
    </w:p>
  </w:endnote>
  <w:endnote w:id="0" w:type="continuationSeparator">
    <w:p w:rsidRDefault="00B0333F" w:rsidR="00B03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333F" w:rsidR="00B0333F">
      <w:r>
        <w:separator/>
      </w:r>
    </w:p>
  </w:footnote>
  <w:footnote w:id="0" w:type="continuationSeparator">
    <w:p w:rsidRDefault="00B0333F" w:rsidR="00B033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2173"/>
    <w:rsid w:val="00035864"/>
    <w:rsid w:val="00036441"/>
    <w:rsid w:val="000373F8"/>
    <w:rsid w:val="000477CD"/>
    <w:rsid w:val="00047A8F"/>
    <w:rsid w:val="00050860"/>
    <w:rsid w:val="000526A3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C75D7"/>
    <w:rsid w:val="000C7ABA"/>
    <w:rsid w:val="000D038C"/>
    <w:rsid w:val="000D0569"/>
    <w:rsid w:val="000D1CD0"/>
    <w:rsid w:val="000D1F31"/>
    <w:rsid w:val="000E762A"/>
    <w:rsid w:val="000F240F"/>
    <w:rsid w:val="000F61EA"/>
    <w:rsid w:val="00102060"/>
    <w:rsid w:val="0010235A"/>
    <w:rsid w:val="00102D32"/>
    <w:rsid w:val="0010672D"/>
    <w:rsid w:val="001437B2"/>
    <w:rsid w:val="00173F18"/>
    <w:rsid w:val="00177EC7"/>
    <w:rsid w:val="0019292E"/>
    <w:rsid w:val="001B49A2"/>
    <w:rsid w:val="001B5F20"/>
    <w:rsid w:val="001B70D9"/>
    <w:rsid w:val="001C1653"/>
    <w:rsid w:val="001C73F4"/>
    <w:rsid w:val="001C7F1E"/>
    <w:rsid w:val="001E10E5"/>
    <w:rsid w:val="001E2000"/>
    <w:rsid w:val="001E375C"/>
    <w:rsid w:val="001F03CB"/>
    <w:rsid w:val="00204C74"/>
    <w:rsid w:val="002063E3"/>
    <w:rsid w:val="00224AFF"/>
    <w:rsid w:val="002353BD"/>
    <w:rsid w:val="002358E7"/>
    <w:rsid w:val="00244807"/>
    <w:rsid w:val="0024631E"/>
    <w:rsid w:val="0025000D"/>
    <w:rsid w:val="0025777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6A0F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0EEF"/>
    <w:rsid w:val="00342079"/>
    <w:rsid w:val="003445D8"/>
    <w:rsid w:val="00356E94"/>
    <w:rsid w:val="003612A7"/>
    <w:rsid w:val="0036590F"/>
    <w:rsid w:val="0036599C"/>
    <w:rsid w:val="00370AF6"/>
    <w:rsid w:val="00373C29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019C"/>
    <w:rsid w:val="004D5A26"/>
    <w:rsid w:val="004D5E1B"/>
    <w:rsid w:val="004E1973"/>
    <w:rsid w:val="004E466C"/>
    <w:rsid w:val="004F5FE8"/>
    <w:rsid w:val="00510774"/>
    <w:rsid w:val="00511D37"/>
    <w:rsid w:val="005126B5"/>
    <w:rsid w:val="005159C5"/>
    <w:rsid w:val="00530001"/>
    <w:rsid w:val="00532E0A"/>
    <w:rsid w:val="00534964"/>
    <w:rsid w:val="0053545A"/>
    <w:rsid w:val="005419F2"/>
    <w:rsid w:val="0054259D"/>
    <w:rsid w:val="005437AE"/>
    <w:rsid w:val="00550133"/>
    <w:rsid w:val="00552DFE"/>
    <w:rsid w:val="00554CD6"/>
    <w:rsid w:val="00555462"/>
    <w:rsid w:val="00556098"/>
    <w:rsid w:val="00557B82"/>
    <w:rsid w:val="005601D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E6C19"/>
    <w:rsid w:val="005F6A22"/>
    <w:rsid w:val="006038B4"/>
    <w:rsid w:val="006103C0"/>
    <w:rsid w:val="00613D0A"/>
    <w:rsid w:val="006207DD"/>
    <w:rsid w:val="00620970"/>
    <w:rsid w:val="00632865"/>
    <w:rsid w:val="00633654"/>
    <w:rsid w:val="00634B26"/>
    <w:rsid w:val="006372FF"/>
    <w:rsid w:val="00644281"/>
    <w:rsid w:val="0064676D"/>
    <w:rsid w:val="00652724"/>
    <w:rsid w:val="00666402"/>
    <w:rsid w:val="00693F1E"/>
    <w:rsid w:val="0069656A"/>
    <w:rsid w:val="006972ED"/>
    <w:rsid w:val="006A1007"/>
    <w:rsid w:val="006A11E9"/>
    <w:rsid w:val="006A6EBE"/>
    <w:rsid w:val="006B29B9"/>
    <w:rsid w:val="006B5168"/>
    <w:rsid w:val="006B600F"/>
    <w:rsid w:val="006C36CE"/>
    <w:rsid w:val="006C4FDF"/>
    <w:rsid w:val="006D5880"/>
    <w:rsid w:val="006D70BE"/>
    <w:rsid w:val="006D7D68"/>
    <w:rsid w:val="006F475E"/>
    <w:rsid w:val="00711561"/>
    <w:rsid w:val="007178D5"/>
    <w:rsid w:val="00720276"/>
    <w:rsid w:val="007261C8"/>
    <w:rsid w:val="0073010A"/>
    <w:rsid w:val="007322FC"/>
    <w:rsid w:val="00734726"/>
    <w:rsid w:val="00762DE3"/>
    <w:rsid w:val="007640F0"/>
    <w:rsid w:val="007657AA"/>
    <w:rsid w:val="00765EBC"/>
    <w:rsid w:val="00766D29"/>
    <w:rsid w:val="0077329E"/>
    <w:rsid w:val="007766DE"/>
    <w:rsid w:val="0078009A"/>
    <w:rsid w:val="00796AED"/>
    <w:rsid w:val="007A09A6"/>
    <w:rsid w:val="007A425F"/>
    <w:rsid w:val="007A4540"/>
    <w:rsid w:val="007A5699"/>
    <w:rsid w:val="007A751A"/>
    <w:rsid w:val="007C1A8B"/>
    <w:rsid w:val="007C1A99"/>
    <w:rsid w:val="007E0EEA"/>
    <w:rsid w:val="007E5F84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086B"/>
    <w:rsid w:val="00855A65"/>
    <w:rsid w:val="00860129"/>
    <w:rsid w:val="00864208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3F77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83BEF"/>
    <w:rsid w:val="00987135"/>
    <w:rsid w:val="009A412B"/>
    <w:rsid w:val="009A675E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AD4612"/>
    <w:rsid w:val="00B0333F"/>
    <w:rsid w:val="00B05095"/>
    <w:rsid w:val="00B0758D"/>
    <w:rsid w:val="00B1795C"/>
    <w:rsid w:val="00B24B41"/>
    <w:rsid w:val="00B32948"/>
    <w:rsid w:val="00B53107"/>
    <w:rsid w:val="00B67389"/>
    <w:rsid w:val="00B82540"/>
    <w:rsid w:val="00B82754"/>
    <w:rsid w:val="00B86000"/>
    <w:rsid w:val="00B95B20"/>
    <w:rsid w:val="00BA13A3"/>
    <w:rsid w:val="00BA142B"/>
    <w:rsid w:val="00BE2822"/>
    <w:rsid w:val="00BE33FF"/>
    <w:rsid w:val="00BF32DE"/>
    <w:rsid w:val="00C1500E"/>
    <w:rsid w:val="00C2016D"/>
    <w:rsid w:val="00C43CDA"/>
    <w:rsid w:val="00C56925"/>
    <w:rsid w:val="00C6322A"/>
    <w:rsid w:val="00C66216"/>
    <w:rsid w:val="00C8590C"/>
    <w:rsid w:val="00CA01EF"/>
    <w:rsid w:val="00CA584E"/>
    <w:rsid w:val="00CD0B5B"/>
    <w:rsid w:val="00CE0EE4"/>
    <w:rsid w:val="00CF2ADC"/>
    <w:rsid w:val="00CF63EE"/>
    <w:rsid w:val="00D20539"/>
    <w:rsid w:val="00D212DB"/>
    <w:rsid w:val="00D21A2C"/>
    <w:rsid w:val="00D23251"/>
    <w:rsid w:val="00D24D2F"/>
    <w:rsid w:val="00D335EB"/>
    <w:rsid w:val="00D43EFC"/>
    <w:rsid w:val="00D44CBD"/>
    <w:rsid w:val="00D505FE"/>
    <w:rsid w:val="00D528F8"/>
    <w:rsid w:val="00D54978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004F5"/>
    <w:rsid w:val="00E03B31"/>
    <w:rsid w:val="00E15356"/>
    <w:rsid w:val="00E23AF8"/>
    <w:rsid w:val="00E25FA7"/>
    <w:rsid w:val="00E33418"/>
    <w:rsid w:val="00E571F6"/>
    <w:rsid w:val="00E60616"/>
    <w:rsid w:val="00E60C19"/>
    <w:rsid w:val="00E96356"/>
    <w:rsid w:val="00E97177"/>
    <w:rsid w:val="00EA028A"/>
    <w:rsid w:val="00EA3514"/>
    <w:rsid w:val="00EB1F3E"/>
    <w:rsid w:val="00EB4C13"/>
    <w:rsid w:val="00EC0019"/>
    <w:rsid w:val="00EC15DD"/>
    <w:rsid w:val="00ED4C16"/>
    <w:rsid w:val="00F02A50"/>
    <w:rsid w:val="00F040DB"/>
    <w:rsid w:val="00F2165F"/>
    <w:rsid w:val="00F22CA9"/>
    <w:rsid w:val="00F44EBA"/>
    <w:rsid w:val="00F46E60"/>
    <w:rsid w:val="00F5342F"/>
    <w:rsid w:val="00F6215D"/>
    <w:rsid w:val="00F72B0C"/>
    <w:rsid w:val="00F734CA"/>
    <w:rsid w:val="00F73514"/>
    <w:rsid w:val="00F82537"/>
    <w:rsid w:val="00F83779"/>
    <w:rsid w:val="00F97180"/>
    <w:rsid w:val="00FB3771"/>
    <w:rsid w:val="00FD6040"/>
    <w:rsid w:val="00FD7786"/>
    <w:rsid w:val="00FE0CCA"/>
    <w:rsid w:val="00FE75EE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6A10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10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10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10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10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6A10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10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10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10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10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2018.</izvorni_sadrzaj>
    <derivirana_varijabla naziv="DomainObject.Predmet.DatumOsnivanja_1">16.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St-53/2018</izvorni_sadrzaj>
    <derivirana_varijabla naziv="DomainObject.Predmet.OznakaBroj_1">St-53/2018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CELTIC jednostavno društvo s ograničenom odgovornošću za ugostiteljstvo i usluge</izvorni_sadrzaj>
    <derivirana_varijabla naziv="DomainObject.Predmet.ProtustrankaFormated_1">  CELTIC jednostavno društvo s ograničenom odgovornošću za ugostiteljstvo i usluge</derivirana_varijabla>
  </DomainObject.Predmet.ProtustrankaFormated>
  <DomainObject.Predmet.ProtustrankaFormatedOIB>
    <izvorni_sadrzaj>  CELTIC jednostavno društvo s ograničenom odgovornošću za ugostiteljstvo i usluge, OIB 75267473908</izvorni_sadrzaj>
    <derivirana_varijabla naziv="DomainObject.Predmet.ProtustrankaFormatedOIB_1">  CELTIC jednostavno društvo s ograničenom odgovornošću za ugostiteljstvo i usluge, OIB 75267473908</derivirana_varijabla>
  </DomainObject.Predmet.ProtustrankaFormatedOIB>
  <DomainObject.Predmet.ProtustrankaFormatedWithAdress>
    <izvorni_sadrzaj> CELTIC jednostavno društvo s ograničenom odgovornošću za ugostiteljstvo i usluge, Franje Kuhača 11, 31000 Osijek</izvorni_sadrzaj>
    <derivirana_varijabla naziv="DomainObject.Predmet.ProtustrankaFormatedWithAdress_1"> CELTIC jednostavno društvo s ograničenom odgovornošću za ugostiteljstvo i usluge, Franje Kuhača 11, 31000 Osijek</derivirana_varijabla>
  </DomainObject.Predmet.ProtustrankaFormatedWithAdress>
  <DomainObject.Predmet.ProtustrankaFormatedWithAdressOIB>
    <izvorni_sadrzaj> CELTIC jednostavno društvo s ograničenom odgovornošću za ugostiteljstvo i usluge, OIB 75267473908, Franje Kuhača 11, 31000 Osijek</izvorni_sadrzaj>
    <derivirana_varijabla naziv="DomainObject.Predmet.ProtustrankaFormatedWithAdressOIB_1"> CELTIC jednostavno društvo s ograničenom odgovornošću za ugostiteljstvo i usluge, OIB 75267473908, Franje Kuhača 11, 31000 Osijek</derivirana_varijabla>
  </DomainObject.Predmet.ProtustrankaFormatedWithAdressOIB>
  <DomainObject.Predmet.ProtustrankaWithAdress>
    <izvorni_sadrzaj>CELTIC jednostavno društvo s ograničenom odgovornošću za ugostiteljstvo i usluge Franje Kuhača 11, 31000 Osijek</izvorni_sadrzaj>
    <derivirana_varijabla naziv="DomainObject.Predmet.ProtustrankaWithAdress_1">CELTIC jednostavno društvo s ograničenom odgovornošću za ugostiteljstvo i usluge Franje Kuhača 11, 31000 Osijek</derivirana_varijabla>
  </DomainObject.Predmet.ProtustrankaWithAdress>
  <DomainObject.Predmet.ProtustrankaWithAdressOIB>
    <izvorni_sadrzaj>CELTIC jednostavno društvo s ograničenom odgovornošću za ugostiteljstvo i usluge, OIB 75267473908, Franje Kuhača 11, 31000 Osijek</izvorni_sadrzaj>
    <derivirana_varijabla naziv="DomainObject.Predmet.ProtustrankaWithAdressOIB_1">CELTIC jednostavno društvo s ograničenom odgovornošću za ugostiteljstvo i usluge, OIB 75267473908, Franje Kuhača 11, 31000 Osijek</derivirana_varijabla>
  </DomainObject.Predmet.ProtustrankaWithAdressOIB>
  <DomainObject.Predmet.ProtustrankaNazivFormated>
    <izvorni_sadrzaj>CELTIC jednostavno društvo s ograničenom odgovornošću za ugostiteljstvo i usluge</izvorni_sadrzaj>
    <derivirana_varijabla naziv="DomainObject.Predmet.ProtustrankaNazivFormated_1">CELTIC jednostavno društvo s ograničenom odgovornošću za ugostiteljstvo i usluge</derivirana_varijabla>
  </DomainObject.Predmet.ProtustrankaNazivFormated>
  <DomainObject.Predmet.ProtustrankaNazivFormatedOIB>
    <izvorni_sadrzaj>CELTIC jednostavno društvo s ograničenom odgovornošću za ugostiteljstvo i usluge, OIB 75267473908</izvorni_sadrzaj>
    <derivirana_varijabla naziv="DomainObject.Predmet.ProtustrankaNazivFormatedOIB_1">CELTIC jednostavno društvo s ograničenom odgovornošću za ugostiteljstvo i usluge, OIB 75267473908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CELTIC jednostavno društvo s ograničenom odgovornošću za ugostiteljstvo i usluge</item>
    </izvorni_sadrzaj>
    <derivirana_varijabla naziv="DomainObject.Predmet.ProtuStrankaListFormated_1">
      <item>CELTIC jednostavno društvo s ograničenom odgovornošću za ugostiteljstvo i usluge</item>
    </derivirana_varijabla>
  </DomainObject.Predmet.ProtuStrankaListFormated>
  <DomainObject.Predmet.ProtuStrankaListFormatedOIB>
    <izvorni_sadrzaj>
      <item>CELTIC jednostavno društvo s ograničenom odgovornošću za ugostiteljstvo i usluge, OIB 75267473908</item>
    </izvorni_sadrzaj>
    <derivirana_varijabla naziv="DomainObject.Predmet.ProtuStrankaListFormatedOIB_1">
      <item>CELTIC jednostavno društvo s ograničenom odgovornošću za ugostiteljstvo i usluge, OIB 75267473908</item>
    </derivirana_varijabla>
  </DomainObject.Predmet.ProtuStrankaListFormatedOIB>
  <DomainObject.Predmet.ProtuStrankaListFormatedWithAdress>
    <izvorni_sadrzaj>
      <item>CELTIC jednostavno društvo s ograničenom odgovornošću za ugostiteljstvo i usluge, Franje Kuhača 11, 31000 Osijek</item>
    </izvorni_sadrzaj>
    <derivirana_varijabla naziv="DomainObject.Predmet.ProtuStrankaListFormatedWithAdress_1">
      <item>CELTIC jednostavno društvo s ograničenom odgovornošću za ugostiteljstvo i usluge, Franje Kuhača 11, 31000 Osijek</item>
    </derivirana_varijabla>
  </DomainObject.Predmet.ProtuStrankaListFormatedWithAdress>
  <DomainObject.Predmet.ProtuStrankaListFormatedWithAdressOIB>
    <izvorni_sadrzaj>
      <item>CELTIC jednostavno društvo s ograničenom odgovornošću za ugostiteljstvo i usluge, OIB 75267473908, Franje Kuhača 11, 31000 Osijek</item>
    </izvorni_sadrzaj>
    <derivirana_varijabla naziv="DomainObject.Predmet.ProtuStrankaListFormatedWithAdressOIB_1">
      <item>CELTIC jednostavno društvo s ograničenom odgovornošću za ugostiteljstvo i usluge, OIB 75267473908, Franje Kuhača 11, 31000 Osijek</item>
    </derivirana_varijabla>
  </DomainObject.Predmet.ProtuStrankaListFormatedWithAdressOIB>
  <DomainObject.Predmet.ProtuStrankaListNazivFormated>
    <izvorni_sadrzaj>
      <item>CELTIC jednostavno društvo s ograničenom odgovornošću za ugostiteljstvo i usluge</item>
    </izvorni_sadrzaj>
    <derivirana_varijabla naziv="DomainObject.Predmet.ProtuStrankaListNazivFormated_1">
      <item>CELTIC jednostavno društvo s ograničenom odgovornošću za ugostiteljstvo i usluge</item>
    </derivirana_varijabla>
  </DomainObject.Predmet.ProtuStrankaListNazivFormated>
  <DomainObject.Predmet.ProtuStrankaListNazivFormatedOIB>
    <izvorni_sadrzaj>
      <item>CELTIC jednostavno društvo s ograničenom odgovornošću za ugostiteljstvo i usluge, OIB 75267473908</item>
    </izvorni_sadrzaj>
    <derivirana_varijabla naziv="DomainObject.Predmet.ProtuStrankaListNazivFormatedOIB_1">
      <item>CELTIC jednostavno društvo s ograničenom odgovornošću za ugostiteljstvo i usluge, OIB 75267473908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CELTIC jednostavno društvo s ograničenom odgovornošću za ugostiteljstvo i usluge</izvorni_sadrzaj>
    <derivirana_varijabla naziv="DomainObject.Predmet.ProtustrankaIDrugi_1">CELTIC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CELTIC jednostavno društvo s ograničenom odgovornošću za ugostiteljstvo i usluge, OIB 75267473908, Franje Kuhača 11, 31000 Osijek</izvorni_sadrzaj>
    <derivirana_varijabla naziv="DomainObject.Predmet.ProtustrankaIDrugiAdressOIB_1">CELTIC jednostavno društvo s ograničenom odgovornošću za ugostiteljstvo i usluge, OIB 75267473908, Franje Kuhača 11,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CELTIC jednostavno društvo s ograničenom odgovornošću za ugostiteljstvo i usluge</item>
    </izvorni_sadrzaj>
    <derivirana_varijabla naziv="DomainObject.Predmet.SudioniciListNaziv_1">
      <item>FINA RC OSIJEK</item>
      <item>CELTIC jednostavno društvo s ograničenom odgovornošću za ugostiteljstvo i usluge</item>
    </derivirana_varijabla>
  </DomainObject.Predmet.SudioniciListNaziv>
  <DomainObject.Predmet.SudioniciListAdressOIB>
    <izvorni_sadrzaj>
      <item>FINA RC OSIJEK, OIB 85821130368</item>
      <item>CELTIC jednostavno društvo s ograničenom odgovornošću za ugostiteljstvo i usluge, OIB 75267473908, Franje Kuhača 11,31000 Osijek</item>
    </izvorni_sadrzaj>
    <derivirana_varijabla naziv="DomainObject.Predmet.SudioniciListAdressOIB_1">
      <item>FINA RC OSIJEK, OIB 85821130368</item>
      <item>CELTIC jednostavno društvo s ograničenom odgovornošću za ugostiteljstvo i usluge, OIB 75267473908, Franje Kuhača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75267473908</item>
    </izvorni_sadrzaj>
    <derivirana_varijabla naziv="DomainObject.Predmet.SudioniciListNazivOIB_1">
      <item>, OIB 85821130368</item>
      <item>, OIB 75267473908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357</properties:Words>
  <properties:Characters>1906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2018-01-17T08:19:00Z</dcterms:created>
  <dc:creator>Korisnik</dc:creator>
  <cp:lastModifiedBy>Žana Bem</cp:lastModifiedBy>
  <cp:lastPrinted>2018-01-08T07:03:00Z</cp:lastPrinted>
  <dcterms:modified xmlns:xsi="http://www.w3.org/2001/XMLSchema-instance" xsi:type="dcterms:W3CDTF">2018-01-17T08:19:00Z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