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81778" w14:paraId="4b81778" w:rsidRDefault="005E787B" w:rsidP="005E787B" w:rsidR="005E787B">
      <w:pPr>
        <w:spacing w:before="5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1.St-1060/2015</w:t>
      </w:r>
    </w:p>
    <w:p w:rsidRDefault="005E787B" w:rsidP="005E787B" w:rsidR="005E787B">
      <w:pPr>
        <w:spacing w:before="50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787B" w:rsidP="005E787B" w:rsidR="005E787B">
      <w:pPr>
        <w:spacing w:before="50"/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5E787B" w:rsidP="005E787B" w:rsidR="005E787B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E787B" w:rsidP="005E787B" w:rsidR="005E787B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rPr>
          <w:b/>
        </w:rPr>
        <w:tab/>
      </w:r>
    </w:p>
    <w:p w:rsidRDefault="005E787B" w:rsidP="005E787B" w:rsidR="005E787B">
      <w:pPr>
        <w:spacing w:after="200" w:before="20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5E787B" w:rsidP="005E787B" w:rsidR="005E787B" w:rsidRPr="005E787B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R J E Š E N J E</w:t>
      </w:r>
    </w:p>
    <w:p w:rsidRDefault="005E787B" w:rsidP="005E787B" w:rsidR="005E787B" w:rsidRPr="005E787B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5E787B">
        <w:rPr>
          <w:rFonts w:cs="Times New Roman" w:hAnsi="Times New Roman" w:ascii="Times New Roman"/>
          <w:sz w:val="24"/>
          <w:szCs w:val="24"/>
        </w:rPr>
        <w:tab/>
      </w:r>
    </w:p>
    <w:p w:rsidRDefault="005E787B" w:rsidP="005E787B" w:rsidR="005E787B" w:rsidRPr="005E787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E787B">
        <w:rPr>
          <w:rFonts w:cs="Times New Roman" w:hAnsi="Times New Roman" w:ascii="Times New Roman"/>
          <w:sz w:val="24"/>
          <w:szCs w:val="24"/>
        </w:rPr>
        <w:t xml:space="preserve">Trgovački sud u Splitu, po sucu ovog suda Velimiru Vukoviću, kao stečajnom sucu, u stečajnom postupku nad stečajnim dužnikom: NECTO d.o.o. u stečaju Split, Vrgoračka 1, OIB: 87068125605,  zastupanog po stečajnom  upravitelju Milan Ljubičić, Kolan, </w:t>
      </w:r>
      <w:proofErr w:type="spellStart"/>
      <w:r w:rsidRPr="005E787B">
        <w:rPr>
          <w:rFonts w:cs="Times New Roman" w:hAnsi="Times New Roman" w:ascii="Times New Roman"/>
          <w:sz w:val="24"/>
          <w:szCs w:val="24"/>
        </w:rPr>
        <w:t>Šimuni</w:t>
      </w:r>
      <w:proofErr w:type="spellEnd"/>
      <w:r w:rsidRPr="005E787B">
        <w:rPr>
          <w:rFonts w:cs="Times New Roman" w:hAnsi="Times New Roman" w:ascii="Times New Roman"/>
          <w:sz w:val="24"/>
          <w:szCs w:val="24"/>
        </w:rPr>
        <w:t xml:space="preserve"> 142,   dana </w:t>
      </w:r>
      <w:r w:rsidR="004F120A">
        <w:rPr>
          <w:rFonts w:cs="Times New Roman" w:hAnsi="Times New Roman" w:ascii="Times New Roman"/>
          <w:sz w:val="24"/>
          <w:szCs w:val="24"/>
        </w:rPr>
        <w:t>02</w:t>
      </w:r>
      <w:r w:rsidRPr="005E787B">
        <w:rPr>
          <w:rFonts w:cs="Times New Roman" w:hAnsi="Times New Roman" w:ascii="Times New Roman"/>
          <w:sz w:val="24"/>
          <w:szCs w:val="24"/>
        </w:rPr>
        <w:t xml:space="preserve">. </w:t>
      </w:r>
      <w:r w:rsidR="004F120A">
        <w:rPr>
          <w:rFonts w:cs="Times New Roman" w:hAnsi="Times New Roman" w:ascii="Times New Roman"/>
          <w:sz w:val="24"/>
          <w:szCs w:val="24"/>
        </w:rPr>
        <w:t>svib</w:t>
      </w:r>
      <w:r w:rsidRPr="005E787B">
        <w:rPr>
          <w:rFonts w:cs="Times New Roman" w:hAnsi="Times New Roman" w:ascii="Times New Roman"/>
          <w:sz w:val="24"/>
          <w:szCs w:val="24"/>
        </w:rPr>
        <w:t>nja 2018. godine,</w:t>
      </w:r>
    </w:p>
    <w:p w:rsidRDefault="005E787B" w:rsidP="005E787B" w:rsidR="005E787B" w:rsidRPr="005E78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E787B" w:rsidP="005E787B" w:rsidR="005E787B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    </w:t>
      </w:r>
    </w:p>
    <w:p w:rsidRDefault="005E787B" w:rsidP="005E787B" w:rsidR="005E787B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</w:p>
    <w:p w:rsidRDefault="005E787B" w:rsidP="005E787B" w:rsidR="005E787B">
      <w:pPr>
        <w:jc w:val="both"/>
      </w:pPr>
      <w:r>
        <w:t>I.</w:t>
      </w:r>
      <w:r>
        <w:tab/>
        <w:t>Određuje se nagrada stečajnom  upravitelju Milan</w:t>
      </w:r>
      <w:r w:rsidR="004F120A">
        <w:t>u</w:t>
      </w:r>
      <w:r>
        <w:t xml:space="preserve"> Ljubičić, Kolan, </w:t>
      </w:r>
      <w:proofErr w:type="spellStart"/>
      <w:r>
        <w:t>Šimuni</w:t>
      </w:r>
      <w:proofErr w:type="spellEnd"/>
      <w:r>
        <w:t xml:space="preserve"> 142, OIB: 87161295116, za obavljene poslove u ovom stečajnom postupku u ukupnom bruto iznosu od 3.000,00 kn. </w:t>
      </w:r>
    </w:p>
    <w:p w:rsidRDefault="005E787B" w:rsidP="005E787B" w:rsidR="005E787B">
      <w:pPr>
        <w:jc w:val="both"/>
      </w:pPr>
    </w:p>
    <w:p w:rsidRDefault="005E787B" w:rsidP="005E787B" w:rsidR="005E787B">
      <w:pPr>
        <w:jc w:val="both"/>
      </w:pPr>
      <w:r>
        <w:t xml:space="preserve"> II.</w:t>
      </w:r>
      <w:r>
        <w:tab/>
        <w:t>Nagrada stečajnom upravitelju biti će isplaćena iz Fonda za namirenje troškova stečajnog postupka-zbirne kartice suca Vukovića.</w:t>
      </w:r>
    </w:p>
    <w:p w:rsidRDefault="005E787B" w:rsidP="005E787B" w:rsidR="005E787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E787B" w:rsidP="005E787B" w:rsidR="005E787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  <w:t>Ovo rješenje objaviti će se na mrežnoj stranici e-oglasne ploče suda.</w:t>
      </w:r>
    </w:p>
    <w:p w:rsidRDefault="005E787B" w:rsidP="005E787B" w:rsidR="005E787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E787B" w:rsidP="005E787B" w:rsidR="005E787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  <w:t>Isplata će izvršiti nakon pravomoćnosti ovog rješenja na račun stečajnog upravitelja broj IBAN:HR4223600003113715522.</w:t>
      </w:r>
    </w:p>
    <w:p w:rsidRDefault="005E787B" w:rsidP="005E787B" w:rsidR="005E787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E787B" w:rsidP="005E787B" w:rsidR="005E787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5E787B" w:rsidP="005E787B" w:rsidR="005E787B" w:rsidRPr="00A3432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4329" w:rsidP="009E4273" w:rsidR="005E787B">
      <w:pPr>
        <w:pStyle w:val="Bezproreda"/>
        <w:jc w:val="both"/>
      </w:pPr>
      <w:r w:rsidRPr="00A34329">
        <w:rPr>
          <w:rFonts w:cs="Times New Roman" w:hAnsi="Times New Roman" w:ascii="Times New Roman"/>
          <w:sz w:val="24"/>
          <w:szCs w:val="24"/>
        </w:rPr>
        <w:tab/>
        <w:t>Na temelj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A3432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Pr="00A34329">
        <w:rPr>
          <w:rFonts w:cs="Times New Roman" w:hAnsi="Times New Roman" w:ascii="Times New Roman"/>
          <w:sz w:val="24"/>
          <w:szCs w:val="24"/>
        </w:rPr>
        <w:t>ješenj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A34329">
        <w:rPr>
          <w:rFonts w:cs="Times New Roman" w:hAnsi="Times New Roman" w:ascii="Times New Roman"/>
          <w:sz w:val="24"/>
          <w:szCs w:val="24"/>
        </w:rPr>
        <w:t xml:space="preserve"> ovog suda broj 1.St-106</w:t>
      </w:r>
      <w:r w:rsidR="009E4273">
        <w:rPr>
          <w:rFonts w:cs="Times New Roman" w:hAnsi="Times New Roman" w:ascii="Times New Roman"/>
          <w:sz w:val="24"/>
          <w:szCs w:val="24"/>
        </w:rPr>
        <w:t>0</w:t>
      </w:r>
      <w:r w:rsidRPr="00A34329">
        <w:rPr>
          <w:rFonts w:cs="Times New Roman" w:hAnsi="Times New Roman" w:ascii="Times New Roman"/>
          <w:sz w:val="24"/>
          <w:szCs w:val="24"/>
        </w:rPr>
        <w:t xml:space="preserve">/2015 od 11. siječnja 2018. godine otvoren je stečajni postupak nad stečajnim dužnikom  NECTO d.o.o. u stečaju Split, Vrgoračka 1, OIB: 87068125605. Istim rješenjem za stečajnog upravitelja imenovan je  Milan Ljubičić, Kolan, </w:t>
      </w:r>
      <w:proofErr w:type="spellStart"/>
      <w:r w:rsidRPr="00A34329">
        <w:rPr>
          <w:rFonts w:cs="Times New Roman" w:hAnsi="Times New Roman" w:ascii="Times New Roman"/>
          <w:sz w:val="24"/>
          <w:szCs w:val="24"/>
        </w:rPr>
        <w:t>Šimuni</w:t>
      </w:r>
      <w:proofErr w:type="spellEnd"/>
      <w:r w:rsidRPr="00A34329">
        <w:rPr>
          <w:rFonts w:cs="Times New Roman" w:hAnsi="Times New Roman" w:ascii="Times New Roman"/>
          <w:sz w:val="24"/>
          <w:szCs w:val="24"/>
        </w:rPr>
        <w:t xml:space="preserve"> 142, OIB: 87161295116</w:t>
      </w:r>
      <w:r>
        <w:t xml:space="preserve">. </w:t>
      </w:r>
    </w:p>
    <w:p w:rsidRDefault="005E787B" w:rsidP="005E787B" w:rsidR="005E787B">
      <w:pPr>
        <w:jc w:val="both"/>
      </w:pPr>
    </w:p>
    <w:p w:rsidRDefault="005E787B" w:rsidP="005E787B" w:rsidR="005E787B">
      <w:r>
        <w:tab/>
        <w:t>Na ispitnom ročištu od 2</w:t>
      </w:r>
      <w:r w:rsidR="00A34329">
        <w:t>9</w:t>
      </w:r>
      <w:r>
        <w:t xml:space="preserve">.ožujka 2018.godine, ispitane su tražbine stečajnih vjerovnika , nakon čeka je sud sastavio tablicu ispitanih tražbina te donio rješenje  u utvrđenim tražbinama. Osporenih tražbina nije bilo. </w:t>
      </w:r>
    </w:p>
    <w:p w:rsidRDefault="005E787B" w:rsidP="005E787B" w:rsidR="005E787B"/>
    <w:p w:rsidRDefault="005E787B" w:rsidP="005E787B" w:rsidR="005E787B">
      <w:pPr>
        <w:ind w:firstLine="708"/>
        <w:rPr>
          <w:b/>
        </w:rPr>
      </w:pPr>
      <w:r>
        <w:t>Nakon toga je održano izvještajno ročište na kojem su prisutni vjerovnici odlučili da se u ovom stečajnom postupku pristupi obustavi i zaključenju stečajnog postupka na temelju odredbe čl.293 Stečajnog zakona zato što stečajni dužnik ne raspolaže stečajnom masom dostatnom za podmirenje troškova stečajnog postupka na temelju predračuna stečajnog upravitelja od 1</w:t>
      </w:r>
      <w:r w:rsidR="004F120A">
        <w:t>2</w:t>
      </w:r>
      <w:r>
        <w:t xml:space="preserve">.ožujka 2018.godine. </w:t>
      </w:r>
    </w:p>
    <w:p w:rsidRDefault="005E787B" w:rsidP="005E787B" w:rsidR="005E787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E787B" w:rsidP="005E787B" w:rsidR="005E787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E787B" w:rsidP="005E787B" w:rsidR="005E787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>1.St-1</w:t>
      </w:r>
      <w:r w:rsidR="004F120A">
        <w:rPr>
          <w:rFonts w:cs="Times New Roman" w:hAnsi="Times New Roman" w:ascii="Times New Roman"/>
          <w:b/>
          <w:sz w:val="24"/>
          <w:szCs w:val="24"/>
        </w:rPr>
        <w:t>060</w:t>
      </w:r>
      <w:r>
        <w:rPr>
          <w:rFonts w:cs="Times New Roman" w:hAnsi="Times New Roman" w:ascii="Times New Roman"/>
          <w:b/>
          <w:sz w:val="24"/>
          <w:szCs w:val="24"/>
        </w:rPr>
        <w:t>/201</w:t>
      </w:r>
      <w:r w:rsidR="004F120A">
        <w:rPr>
          <w:rFonts w:cs="Times New Roman" w:hAnsi="Times New Roman" w:ascii="Times New Roman"/>
          <w:b/>
          <w:sz w:val="24"/>
          <w:szCs w:val="24"/>
        </w:rPr>
        <w:t>5</w:t>
      </w:r>
    </w:p>
    <w:p w:rsidRDefault="005E787B" w:rsidP="005E787B" w:rsidR="005E787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E787B" w:rsidP="005E787B" w:rsidR="005E787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je ovom sudu  dana </w:t>
      </w:r>
      <w:r w:rsidR="004F120A">
        <w:rPr>
          <w:rFonts w:cs="Times New Roman" w:hAnsi="Times New Roman" w:ascii="Times New Roman"/>
          <w:sz w:val="24"/>
          <w:szCs w:val="24"/>
        </w:rPr>
        <w:t>02</w:t>
      </w:r>
      <w:r>
        <w:rPr>
          <w:rFonts w:cs="Times New Roman" w:hAnsi="Times New Roman" w:ascii="Times New Roman"/>
          <w:sz w:val="24"/>
          <w:szCs w:val="24"/>
        </w:rPr>
        <w:t>.</w:t>
      </w:r>
      <w:r w:rsidR="004F120A">
        <w:rPr>
          <w:rFonts w:cs="Times New Roman" w:hAnsi="Times New Roman" w:ascii="Times New Roman"/>
          <w:sz w:val="24"/>
          <w:szCs w:val="24"/>
        </w:rPr>
        <w:t>svibnja</w:t>
      </w:r>
      <w:r>
        <w:rPr>
          <w:rFonts w:cs="Times New Roman" w:hAnsi="Times New Roman" w:ascii="Times New Roman"/>
          <w:sz w:val="24"/>
          <w:szCs w:val="24"/>
        </w:rPr>
        <w:t xml:space="preserve"> 2018. godine podnio  prijedlog za određivanje nagrade za rad u ovom  postupku sukladno odredbi čl. 94 SZ te Uredbi o kriterijima o načinu obračuna  i plaćanja nagrade stečajnim upraviteljima. </w:t>
      </w:r>
    </w:p>
    <w:p w:rsidRDefault="005E787B" w:rsidP="005E787B" w:rsidR="005E787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E787B" w:rsidP="005E787B" w:rsidR="005E787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94.s t.1.  Stečajnog zakona  (NN 71/15 i 104/17 -dalje SZ) propisano je da stečajni upravitelj ima pravo na nagradu za svoj rad te na naknadu stvarnih troškova, time da je u st.2. istog članka propisano da nagradu stečajnom upravitelju rješenjem određuje stečajni sudac prema posebnom propisu kojim Vlada Republike Hrvatske određuje kriterije i način obračuna i plaćanje nagrade stečajnim upraviteljima.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5E787B" w:rsidP="005E787B" w:rsidR="005E787B">
      <w:pPr>
        <w:rPr>
          <w:b/>
        </w:rPr>
      </w:pPr>
      <w:r>
        <w:t xml:space="preserve"> </w:t>
      </w:r>
    </w:p>
    <w:p w:rsidRDefault="005E787B" w:rsidP="005E787B" w:rsidR="005E787B">
      <w:pPr>
        <w:ind w:firstLine="708"/>
      </w:pPr>
      <w:r>
        <w:t xml:space="preserve">Odredbom čl. 4 . Uredbe o kriterijima i načinu obračuna plaćanje nagrade stečajnim upraviteljima  ( NN 105/2015) propisano je da visinu nagrade, u vrijeme obustave odnosno zaključenja stečajnog postupka određuje stečajni sudac uzimajući u obzir obujam poslova i rad stečajnog upravitelja, te vrijednost unovčene stečajne mase. </w:t>
      </w:r>
    </w:p>
    <w:p w:rsidRDefault="005E787B" w:rsidP="005E787B" w:rsidR="005E787B">
      <w:r>
        <w:tab/>
      </w:r>
      <w:r>
        <w:tab/>
      </w:r>
      <w:r>
        <w:tab/>
      </w:r>
      <w:r>
        <w:tab/>
      </w:r>
    </w:p>
    <w:p w:rsidRDefault="005E787B" w:rsidP="005E787B" w:rsidR="005E787B">
      <w:pPr>
        <w:jc w:val="both"/>
      </w:pPr>
      <w:r>
        <w:tab/>
      </w:r>
      <w:r>
        <w:tab/>
        <w:t>Neovisno o činjenici što u ovom stečajnom postupku nije došlo do unovčenja stečajne mase, zato što dužnik ne raspolaže stečajnom masom koja se može unovčiti u stečajnom postupku, prema stajalištu ovog suda, stečajni upravitelj ima pravo nagradu, uzimajući u obzir  činjenicu da je stečajni upravitelj nakon imenovanja, u ovom stečajnom postupku obavi poslove propisane stečajnim zakonom i to: ispitao prijavljene tražbine stečajnih vjerovnika, dostavio izvješće o gospodarskom položaju stečajnog dužnika i njegovim uzrocima, dao pregled imovine i obveza stečajnog dužnika, sastavio predračun troškova stečajnog postupka te sudjelovao na ispitnom i izvještajnom ročištu koje je održano 2</w:t>
      </w:r>
      <w:r w:rsidR="004F120A">
        <w:t>9</w:t>
      </w:r>
      <w:r>
        <w:t>.ožujka 2018.godine,  radi čega je sud temeljem odredbe čl. 94. st.1. SZ-a primjenom čl. 4.st.1.Uredbe, stečajnom upravitelju kao primjerenu nagradu u ovom stečajnom postupku odredio iznos od 3.000,00 kn, koji će stečajnom upravitelju biti isplaćen  nakon pravomoćnosti rješenja iz Fonda za namirenje troškova stečajnog postupka-zbirne kartice suca Vukovića, pa je slijedom svega naprijed navedenog, odlučeno kao u točki I. izreke ovog rješenja.</w:t>
      </w:r>
    </w:p>
    <w:p w:rsidRDefault="005E787B" w:rsidP="005E787B" w:rsidR="005E787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E787B" w:rsidP="005E787B" w:rsidR="005E787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Primjenom odredbi čl.441.st.2. Stečajnog zakona  (NN 71/15) a u vezi s čl.12.st.1. i čl.3.SZ-a odlučeno je kao pod točkom III izreke ovog rješenja. </w:t>
      </w:r>
    </w:p>
    <w:p w:rsidRDefault="005E787B" w:rsidP="005E787B" w:rsidR="005E787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5E787B" w:rsidP="005E787B" w:rsidR="005E787B">
      <w:pPr>
        <w:pStyle w:val="Bezproreda"/>
        <w:ind w:firstLine="708" w:left="141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4F120A">
        <w:rPr>
          <w:rFonts w:cs="Times New Roman" w:hAnsi="Times New Roman" w:ascii="Times New Roman"/>
          <w:sz w:val="24"/>
          <w:szCs w:val="24"/>
        </w:rPr>
        <w:t>02</w:t>
      </w:r>
      <w:r>
        <w:rPr>
          <w:rFonts w:cs="Times New Roman" w:hAnsi="Times New Roman" w:ascii="Times New Roman"/>
          <w:sz w:val="24"/>
          <w:szCs w:val="24"/>
        </w:rPr>
        <w:t>.</w:t>
      </w:r>
      <w:r w:rsidR="004F120A">
        <w:rPr>
          <w:rFonts w:cs="Times New Roman" w:hAnsi="Times New Roman" w:ascii="Times New Roman"/>
          <w:sz w:val="24"/>
          <w:szCs w:val="24"/>
        </w:rPr>
        <w:t>svibnja</w:t>
      </w:r>
      <w:r>
        <w:rPr>
          <w:rFonts w:cs="Times New Roman" w:hAnsi="Times New Roman" w:ascii="Times New Roman"/>
          <w:sz w:val="24"/>
          <w:szCs w:val="24"/>
        </w:rPr>
        <w:t xml:space="preserve">  2018. godine.</w:t>
      </w:r>
    </w:p>
    <w:p w:rsidRDefault="005E787B" w:rsidP="005E787B" w:rsidR="005E787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S  U  D  A  C </w:t>
      </w:r>
    </w:p>
    <w:p w:rsidRDefault="005E787B" w:rsidP="005E787B" w:rsidR="005E787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E787B" w:rsidP="005E787B" w:rsidR="005E787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Velimir Vuković</w:t>
      </w:r>
    </w:p>
    <w:p w:rsidRDefault="005E787B" w:rsidP="005E787B" w:rsidR="005E787B">
      <w:pPr>
        <w:pStyle w:val="Bezproreda"/>
        <w:rPr>
          <w:rFonts w:cs="Times New Roman" w:hAnsi="Times New Roman" w:ascii="Times New Roman"/>
          <w:sz w:val="24"/>
          <w:szCs w:val="24"/>
          <w:lang w:eastAsia="ar-SA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E787B" w:rsidP="005E787B" w:rsidR="005E787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 Visokom trgovačkom sudu RH u Zagrebu. Žalba se podnosi putem ovog suda u 3 primjerka u roku od 8 dana od dana primitka pisanog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ovog rješenja. odnosno  u roku od 8 dana nakon objave rješenja na mrežnoj stranici e-oglasnoj ploči ovog suda.</w:t>
      </w:r>
    </w:p>
    <w:p w:rsidRDefault="005E787B" w:rsidP="005E787B" w:rsidR="005E787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E787B" w:rsidP="005E787B" w:rsidR="005E787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 N A :</w:t>
      </w:r>
    </w:p>
    <w:p w:rsidRDefault="005E787B" w:rsidP="005E787B" w:rsidR="005E787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-Stečajnom upravitelju</w:t>
      </w:r>
    </w:p>
    <w:p w:rsidRDefault="005E787B" w:rsidP="005E787B" w:rsidR="005E787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-Mrežna stranica e-oglasne ploče</w:t>
      </w:r>
    </w:p>
    <w:p w:rsidRDefault="005E787B" w:rsidP="005E787B" w:rsidR="005E787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87B"/>
    <w:rsid w:val="00097668"/>
    <w:rsid w:val="0045159A"/>
    <w:rsid w:val="004F120A"/>
    <w:rsid w:val="005E787B"/>
    <w:rsid w:val="009E4273"/>
    <w:rsid w:val="00A34329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787B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E787B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78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787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15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159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159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59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59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787B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E787B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78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787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15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59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59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59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59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91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026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094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1060</izvorni_sadrzaj>
    <derivirana_varijabla naziv="DomainObject.Predmet.Broj_1">1060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travnja 2018.</izvorni_sadrzaj>
    <derivirana_varijabla naziv="DomainObject.Predmet.DatumRjesavanja_1">18.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St-1060/2015</izvorni_sadrzaj>
    <derivirana_varijabla naziv="DomainObject.Predmet.OznakaBroj_1">St-1060/2015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NECTO d.o.o. za zastupanje u osiguranju u stečaju zastupanog po punomoćniku Josipa Sičenica</izvorni_sadrzaj>
    <derivirana_varijabla naziv="DomainObject.Predmet.ProtustrankaFormated_1">  NECTO d.o.o. za zastupanje u osiguranju u stečaju zastupanog po punomoćniku Josipa Sičenica</derivirana_varijabla>
  </DomainObject.Predmet.ProtustrankaFormated>
  <DomainObject.Predmet.ProtustrankaFormatedOIB>
    <izvorni_sadrzaj>  NECTO d.o.o. za zastupanje u osiguranju u stečaju, OIB 87068125605 zastupanog po punomoćniku Josipa Sičenica</izvorni_sadrzaj>
    <derivirana_varijabla naziv="DomainObject.Predmet.ProtustrankaFormatedOIB_1">  NECTO d.o.o. za zastupanje u osiguranju u stečaju, OIB 87068125605 zastupanog po punomoćniku Josipa Sičenica</derivirana_varijabla>
  </DomainObject.Predmet.ProtustrankaFormatedOIB>
  <DomainObject.Predmet.ProtustrankaFormatedWithAdress>
    <izvorni_sadrzaj> NECTO d.o.o. za zastupanje u osiguranju u stečaju, Vrgoračka 1, 21000 Split zastupanog po punomoćniku Josipa Sičenica</izvorni_sadrzaj>
    <derivirana_varijabla naziv="DomainObject.Predmet.ProtustrankaFormatedWithAdress_1"> NECTO d.o.o. za zastupanje u osiguranju u stečaju, Vrgoračka 1, 21000 Split zastupanog po punomoćniku Josipa Sičenica</derivirana_varijabla>
  </DomainObject.Predmet.ProtustrankaFormatedWithAdress>
  <DomainObject.Predmet.ProtustrankaFormatedWithAdressOIB>
    <izvorni_sadrzaj> NECTO d.o.o. za zastupanje u osiguranju u stečaju, OIB 87068125605, Vrgoračka 1, 21000 Split zastupanog po punomoćniku Josipa Sičenica</izvorni_sadrzaj>
    <derivirana_varijabla naziv="DomainObject.Predmet.ProtustrankaFormatedWithAdressOIB_1"> NECTO d.o.o. za zastupanje u osiguranju u stečaju, OIB 87068125605, Vrgoračka 1, 21000 Split zastupanog po punomoćniku Josipa Sičenica</derivirana_varijabla>
  </DomainObject.Predmet.ProtustrankaFormatedWithAdressOIB>
  <DomainObject.Predmet.ProtustrankaWithAdress>
    <izvorni_sadrzaj>NECTO d.o.o. za zastupanje u osiguranju u stečaju Vrgoračka 1, 21000 Split</izvorni_sadrzaj>
    <derivirana_varijabla naziv="DomainObject.Predmet.ProtustrankaWithAdress_1">NECTO d.o.o. za zastupanje u osiguranju u stečaju Vrgoračka 1, 21000 Split</derivirana_varijabla>
  </DomainObject.Predmet.ProtustrankaWithAdress>
  <DomainObject.Predmet.ProtustrankaWithAdressOIB>
    <izvorni_sadrzaj>NECTO d.o.o. za zastupanje u osiguranju u stečaju, OIB 87068125605, Vrgoračka 1, 21000 Split</izvorni_sadrzaj>
    <derivirana_varijabla naziv="DomainObject.Predmet.ProtustrankaWithAdressOIB_1">NECTO d.o.o. za zastupanje u osiguranju u stečaju, OIB 87068125605, Vrgoračka 1, 21000 Split</derivirana_varijabla>
  </DomainObject.Predmet.ProtustrankaWithAdressOIB>
  <DomainObject.Predmet.ProtustrankaNazivFormated>
    <izvorni_sadrzaj>NECTO d.o.o. za zastupanje u osiguranju u stečaju</izvorni_sadrzaj>
    <derivirana_varijabla naziv="DomainObject.Predmet.ProtustrankaNazivFormated_1">NECTO d.o.o. za zastupanje u osiguranju u stečaju</derivirana_varijabla>
  </DomainObject.Predmet.ProtustrankaNazivFormated>
  <DomainObject.Predmet.ProtustrankaNazivFormatedOIB>
    <izvorni_sadrzaj>NECTO d.o.o. za zastupanje u osiguranju u stečaju, OIB 87068125605</izvorni_sadrzaj>
    <derivirana_varijabla naziv="DomainObject.Predmet.ProtustrankaNazivFormatedOIB_1">NECTO d.o.o. za zastupanje u osiguranju u stečaju, OIB 87068125605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 b, 21000 Split</izvorni_sadrzaj>
    <derivirana_varijabla naziv="DomainObject.Predmet.StrankaFormatedWithAdress_1"> FINANCIJSKA AGENCIJA, RC SPLIT, Mažur. šet. 24 b, 21000 Split</derivirana_varijabla>
  </DomainObject.Predmet.StrankaFormatedWithAdress>
  <DomainObject.Predmet.StrankaFormatedWithAdressOIB>
    <izvorni_sadrzaj> FINANCIJSKA AGENCIJA, RC SPLIT, OIB 85821130368, Mažur. šet. 24 b, 21000 Split</izvorni_sadrzaj>
    <derivirana_varijabla naziv="DomainObject.Predmet.StrankaFormatedWithAdressOIB_1"> FINANCIJSKA AGENCIJA, RC SPLIT, OIB 85821130368, Mažur. šet. 24 b, 21000 Split</derivirana_varijabla>
  </DomainObject.Predmet.StrankaFormatedWithAdressOIB>
  <DomainObject.Predmet.StrankaWithAdress>
    <izvorni_sadrzaj>FINANCIJSKA AGENCIJA, RC SPLIT Mažur. šet. 24 b,21000 Split</izvorni_sadrzaj>
    <derivirana_varijabla naziv="DomainObject.Predmet.StrankaWithAdress_1">FINANCIJSKA AGENCIJA, RC SPLIT Mažur. šet. 24 b,21000 Split</derivirana_varijabla>
  </DomainObject.Predmet.StrankaWithAdress>
  <DomainObject.Predmet.StrankaWithAdressOIB>
    <izvorni_sadrzaj>FINANCIJSKA AGENCIJA, RC SPLIT, OIB 85821130368, Mažur. šet. 24 b,21000 Split</izvorni_sadrzaj>
    <derivirana_varijabla naziv="DomainObject.Predmet.StrankaWithAdressOIB_1">FINANCIJSKA AGENCIJA, RC SPLIT, OIB 85821130368, Mažur.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50109.14</izvorni_sadrzaj>
    <derivirana_varijabla naziv="DomainObject.Predmet.TrenutnaVrijednost_1">50109.14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 b, 21000 Split</item>
    </izvorni_sadrzaj>
    <derivirana_varijabla naziv="DomainObject.Predmet.StrankaListFormatedWithAdress_1">
      <item>FINANCIJSKA AGENCIJA, RC SPLIT, Mažur. šet. 24 b, 21000 Split</item>
    </derivirana_varijabla>
  </DomainObject.Predmet.StrankaListFormatedWithAdress>
  <DomainObject.Predmet.StrankaListFormatedWithAdressOIB>
    <izvorni_sadrzaj>
      <item>FINANCIJSKA AGENCIJA, RC SPLIT, OIB 85821130368, Mažur. šet. 24 b, 21000 Split</item>
    </izvorni_sadrzaj>
    <derivirana_varijabla naziv="DomainObject.Predmet.StrankaListFormatedWithAdressOIB_1">
      <item>FINANCIJSKA AGENCIJA, RC SPLIT, OIB 85821130368, Mažur.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NECTO d.o.o. za zastupanje u osiguranju u stečaju zastupanog po punomoćniku Josipa Sičenica</item>
    </izvorni_sadrzaj>
    <derivirana_varijabla naziv="DomainObject.Predmet.ProtuStrankaListFormated_1">
      <item>NECTO d.o.o. za zastupanje u osiguranju u stečaju zastupanog po punomoćniku Josipa Sičenica</item>
    </derivirana_varijabla>
  </DomainObject.Predmet.ProtuStrankaListFormated>
  <DomainObject.Predmet.ProtuStrankaListFormatedOIB>
    <izvorni_sadrzaj>
      <item>NECTO d.o.o. za zastupanje u osiguranju u stečaju, OIB 87068125605 zastupanog po punomoćniku Josipa Sičenica</item>
    </izvorni_sadrzaj>
    <derivirana_varijabla naziv="DomainObject.Predmet.ProtuStrankaListFormatedOIB_1">
      <item>NECTO d.o.o. za zastupanje u osiguranju u stečaju, OIB 87068125605 zastupanog po punomoćniku Josipa Sičenica</item>
    </derivirana_varijabla>
  </DomainObject.Predmet.ProtuStrankaListFormatedOIB>
  <DomainObject.Predmet.ProtuStrankaListFormatedWithAdress>
    <izvorni_sadrzaj>
      <item>NECTO d.o.o. za zastupanje u osiguranju u stečaju, Vrgoračka 1, 21000 Split zastupanog po punomoćniku Josipa Sičenica</item>
    </izvorni_sadrzaj>
    <derivirana_varijabla naziv="DomainObject.Predmet.ProtuStrankaListFormatedWithAdress_1">
      <item>NECTO d.o.o. za zastupanje u osiguranju u stečaju, Vrgoračka 1, 21000 Split zastupanog po punomoćniku Josipa Sičenica</item>
    </derivirana_varijabla>
  </DomainObject.Predmet.ProtuStrankaListFormatedWithAdress>
  <DomainObject.Predmet.ProtuStrankaListFormatedWithAdressOIB>
    <izvorni_sadrzaj>
      <item>NECTO d.o.o. za zastupanje u osiguranju u stečaju, OIB 87068125605, Vrgoračka 1, 21000 Split zastupanog po punomoćniku Josipa Sičenica</item>
    </izvorni_sadrzaj>
    <derivirana_varijabla naziv="DomainObject.Predmet.ProtuStrankaListFormatedWithAdressOIB_1">
      <item>NECTO d.o.o. za zastupanje u osiguranju u stečaju, OIB 87068125605, Vrgoračka 1, 21000 Split zastupanog po punomoćniku Josipa Sičenica</item>
    </derivirana_varijabla>
  </DomainObject.Predmet.ProtuStrankaListFormatedWithAdressOIB>
  <DomainObject.Predmet.ProtuStrankaListNazivFormated>
    <izvorni_sadrzaj>
      <item>NECTO d.o.o. za zastupanje u osiguranju u stečaju</item>
    </izvorni_sadrzaj>
    <derivirana_varijabla naziv="DomainObject.Predmet.ProtuStrankaListNazivFormated_1">
      <item>NECTO d.o.o. za zastupanje u osiguranju u stečaju</item>
    </derivirana_varijabla>
  </DomainObject.Predmet.ProtuStrankaListNazivFormated>
  <DomainObject.Predmet.ProtuStrankaListNazivFormatedOIB>
    <izvorni_sadrzaj>
      <item>NECTO d.o.o. za zastupanje u osiguranju u stečaju, OIB 87068125605</item>
    </izvorni_sadrzaj>
    <derivirana_varijabla naziv="DomainObject.Predmet.ProtuStrankaListNazivFormatedOIB_1">
      <item>NECTO d.o.o. za zastupanje u osiguranju u stečaju, OIB 87068125605</item>
    </derivirana_varijabla>
  </DomainObject.Predmet.ProtuStrankaListNazivFormatedOIB>
  <DomainObject.Predmet.OstaliListFormated>
    <izvorni_sadrzaj>
      <item>Josipa Sičenica punomoćnik sudionika u postupku NECTO d.o.o. za zastupanje u osiguranju u stečaju</item>
    </izvorni_sadrzaj>
    <derivirana_varijabla naziv="DomainObject.Predmet.OstaliListFormated_1">
      <item>Josipa Sičenica punomoćnik sudionika u postupku NECTO d.o.o. za zastupanje u osiguranju u stečaju</item>
    </derivirana_varijabla>
  </DomainObject.Predmet.OstaliListFormated>
  <DomainObject.Predmet.OstaliListFormatedOIB>
    <izvorni_sadrzaj>
      <item>Josipa Sičenica, OIB 38175580169 punomoćnik sudionika u postupku NECTO d.o.o. za zastupanje u osiguranju u stečaju</item>
    </izvorni_sadrzaj>
    <derivirana_varijabla naziv="DomainObject.Predmet.OstaliListFormatedOIB_1">
      <item>Josipa Sičenica, OIB 38175580169 punomoćnik sudionika u postupku NECTO d.o.o. za zastupanje u osiguranju u stečaju</item>
    </derivirana_varijabla>
  </DomainObject.Predmet.OstaliListFormatedOIB>
  <DomainObject.Predmet.OstaliListFormatedWithAdress>
    <izvorni_sadrzaj>
      <item>Josipa Sičenica, Imotska 5, 21311 Stobreč punomoćnik sudionika u postupku NECTO d.o.o. za zastupanje u osiguranju u stečaju</item>
    </izvorni_sadrzaj>
    <derivirana_varijabla naziv="DomainObject.Predmet.OstaliListFormatedWithAdress_1">
      <item>Josipa Sičenica, Imotska 5, 21311 Stobreč punomoćnik sudionika u postupku NECTO d.o.o. za zastupanje u osiguranju u stečaju</item>
    </derivirana_varijabla>
  </DomainObject.Predmet.OstaliListFormatedWithAdress>
  <DomainObject.Predmet.OstaliListFormatedWithAdressOIB>
    <izvorni_sadrzaj>
      <item>Josipa Sičenica, OIB 38175580169, Imotska 5, 21311 Stobreč punomoćnik sudionika u postupku NECTO d.o.o. za zastupanje u osiguranju u stečaju</item>
    </izvorni_sadrzaj>
    <derivirana_varijabla naziv="DomainObject.Predmet.OstaliListFormatedWithAdressOIB_1">
      <item>Josipa Sičenica, OIB 38175580169, Imotska 5, 21311 Stobreč punomoćnik sudionika u postupku NECTO d.o.o. za zastupanje u osiguranju u stečaju</item>
    </derivirana_varijabla>
  </DomainObject.Predmet.OstaliListFormatedWithAdressOIB>
  <DomainObject.Predmet.OstaliListNazivFormated>
    <izvorni_sadrzaj>
      <item>Josipa Sičenica</item>
    </izvorni_sadrzaj>
    <derivirana_varijabla naziv="DomainObject.Predmet.OstaliListNazivFormated_1">
      <item>Josipa Sičenica</item>
    </derivirana_varijabla>
  </DomainObject.Predmet.OstaliListNazivFormated>
  <DomainObject.Predmet.OstaliListNazivFormatedOIB>
    <izvorni_sadrzaj>
      <item>Josipa Sičenica, OIB 38175580169</item>
    </izvorni_sadrzaj>
    <derivirana_varijabla naziv="DomainObject.Predmet.OstaliListNazivFormatedOIB_1">
      <item>Josipa Sičenica, OIB 38175580169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NECTO d.o.o. za zastupanje u osiguranju u stečaju</izvorni_sadrzaj>
    <derivirana_varijabla naziv="DomainObject.Predmet.ProtustrankaIDrugi_1">NECTO d.o.o. za zastupanje u osiguranju u stečaju</derivirana_varijabla>
  </DomainObject.Predmet.ProtustrankaIDrugi>
  <DomainObject.Predmet.StrankaIDrugiAdressOIB>
    <izvorni_sadrzaj>FINANCIJSKA AGENCIJA, RC SPLIT, OIB 85821130368, Mažur. šet. 24 b, 21000 Split</izvorni_sadrzaj>
    <derivirana_varijabla naziv="DomainObject.Predmet.StrankaIDrugiAdressOIB_1">FINANCIJSKA AGENCIJA, RC SPLIT, OIB 85821130368, Mažur. šet. 24 b, 21000 Split</derivirana_varijabla>
  </DomainObject.Predmet.StrankaIDrugiAdressOIB>
  <DomainObject.Predmet.ProtustrankaIDrugiAdressOIB>
    <izvorni_sadrzaj>NECTO d.o.o. za zastupanje u osiguranju u stečaju, OIB 87068125605, Vrgoračka 1, 21000 Split</izvorni_sadrzaj>
    <derivirana_varijabla naziv="DomainObject.Predmet.ProtustrankaIDrugiAdressOIB_1">NECTO d.o.o. za zastupanje u osiguranju u stečaju, OIB 87068125605, Vrgoračka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travnja 2018.</izvorni_sadrzaj>
    <derivirana_varijabla naziv="DomainObject.Predmet.OdlukaRjesenje.DatumDonosenjaOdluke_1">18.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St-1060/2015-41</izvorni_sadrzaj>
    <derivirana_varijabla naziv="DomainObject.Predmet.OdlukaRjesenje.Oznaka_1">St-1060/2015-41</derivirana_varijabla>
  </DomainObject.Predmet.OdlukaRjesenje.Oznaka>
  <DomainObject.Predmet.SudioniciListNaziv>
    <izvorni_sadrzaj>
      <item>NECTO d.o.o. za zastupanje u osiguranju u stečaju</item>
      <item>FINANCIJSKA AGENCIJA, RC SPLIT</item>
      <item>Josipa Sičenica</item>
    </izvorni_sadrzaj>
    <derivirana_varijabla naziv="DomainObject.Predmet.SudioniciListNaziv_1">
      <item>NECTO d.o.o. za zastupanje u osiguranju u stečaju</item>
      <item>FINANCIJSKA AGENCIJA, RC SPLIT</item>
      <item>Josipa Sičenica</item>
    </derivirana_varijabla>
  </DomainObject.Predmet.SudioniciListNaziv>
  <DomainObject.Predmet.SudioniciListAdressOIB>
    <izvorni_sadrzaj>
      <item>NECTO d.o.o. za zastupanje u osiguranju u stečaju, OIB 87068125605, Vrgoračka 1,21000 Split</item>
      <item>FINANCIJSKA AGENCIJA, RC SPLIT, OIB 85821130368, Mažur. šet. 24 b,21000 Split</item>
      <item>Josipa Sičenica, OIB 38175580169, Imotska 5,21311 Stobreč</item>
    </izvorni_sadrzaj>
    <derivirana_varijabla naziv="DomainObject.Predmet.SudioniciListAdressOIB_1">
      <item>NECTO d.o.o. za zastupanje u osiguranju u stečaju, OIB 87068125605, Vrgoračka 1,21000 Split</item>
      <item>FINANCIJSKA AGENCIJA, RC SPLIT, OIB 85821130368, Mažur. šet. 24 b,21000 Split</item>
      <item>Josipa Sičenica, OIB 38175580169, Imotska 5,21311 Stobreč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87068125605</item>
      <item>, OIB 85821130368</item>
      <item>, OIB 38175580169</item>
    </izvorni_sadrzaj>
    <derivirana_varijabla naziv="DomainObject.Predmet.SudioniciListNazivOIB_1">
      <item>, OIB 87068125605</item>
      <item>, OIB 85821130368</item>
      <item>, OIB 38175580169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668</properties:Words>
  <properties:Characters>3888</properties:Characters>
  <properties:Lines>94</properties:Lines>
  <properties:Paragraphs>30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2018-05-02T07:21:00Z</dcterms:created>
  <dc:creator>Velimir Vuković</dc:creator>
  <cp:lastModifiedBy>Velimir Vuković</cp:lastModifiedBy>
  <cp:lastPrinted>2018-05-02T07:35:00Z</cp:lastPrinted>
  <dcterms:modified xmlns:xsi="http://www.w3.org/2001/XMLSchema-instance" xsi:type="dcterms:W3CDTF">2018-05-02T07:36:00Z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(1.st-1060-15 nagrada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