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387f5cc" w14:textId="387f5cc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F52E02">
        <w:t>12</w:t>
      </w:r>
      <w:r w:rsidR="00AA2FC4">
        <w:t>/</w:t>
      </w:r>
      <w:r w:rsidR="0019301D">
        <w:t>1</w:t>
      </w:r>
      <w:r w:rsidR="00F52E02">
        <w:t>9</w:t>
      </w:r>
      <w:r w:rsidR="00C675FC">
        <w:t>-</w:t>
      </w:r>
      <w:r w:rsidR="00412BF4">
        <w:t>11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1D69C1">
        <w:t>27</w:t>
      </w:r>
      <w:r w:rsidR="000E039A">
        <w:t xml:space="preserve">. </w:t>
      </w:r>
      <w:r w:rsidR="001D69C1">
        <w:t>kolovoza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52E02">
        <w:t xml:space="preserve">VIRSKI DOM </w:t>
      </w:r>
      <w:r w:rsidRPr="00A56DCC" w:rsidR="00F52E02">
        <w:t xml:space="preserve">d.o.o., </w:t>
      </w:r>
      <w:r w:rsidR="00F52E02">
        <w:t>Vir</w:t>
      </w:r>
      <w:r w:rsidRPr="00A56DCC" w:rsidR="00F52E02">
        <w:t xml:space="preserve">, </w:t>
      </w:r>
      <w:proofErr w:type="spellStart"/>
      <w:r w:rsidR="00F52E02">
        <w:t>Pedinka</w:t>
      </w:r>
      <w:proofErr w:type="spellEnd"/>
      <w:r w:rsidR="00F52E02">
        <w:t xml:space="preserve"> X br. 32</w:t>
      </w:r>
      <w:r w:rsidRPr="00A56DCC" w:rsidR="00F52E02">
        <w:t xml:space="preserve">, OIB: </w:t>
      </w:r>
      <w:r w:rsidR="00F52E02">
        <w:t>43458474378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1D69C1">
      <w:pPr>
        <w:jc w:val="both"/>
      </w:pPr>
      <w:r>
        <w:t>Početak u 11</w:t>
      </w:r>
      <w:r w:rsidR="00076762">
        <w:t>,</w:t>
      </w:r>
      <w:r>
        <w:t>2</w:t>
      </w:r>
      <w:r w:rsidR="00CC35B1">
        <w:t>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9769C3" w:rsidP="009769C3" w:rsidRDefault="009769C3">
      <w:pPr>
        <w:jc w:val="both"/>
      </w:pPr>
    </w:p>
    <w:p w:rsidR="00F72557" w:rsidP="00F72557" w:rsidRDefault="00F72557">
      <w:pPr>
        <w:jc w:val="both"/>
      </w:pPr>
      <w:r w:rsidRPr="00816C78">
        <w:t>Za stečajnog dužnika:</w:t>
      </w:r>
      <w:r>
        <w:t xml:space="preserve"> </w:t>
      </w:r>
      <w:r w:rsidR="001D69C1">
        <w:t>nitko, dostava uredna</w:t>
      </w:r>
    </w:p>
    <w:p w:rsidRPr="00816C78" w:rsidR="00F72557" w:rsidP="00F72557" w:rsidRDefault="00F72557">
      <w:pPr>
        <w:jc w:val="both"/>
      </w:pPr>
      <w:r w:rsidRPr="00816C78">
        <w:t xml:space="preserve">                                       </w:t>
      </w:r>
    </w:p>
    <w:p w:rsidR="00F72557" w:rsidP="00F72557" w:rsidRDefault="00F72557">
      <w:pPr>
        <w:jc w:val="both"/>
      </w:pPr>
      <w:r w:rsidRPr="00816C78">
        <w:t>Za predlagatelja</w:t>
      </w:r>
      <w:r w:rsidR="001D69C1">
        <w:t>:  nitko</w:t>
      </w:r>
    </w:p>
    <w:p w:rsidR="00F72557" w:rsidP="00F72557" w:rsidRDefault="00F72557">
      <w:pPr>
        <w:jc w:val="both"/>
      </w:pPr>
    </w:p>
    <w:p w:rsidR="00F72557" w:rsidP="001D69C1" w:rsidRDefault="00F72557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1D69C1">
        <w:t>utvrđuje da nema uvjeta za održavanje današnjeg ročišta.</w:t>
      </w:r>
    </w:p>
    <w:p w:rsidR="001D69C1" w:rsidP="001D69C1" w:rsidRDefault="001D69C1">
      <w:pPr>
        <w:jc w:val="both"/>
      </w:pPr>
    </w:p>
    <w:p w:rsidR="00F72557" w:rsidP="00F72557" w:rsidRDefault="00F72557">
      <w:pPr>
        <w:jc w:val="both"/>
      </w:pPr>
      <w:r>
        <w:t xml:space="preserve">Sudac donosi </w:t>
      </w:r>
    </w:p>
    <w:p w:rsidR="00F72557" w:rsidP="00F72557" w:rsidRDefault="00F72557">
      <w:pPr>
        <w:jc w:val="both"/>
      </w:pPr>
    </w:p>
    <w:p w:rsidR="00F72557" w:rsidP="00F72557" w:rsidRDefault="00F72557">
      <w:pPr>
        <w:jc w:val="center"/>
      </w:pPr>
      <w:r>
        <w:t xml:space="preserve">r j e š e nj e </w:t>
      </w:r>
    </w:p>
    <w:p w:rsidRPr="000124EC" w:rsidR="00F72557" w:rsidP="00F72557" w:rsidRDefault="00F72557">
      <w:pPr>
        <w:jc w:val="both"/>
        <w:rPr>
          <w:b/>
        </w:rPr>
      </w:pPr>
    </w:p>
    <w:p w:rsidRPr="007A3E16" w:rsidR="00F72557" w:rsidP="00F72557" w:rsidRDefault="00F72557">
      <w:pPr>
        <w:jc w:val="both"/>
      </w:pPr>
      <w:r w:rsidRPr="007A3E16">
        <w:t>Odluka će biti donesena u zakonskom roku.</w:t>
      </w:r>
    </w:p>
    <w:p w:rsidR="00F72557" w:rsidP="00F72557" w:rsidRDefault="00F72557">
      <w:pPr>
        <w:jc w:val="both"/>
      </w:pPr>
    </w:p>
    <w:p w:rsidRPr="002C241F" w:rsidR="00F72557" w:rsidP="00F72557" w:rsidRDefault="00F72557">
      <w:pPr>
        <w:jc w:val="both"/>
      </w:pPr>
      <w:r w:rsidRPr="002C241F">
        <w:t xml:space="preserve">Dovršeno u </w:t>
      </w:r>
      <w:r w:rsidR="001D69C1">
        <w:t>11,25</w:t>
      </w:r>
      <w:r>
        <w:t xml:space="preserve"> sati</w:t>
      </w:r>
    </w:p>
    <w:p w:rsidR="00F72557" w:rsidP="00F72557" w:rsidRDefault="00F72557">
      <w:pPr>
        <w:jc w:val="both"/>
      </w:pPr>
    </w:p>
    <w:p w:rsidRPr="002C241F" w:rsidR="00F72557" w:rsidP="00F72557" w:rsidRDefault="00F72557">
      <w:pPr>
        <w:ind w:firstLine="708"/>
        <w:jc w:val="both"/>
      </w:pPr>
    </w:p>
    <w:p w:rsidRPr="002C241F" w:rsidR="00F72557" w:rsidP="00F72557" w:rsidRDefault="00F72557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F72557" w:rsidP="00F72557" w:rsidRDefault="00F72557"/>
    <w:p w:rsidRPr="002C241F" w:rsidR="00F72557" w:rsidP="00F72557" w:rsidRDefault="00F72557"/>
    <w:p w:rsidRPr="002C241F" w:rsidR="00F72557" w:rsidP="00F72557" w:rsidRDefault="00F72557"/>
    <w:p w:rsidRPr="002C241F" w:rsidR="00F72557" w:rsidP="00F72557" w:rsidRDefault="00F72557"/>
    <w:p w:rsidRPr="002C241F" w:rsidR="00F72557" w:rsidP="00F72557" w:rsidRDefault="00F72557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F72557" w:rsidP="00F72557" w:rsidRDefault="00F72557"/>
    <w:p w:rsidRPr="002C241F" w:rsidR="00F72557" w:rsidP="00F72557" w:rsidRDefault="00F72557">
      <w:pPr>
        <w:jc w:val="both"/>
      </w:pPr>
    </w:p>
    <w:p w:rsidRPr="002C241F" w:rsidR="00F72557" w:rsidP="00F72557" w:rsidRDefault="00F72557">
      <w:pPr>
        <w:jc w:val="both"/>
      </w:pPr>
    </w:p>
    <w:p w:rsidR="00F72557" w:rsidP="00F72557" w:rsidRDefault="00F72557">
      <w:pPr>
        <w:jc w:val="both"/>
      </w:pPr>
    </w:p>
    <w:p w:rsidR="00F72557" w:rsidP="00F72557" w:rsidRDefault="00F72557">
      <w:pPr>
        <w:jc w:val="both"/>
      </w:pPr>
    </w:p>
    <w:p w:rsidR="00F72557" w:rsidP="00F72557" w:rsidRDefault="00F72557">
      <w:pPr>
        <w:jc w:val="both"/>
      </w:pPr>
    </w:p>
    <w:p w:rsidRPr="002C241F" w:rsidR="00F72557" w:rsidP="00F72557" w:rsidRDefault="00F72557">
      <w:pPr>
        <w:jc w:val="both"/>
      </w:pPr>
    </w:p>
    <w:p w:rsidRPr="002C241F" w:rsidR="00F72557" w:rsidP="00F72557" w:rsidRDefault="00F72557">
      <w:pPr>
        <w:jc w:val="both"/>
      </w:pPr>
    </w:p>
    <w:p w:rsidRPr="002C241F" w:rsidR="00F72557" w:rsidP="00F72557" w:rsidRDefault="00F72557">
      <w:pPr>
        <w:jc w:val="both"/>
      </w:pPr>
    </w:p>
    <w:p w:rsidRPr="002C241F" w:rsidR="00F72557" w:rsidP="00F72557" w:rsidRDefault="00F72557">
      <w:pPr>
        <w:jc w:val="both"/>
      </w:pPr>
    </w:p>
    <w:p w:rsidRPr="002C241F" w:rsidR="00A25693" w:rsidP="00F72557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D69C1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52E02">
      <w:t>12</w:t>
    </w:r>
    <w:r w:rsidR="00B80BDA">
      <w:t>/</w:t>
    </w:r>
    <w:r w:rsidR="00E84861">
      <w:t>20</w:t>
    </w:r>
    <w:r w:rsidR="000A0053">
      <w:t>1</w:t>
    </w:r>
    <w:r w:rsidR="00F52E02">
      <w:t>9</w:t>
    </w:r>
    <w:r w:rsidR="0074759D">
      <w:t>-</w:t>
    </w:r>
    <w:r w:rsidR="00F52E02"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474B9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3CB4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69C1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5B90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2BF4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6F4040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7F7346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46D97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2EF5"/>
    <w:rsid w:val="00C361A6"/>
    <w:rsid w:val="00C42D57"/>
    <w:rsid w:val="00C56BD3"/>
    <w:rsid w:val="00C60B63"/>
    <w:rsid w:val="00C675FC"/>
    <w:rsid w:val="00C7560C"/>
    <w:rsid w:val="00C80811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5B1"/>
    <w:rsid w:val="00CC3B8C"/>
    <w:rsid w:val="00CC7791"/>
    <w:rsid w:val="00CD17D1"/>
    <w:rsid w:val="00CD2103"/>
    <w:rsid w:val="00CD64F3"/>
    <w:rsid w:val="00CF150D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2E02"/>
    <w:rsid w:val="00F55635"/>
    <w:rsid w:val="00F652F0"/>
    <w:rsid w:val="00F675EC"/>
    <w:rsid w:val="00F70B0E"/>
    <w:rsid w:val="00F72557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C80811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80811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80811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80811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80811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C808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08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08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08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08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27. kolovoza 2019.</izvorni_sadrzaj>
    <derivirana_varijabla naziv="DomainObject.StvarniPocetakDatum_1">27. kolovoza 2019.</derivirana_varijabla>
  </DomainObject.StvarniPocetakDatum>
  <DomainObject.StvarniZavrsetakDatum>
    <izvorni_sadrzaj>27. kolovoza 2019.</izvorni_sadrzaj>
    <derivirana_varijabla naziv="DomainObject.StvarniZavrsetakDatum_1">27. kolovoza 2019.</derivirana_varijabla>
  </DomainObject.StvarniZavrsetakDatum>
  <DomainObject.PlaniraniZavrsetakDatum>
    <izvorni_sadrzaj>27. kolovoza 2019.</izvorni_sadrzaj>
    <derivirana_varijabla naziv="DomainObject.PlaniraniZavrsetakDatum_1">27. kolovoza 2019.</derivirana_varijabla>
  </DomainObject.PlaniraniZavrsetakDatum>
  <DomainObject.PlaniraniPocetakDatum>
    <izvorni_sadrzaj>27. kolovoza 2019.</izvorni_sadrzaj>
    <derivirana_varijabla naziv="DomainObject.PlaniraniPocetakDatum_1">27. kolovoza 2019.</derivirana_varijabla>
  </DomainObject.PlaniraniPocetakDatum>
  <DomainObject.StvarniPocetakVrijeme>
    <izvorni_sadrzaj>11:20</izvorni_sadrzaj>
    <derivirana_varijabla naziv="DomainObject.StvarniPocetakVrijeme_1">11:20</derivirana_varijabla>
  </DomainObject.StvarniPocetakVrijeme>
  <DomainObject.StvarniZavrsetakVrijeme>
    <izvorni_sadrzaj>11:25</izvorni_sadrzaj>
    <derivirana_varijabla naziv="DomainObject.StvarniZavrsetakVrijeme_1">11:25</derivirana_varijabla>
  </DomainObject.StvarniZavrsetakVrijeme>
  <DomainObject.PlaniraniZavrsetakVrijeme>
    <izvorni_sadrzaj>11:25</izvorni_sadrzaj>
    <derivirana_varijabla naziv="DomainObject.PlaniraniZavrsetakVrijeme_1">11:25</derivirana_varijabla>
  </DomainObject.PlaniraniZavrsetakVrijeme>
  <DomainObject.PlaniraniPocetakVrijeme>
    <izvorni_sadrzaj>11:20</izvorni_sadrzaj>
    <derivirana_varijabla naziv="DomainObject.PlaniraniPocetakVrijeme_1">11:20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kolovoza 2019.</izvorni_sadrzaj>
    <derivirana_varijabla naziv="DomainObject.Zapisnik.DatumKreiranja_1">28. kolovoza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St-12/2019-13</izvorni_sadrzaj>
    <derivirana_varijabla naziv="DomainObject.Zapisnik.Oznaka_1">St-12/2019-13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siječnja 2019.</izvorni_sadrzaj>
    <derivirana_varijabla naziv="DomainObject.Predmet.DatumOsnivanja_1">7.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St-12/2019</izvorni_sadrzaj>
    <derivirana_varijabla naziv="DomainObject.Predmet.OznakaBroj_1">St-12/2019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VIRSKI DOM d.o.o. za trgovinu i turizam</izvorni_sadrzaj>
    <derivirana_varijabla naziv="DomainObject.Predmet.ProtustrankaFormated_1">  VIRSKI DOM d.o.o. za trgovinu i turizam</derivirana_varijabla>
  </DomainObject.Predmet.ProtustrankaFormated>
  <DomainObject.Predmet.ProtustrankaFormatedOIB>
    <izvorni_sadrzaj>  VIRSKI DOM d.o.o. za trgovinu i turizam, OIB 43458474378</izvorni_sadrzaj>
    <derivirana_varijabla naziv="DomainObject.Predmet.ProtustrankaFormatedOIB_1">  VIRSKI DOM d.o.o. za trgovinu i turizam, OIB 43458474378</derivirana_varijabla>
  </DomainObject.Predmet.ProtustrankaFormatedOIB>
  <DomainObject.Predmet.ProtustrankaFormatedWithAdress>
    <izvorni_sadrzaj> VIRSKI DOM d.o.o. za trgovinu i turizam, Pedinka X br. 32, 23234 Vir</izvorni_sadrzaj>
    <derivirana_varijabla naziv="DomainObject.Predmet.ProtustrankaFormatedWithAdress_1"> VIRSKI DOM d.o.o. za trgovinu i turizam, Pedinka X br. 32, 23234 Vir</derivirana_varijabla>
  </DomainObject.Predmet.ProtustrankaFormatedWithAdress>
  <DomainObject.Predmet.ProtustrankaFormatedWithAdressOIB>
    <izvorni_sadrzaj> VIRSKI DOM d.o.o. za trgovinu i turizam, OIB 43458474378, Pedinka X br. 32, 23234 Vir</izvorni_sadrzaj>
    <derivirana_varijabla naziv="DomainObject.Predmet.ProtustrankaFormatedWithAdressOIB_1"> VIRSKI DOM d.o.o. za trgovinu i turizam, OIB 43458474378, Pedinka X br. 32, 23234 Vir</derivirana_varijabla>
  </DomainObject.Predmet.ProtustrankaFormatedWithAdressOIB>
  <DomainObject.Predmet.ProtustrankaWithAdress>
    <izvorni_sadrzaj>VIRSKI DOM d.o.o. za trgovinu i turizam Pedinka X br. 32, 23234 Vir</izvorni_sadrzaj>
    <derivirana_varijabla naziv="DomainObject.Predmet.ProtustrankaWithAdress_1">VIRSKI DOM d.o.o. za trgovinu i turizam Pedinka X br. 32, 23234 Vir</derivirana_varijabla>
  </DomainObject.Predmet.ProtustrankaWithAdress>
  <DomainObject.Predmet.ProtustrankaWithAdressOIB>
    <izvorni_sadrzaj>VIRSKI DOM d.o.o. za trgovinu i turizam, OIB 43458474378, Pedinka X br. 32, 23234 Vir</izvorni_sadrzaj>
    <derivirana_varijabla naziv="DomainObject.Predmet.ProtustrankaWithAdressOIB_1">VIRSKI DOM d.o.o. za trgovinu i turizam, OIB 43458474378, Pedinka X br. 32, 23234 Vir</derivirana_varijabla>
  </DomainObject.Predmet.ProtustrankaWithAdressOIB>
  <DomainObject.Predmet.ProtustrankaNazivFormated>
    <izvorni_sadrzaj>VIRSKI DOM d.o.o. za trgovinu i turizam</izvorni_sadrzaj>
    <derivirana_varijabla naziv="DomainObject.Predmet.ProtustrankaNazivFormated_1">VIRSKI DOM d.o.o. za trgovinu i turizam</derivirana_varijabla>
  </DomainObject.Predmet.ProtustrankaNazivFormated>
  <DomainObject.Predmet.ProtustrankaNazivFormatedOIB>
    <izvorni_sadrzaj>VIRSKI DOM d.o.o. za trgovinu i turizam, OIB 43458474378</izvorni_sadrzaj>
    <derivirana_varijabla naziv="DomainObject.Predmet.ProtustrankaNazivFormatedOIB_1">VIRSKI DOM d.o.o. za trgovinu i turizam, OIB 43458474378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VIRSKI DOM d.o.o. za trgovinu i turizam</item>
    </izvorni_sadrzaj>
    <derivirana_varijabla naziv="DomainObject.Predmet.ProtuStrankaListFormated_1">
      <item>VIRSKI DOM d.o.o. za trgovinu i turizam</item>
    </derivirana_varijabla>
  </DomainObject.Predmet.ProtuStrankaListFormated>
  <DomainObject.Predmet.ProtuStrankaListFormatedOIB>
    <izvorni_sadrzaj>
      <item>VIRSKI DOM d.o.o. za trgovinu i turizam, OIB 43458474378</item>
    </izvorni_sadrzaj>
    <derivirana_varijabla naziv="DomainObject.Predmet.ProtuStrankaListFormatedOIB_1">
      <item>VIRSKI DOM d.o.o. za trgovinu i turizam, OIB 43458474378</item>
    </derivirana_varijabla>
  </DomainObject.Predmet.ProtuStrankaListFormatedOIB>
  <DomainObject.Predmet.ProtuStrankaListFormatedWithAdress>
    <izvorni_sadrzaj>
      <item>VIRSKI DOM d.o.o. za trgovinu i turizam, Pedinka X br. 32, 23234 Vir</item>
    </izvorni_sadrzaj>
    <derivirana_varijabla naziv="DomainObject.Predmet.ProtuStrankaListFormatedWithAdress_1">
      <item>VIRSKI DOM d.o.o. za trgovinu i turizam, Pedinka X br. 32, 23234 Vir</item>
    </derivirana_varijabla>
  </DomainObject.Predmet.ProtuStrankaListFormatedWithAdress>
  <DomainObject.Predmet.ProtuStrankaListFormatedWithAdressOIB>
    <izvorni_sadrzaj>
      <item>VIRSKI DOM d.o.o. za trgovinu i turizam, OIB 43458474378, Pedinka X br. 32, 23234 Vir</item>
    </izvorni_sadrzaj>
    <derivirana_varijabla naziv="DomainObject.Predmet.ProtuStrankaListFormatedWithAdressOIB_1">
      <item>VIRSKI DOM d.o.o. za trgovinu i turizam, OIB 43458474378, Pedinka X br. 32, 23234 Vir</item>
    </derivirana_varijabla>
  </DomainObject.Predmet.ProtuStrankaListFormatedWithAdressOIB>
  <DomainObject.Predmet.ProtuStrankaListNazivFormated>
    <izvorni_sadrzaj>
      <item>VIRSKI DOM d.o.o. za trgovinu i turizam</item>
    </izvorni_sadrzaj>
    <derivirana_varijabla naziv="DomainObject.Predmet.ProtuStrankaListNazivFormated_1">
      <item>VIRSKI DOM d.o.o. za trgovinu i turizam</item>
    </derivirana_varijabla>
  </DomainObject.Predmet.ProtuStrankaListNazivFormated>
  <DomainObject.Predmet.ProtuStrankaListNazivFormatedOIB>
    <izvorni_sadrzaj>
      <item>VIRSKI DOM d.o.o. za trgovinu i turizam, OIB 43458474378</item>
    </izvorni_sadrzaj>
    <derivirana_varijabla naziv="DomainObject.Predmet.ProtuStrankaListNazivFormatedOIB_1">
      <item>VIRSKI DOM d.o.o. za trgovinu i turizam, OIB 43458474378</item>
    </derivirana_varijabla>
  </DomainObject.Predmet.ProtuStrankaListNazivFormatedOIB>
  <DomainObject.Predmet.OstaliListFormated>
    <izvorni_sadrzaj>
      <item>Davut Bay</item>
      <item>Ladislav Janoška</item>
    </izvorni_sadrzaj>
    <derivirana_varijabla naziv="DomainObject.Predmet.OstaliListFormated_1">
      <item>Davut Bay</item>
      <item>Ladislav Janoška</item>
    </derivirana_varijabla>
  </DomainObject.Predmet.OstaliListFormated>
  <DomainObject.Predmet.OstaliListFormatedOIB>
    <izvorni_sadrzaj>
      <item>Davut Bay, OIB 51973224942</item>
      <item>Ladislav Janoška, OIB 95805792959</item>
    </izvorni_sadrzaj>
    <derivirana_varijabla naziv="DomainObject.Predmet.OstaliListFormatedOIB_1">
      <item>Davut Bay, OIB 51973224942</item>
      <item>Ladislav Janoška, OIB 95805792959</item>
    </derivirana_varijabla>
  </DomainObject.Predmet.OstaliListFormatedOIB>
  <DomainObject.Predmet.OstaliListFormatedWithAdress>
    <izvorni_sadrzaj>
      <item>Davut Bay, Bernocakova 31, Banska Bistrica</item>
      <item>Ladislav Janoška, Starohorská 29, 97401 Banská Bystrica</item>
    </izvorni_sadrzaj>
    <derivirana_varijabla naziv="DomainObject.Predmet.OstaliListFormatedWithAdress_1">
      <item>Davut Bay, Bernocakova 31, Banska Bistrica</item>
      <item>Ladislav Janoška, Starohorská 29, 97401 Banská Bystrica</item>
    </derivirana_varijabla>
  </DomainObject.Predmet.OstaliListFormatedWithAdress>
  <DomainObject.Predmet.OstaliListFormatedWithAdressOIB>
    <izvorni_sadrzaj>
      <item>Davut Bay, OIB 51973224942, Bernocakova 31, Banska Bistrica</item>
      <item>Ladislav Janoška, OIB 95805792959, Starohorská 29, 97401 Banská Bystrica</item>
    </izvorni_sadrzaj>
    <derivirana_varijabla naziv="DomainObject.Predmet.OstaliListFormatedWithAdressOIB_1">
      <item>Davut Bay, OIB 51973224942, Bernocakova 31, Banska Bistrica</item>
      <item>Ladislav Janoška, OIB 95805792959, Starohorská 29, 97401 Banská Bystrica</item>
    </derivirana_varijabla>
  </DomainObject.Predmet.OstaliListFormatedWithAdressOIB>
  <DomainObject.Predmet.OstaliListNazivFormated>
    <izvorni_sadrzaj>
      <item>Davut Bay</item>
      <item>Ladislav Janoška</item>
    </izvorni_sadrzaj>
    <derivirana_varijabla naziv="DomainObject.Predmet.OstaliListNazivFormated_1">
      <item>Davut Bay</item>
      <item>Ladislav Janoška</item>
    </derivirana_varijabla>
  </DomainObject.Predmet.OstaliListNazivFormated>
  <DomainObject.Predmet.OstaliListNazivFormatedOIB>
    <izvorni_sadrzaj>
      <item>Davut Bay, OIB 51973224942</item>
      <item>Ladislav Janoška, OIB 95805792959</item>
    </izvorni_sadrzaj>
    <derivirana_varijabla naziv="DomainObject.Predmet.OstaliListNazivFormatedOIB_1">
      <item>Davut Bay, OIB 51973224942</item>
      <item>Ladislav Janoška, OIB 95805792959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2019.</izvorni_sadrzaj>
    <derivirana_varijabla naziv="DomainObject.Datum_1">28. kolovoza 2019.</derivirana_varijabla>
  </DomainObject.Datum>
  <DomainObject.PoslovniBrojDokumenta>
    <izvorni_sadrzaj>St-12/2019-13</izvorni_sadrzaj>
    <derivirana_varijabla naziv="DomainObject.PoslovniBrojDokumenta_1">St-12/2019-13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VIRSKI DOM d.o.o. za trgovinu i turizam</izvorni_sadrzaj>
    <derivirana_varijabla naziv="DomainObject.Predmet.ProtustrankaIDrugi_1">VIRSKI DOM d.o.o. za trgovinu i turizam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VIRSKI DOM d.o.o. za trgovinu i turizam, OIB 43458474378, Pedinka X br. 32, 23234 Vir</izvorni_sadrzaj>
    <derivirana_varijabla naziv="DomainObject.Predmet.ProtustrankaIDrugiAdressOIB_1">VIRSKI DOM d.o.o. za trgovinu i turizam, OIB 43458474378, Pedinka X br. 32,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VIRSKI DOM d.o.o. za trgovinu i turizam</item>
      <item>Davut Bay</item>
      <item>Ladislav Janoška</item>
    </izvorni_sadrzaj>
    <derivirana_varijabla naziv="DomainObject.Predmet.SudioniciListNaziv_1">
      <item>FINA</item>
      <item>VIRSKI DOM d.o.o. za trgovinu i turizam</item>
      <item>Davut Bay</item>
      <item>Ladislav Janoška</item>
    </derivirana_varijabla>
  </DomainObject.Predmet.SudioniciListNaziv>
  <DomainObject.Predmet.SudioniciListAdressOIB>
    <izvorni_sadrzaj>
      <item>FINA, OIB 85821130368, Ivana Danila 4,23000 Zadar</item>
      <item>VIRSKI DOM d.o.o. za trgovinu i turizam, OIB 43458474378, Pedinka X br. 32,23234 Vir</item>
      <item>Davut Bay, OIB 51973224942, Bernocakova 31,Banska Bistrica</item>
      <item>Ladislav Janoška, OIB 95805792959, Starohorská 29,97401 Banská Bystrica</item>
    </izvorni_sadrzaj>
    <derivirana_varijabla naziv="DomainObject.Predmet.SudioniciListAdressOIB_1">
      <item>FINA, OIB 85821130368, Ivana Danila 4,23000 Zadar</item>
      <item>VIRSKI DOM d.o.o. za trgovinu i turizam, OIB 43458474378, Pedinka X br. 32,23234 Vir</item>
      <item>Davut Bay, OIB 51973224942, Bernocakova 31,Banska Bistrica</item>
      <item>Ladislav Janoška, OIB 95805792959, Starohorská 29,97401 Banská Bystrica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43458474378</item>
      <item>, OIB 51973224942</item>
      <item>, OIB 95805792959</item>
    </izvorni_sadrzaj>
    <derivirana_varijabla naziv="DomainObject.Predmet.SudioniciListNazivOIB_1">
      <item>, OIB 85821130368</item>
      <item>, OIB 43458474378</item>
      <item>, OIB 51973224942</item>
      <item>, OIB 95805792959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kolovoza 2019.</izvorni_sadrzaj>
    <derivirana_varijabla naziv="DomainObject.Predmet.DatumZadnjeOdrzaneSudskeRadnje_1">27. kolovoza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122</properties:Words>
  <properties:Characters>642</properties:Characters>
  <properties:Lines>47</properties:Lines>
  <properties:Paragraphs>17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2019-06-04T05:57:00Z</dcterms:created>
  <dc:creator>Ardena Bajlo</dc:creator>
  <cp:lastModifiedBy>Ante Rubelj</cp:lastModifiedBy>
  <cp:lastPrinted>2019-06-04T08:29:00Z</cp:lastPrinted>
  <dcterms:modified xmlns:xsi="http://www.w3.org/2001/XMLSchema-instance" xsi:type="dcterms:W3CDTF">2019-08-28T06:30:00Z</dcterms:modified>
  <cp:revision>11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St-12/2019-13 / Zapisnik - Ročište radi izjašnjenja o prijedlogu za otvaranje steč.post (1 St-12-2019-povodom prijedloga za otvaranje stečaja-4.6.19.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