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1c833" w14:paraId="7a1c833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AA2340" w:rsidP="00325398" w:rsidR="00325398">
      <w:r>
        <w:t xml:space="preserve"> </w:t>
      </w:r>
      <w:r w:rsidR="00325398">
        <w:t>Trgovački sud u Zagrebu</w:t>
      </w:r>
    </w:p>
    <w:p w:rsidRDefault="00AA2340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AA2340" w:rsidP="00AA2340" w:rsidR="00AA2340">
      <w:pPr>
        <w:tabs>
          <w:tab w:pos="6150" w:val="left"/>
        </w:tabs>
        <w:jc w:val="right"/>
      </w:pPr>
      <w:r>
        <w:t>29. St-7</w:t>
      </w:r>
      <w:r w:rsidR="007E534D">
        <w:t>2</w:t>
      </w:r>
      <w:r w:rsidR="00B9196E">
        <w:t>4</w:t>
      </w:r>
      <w:r>
        <w:t>/19</w:t>
      </w:r>
    </w:p>
    <w:p w:rsidRDefault="00325398" w:rsidP="00325398" w:rsidR="00325398"/>
    <w:p w:rsidRDefault="00325398" w:rsidP="00721CB8" w:rsidR="00ED6AA8" w:rsidRPr="008155EE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800C6">
        <w:t>7</w:t>
      </w:r>
      <w:r w:rsidR="007E534D">
        <w:t>2</w:t>
      </w:r>
      <w:r w:rsidR="00B9196E">
        <w:t>4</w:t>
      </w:r>
      <w:r w:rsidR="00EB6E26">
        <w:t>/1</w:t>
      </w:r>
      <w:r w:rsidR="002800C6">
        <w:t>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AA2340">
        <w:t>11. srpnja 2019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C57C0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B9196E" w:rsidRPr="00B9196E">
        <w:t>ČIVČIĆ-AU</w:t>
      </w:r>
      <w:r w:rsidR="00FC57C0">
        <w:t>T</w:t>
      </w:r>
      <w:r w:rsidR="00B9196E" w:rsidRPr="00B9196E">
        <w:t xml:space="preserve">O j.d.o.o. za održavanje i iznajmljivanje motornih vozila, prijevoz, trgovinu i usluge, </w:t>
      </w:r>
      <w:r w:rsidR="00FC57C0" w:rsidRPr="00FC57C0">
        <w:t>Zagreb, Božidara Magovca 31</w:t>
      </w:r>
      <w:r w:rsidR="00FC57C0">
        <w:t xml:space="preserve">, </w:t>
      </w:r>
      <w:r w:rsidR="00B9196E" w:rsidRPr="00B9196E">
        <w:t>OIB: 30646880836</w:t>
      </w:r>
      <w:r w:rsidR="00FC57C0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630819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B9196E">
        <w:t>4.631.420,73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721CB8" w:rsidR="0021148A">
      <w:pPr>
        <w:jc w:val="center"/>
      </w:pPr>
      <w:r>
        <w:t xml:space="preserve">U Zagrebu </w:t>
      </w:r>
      <w:r w:rsidR="00721CB8">
        <w:t>11. srpnja 2019</w:t>
      </w:r>
      <w:r w:rsidR="00590AEF">
        <w:t>.</w:t>
      </w:r>
    </w:p>
    <w:p w:rsidRDefault="00EB6E26" w:rsidP="00572798" w:rsidR="00EB6E26">
      <w:pPr>
        <w:jc w:val="right"/>
      </w:pPr>
    </w:p>
    <w:p w:rsidRDefault="00721CB8" w:rsidP="00721CB8" w:rsidR="0021148A">
      <w:pPr>
        <w:ind w:firstLine="708" w:left="4956"/>
        <w:jc w:val="center"/>
      </w:pPr>
      <w:r>
        <w:t xml:space="preserve">   </w:t>
      </w:r>
      <w:r w:rsidR="00001249">
        <w:tab/>
        <w:t xml:space="preserve">     </w:t>
      </w:r>
      <w:r>
        <w:t xml:space="preserve">SUDAC </w:t>
      </w:r>
    </w:p>
    <w:p w:rsidRDefault="0021148A" w:rsidP="00572798" w:rsidR="00572798">
      <w:pPr>
        <w:jc w:val="right"/>
      </w:pPr>
      <w:r>
        <w:t>Jasminka Gadža</w:t>
      </w:r>
    </w:p>
    <w:p w:rsidRDefault="00721CB8" w:rsidP="00721CB8" w:rsidR="00721CB8"/>
    <w:p w:rsidRDefault="00721CB8" w:rsidP="00721CB8" w:rsidR="00721CB8">
      <w:r>
        <w:t>DNA</w:t>
      </w:r>
    </w:p>
    <w:p w:rsidRDefault="00721CB8" w:rsidP="00721CB8" w:rsidR="00721CB8">
      <w:pPr>
        <w:pStyle w:val="Odlomakpopisa"/>
        <w:numPr>
          <w:ilvl w:val="0"/>
          <w:numId w:val="6"/>
        </w:numPr>
      </w:pPr>
      <w:r>
        <w:t>e-oglasna ploča 45 + 8 dana</w:t>
      </w:r>
    </w:p>
    <w:sectPr w:rsidSect="00ED6AA8" w:rsidR="00721CB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2B9" w:rsidR="000A42B9">
      <w:r>
        <w:separator/>
      </w:r>
    </w:p>
  </w:endnote>
  <w:endnote w:id="0" w:type="continuationSeparator">
    <w:p w:rsidRDefault="000A42B9" w:rsidR="000A42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2B9" w:rsidR="000A42B9">
      <w:r>
        <w:separator/>
      </w:r>
    </w:p>
  </w:footnote>
  <w:footnote w:id="0" w:type="continuationSeparator">
    <w:p w:rsidRDefault="000A42B9" w:rsidR="000A42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1C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9851D4B"/>
    <w:multiLevelType w:val="hybridMultilevel"/>
    <w:tmpl w:val="EEDC1892"/>
    <w:lvl w:tplc="2376EE4E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249"/>
    <w:rsid w:val="000A42B9"/>
    <w:rsid w:val="000B06C8"/>
    <w:rsid w:val="000F5C4B"/>
    <w:rsid w:val="00114EAD"/>
    <w:rsid w:val="00185571"/>
    <w:rsid w:val="001E50FB"/>
    <w:rsid w:val="001F6933"/>
    <w:rsid w:val="0021148A"/>
    <w:rsid w:val="00230A63"/>
    <w:rsid w:val="00263D6D"/>
    <w:rsid w:val="00264D19"/>
    <w:rsid w:val="002800C6"/>
    <w:rsid w:val="00297E94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30819"/>
    <w:rsid w:val="0065526A"/>
    <w:rsid w:val="00657B8E"/>
    <w:rsid w:val="00674C32"/>
    <w:rsid w:val="006F3AFA"/>
    <w:rsid w:val="00721CB8"/>
    <w:rsid w:val="007B5AFD"/>
    <w:rsid w:val="007D21D8"/>
    <w:rsid w:val="007D5A5D"/>
    <w:rsid w:val="007E534D"/>
    <w:rsid w:val="008155EE"/>
    <w:rsid w:val="008613BD"/>
    <w:rsid w:val="00863025"/>
    <w:rsid w:val="00871F01"/>
    <w:rsid w:val="008F444A"/>
    <w:rsid w:val="00920CA0"/>
    <w:rsid w:val="009419D8"/>
    <w:rsid w:val="00975CC6"/>
    <w:rsid w:val="00980BD1"/>
    <w:rsid w:val="009C2FC7"/>
    <w:rsid w:val="00A34B3A"/>
    <w:rsid w:val="00A71431"/>
    <w:rsid w:val="00AA2340"/>
    <w:rsid w:val="00AC4528"/>
    <w:rsid w:val="00AD027A"/>
    <w:rsid w:val="00B82F18"/>
    <w:rsid w:val="00B9196E"/>
    <w:rsid w:val="00C44694"/>
    <w:rsid w:val="00C836B9"/>
    <w:rsid w:val="00C958E9"/>
    <w:rsid w:val="00CE7362"/>
    <w:rsid w:val="00D01B78"/>
    <w:rsid w:val="00D07F55"/>
    <w:rsid w:val="00D66226"/>
    <w:rsid w:val="00D80C37"/>
    <w:rsid w:val="00E16172"/>
    <w:rsid w:val="00E74C1F"/>
    <w:rsid w:val="00EB6270"/>
    <w:rsid w:val="00EB6E26"/>
    <w:rsid w:val="00EC3302"/>
    <w:rsid w:val="00ED6AA8"/>
    <w:rsid w:val="00F034D3"/>
    <w:rsid w:val="00F338C0"/>
    <w:rsid w:val="00FC57C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5C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5C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5C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5C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5C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5C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5C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5C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5C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5C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2019.</izvorni_sadrzaj>
    <derivirana_varijabla naziv="DomainObject.DatumDonosenjaOdluke_1">11.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St-724/2019-4</izvorni_sadrzaj>
    <derivirana_varijabla naziv="DomainObject.Oznaka_1">St-724/2019-4</derivirana_varijabla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</izvorni_sadrzaj>
    <derivirana_varijabla naziv="DomainObject.Predmet.Broj_1">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2019.</izvorni_sadrzaj>
    <derivirana_varijabla naziv="DomainObject.Predmet.DatumOsnivanja_1">19.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St-724/2019</izvorni_sadrzaj>
    <derivirana_varijabla naziv="DomainObject.Predmet.OznakaBroj_1">St-724/2019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ČIVČIĆ-AUTO j.d.o.o. za održavanje i iznajmljivanje motornih vozila, prijevoz, trgovinu i usluge zastupanog po punomoćniku Davor Čivčić</izvorni_sadrzaj>
    <derivirana_varijabla naziv="DomainObject.Predmet.ProtustrankaFormated_1">  ČIVČIĆ-AUTO j.d.o.o. za održavanje i iznajmljivanje motornih vozila, prijevoz, trgovinu i usluge zastupanog po punomoćniku Davor Čivčić</derivirana_varijabla>
  </DomainObject.Predmet.ProtustrankaFormated>
  <DomainObject.Predmet.ProtustrankaFormatedOIB>
    <izvorni_sadrzaj>  ČIVČIĆ-AUTO j.d.o.o. za održavanje i iznajmljivanje motornih vozila, prijevoz, trgovinu i usluge, OIB 30646880836 zastupanog po punomoćniku Davor Čivčić</izvorni_sadrzaj>
    <derivirana_varijabla naziv="DomainObject.Predmet.ProtustrankaFormatedOIB_1">  ČIVČIĆ-AUTO j.d.o.o. za održavanje i iznajmljivanje motornih vozila, prijevoz, trgovinu i usluge, OIB 30646880836 zastupanog po punomoćniku Davor Čivčić</derivirana_varijabla>
  </DomainObject.Predmet.ProtustrankaFormatedOIB>
  <DomainObject.Predmet.ProtustrankaFormatedWithAdress>
    <izvorni_sadrzaj> ČIVČIĆ-AUTO j.d.o.o. za održavanje i iznajmljivanje motornih vozila, prijevoz, trgovinu i usluge, Božidara Magovca 31, 10000 Zagreb zastupanog po punomoćniku Davor Čivčić</izvorni_sadrzaj>
    <derivirana_varijabla naziv="DomainObject.Predmet.ProtustrankaFormatedWithAdress_1"> ČIVČIĆ-AUTO j.d.o.o. za održavanje i iznajmljivanje motornih vozila, prijevoz, trgovinu i usluge, Božidara Magovca 31, 10000 Zagreb zastupanog po punomoćniku Davor Čivčić</derivirana_varijabla>
  </DomainObject.Predmet.ProtustrankaFormatedWithAdress>
  <DomainObject.Predmet.ProtustrankaFormatedWithAdressOIB>
    <izvorni_sadrzaj> ČIVČIĆ-AUTO j.d.o.o. za održavanje i iznajmljivanje motornih vozila, prijevoz, trgovinu i usluge, OIB 30646880836, Božidara Magovca 31, 10000 Zagreb zastupanog po punomoćniku Davor Čivčić</izvorni_sadrzaj>
    <derivirana_varijabla naziv="DomainObject.Predmet.ProtustrankaFormatedWithAdressOIB_1"> ČIVČIĆ-AUTO j.d.o.o. za održavanje i iznajmljivanje motornih vozila, prijevoz, trgovinu i usluge, OIB 30646880836, Božidara Magovca 31, 10000 Zagreb zastupanog po punomoćniku Davor Čivčić</derivirana_varijabla>
  </DomainObject.Predmet.ProtustrankaFormatedWithAdressOIB>
  <DomainObject.Predmet.ProtustrankaWithAdress>
    <izvorni_sadrzaj>ČIVČIĆ-AUTO j.d.o.o. za održavanje i iznajmljivanje motornih vozila, prijevoz, trgovinu i usluge Božidara Magovca 31, 10000 Zagreb</izvorni_sadrzaj>
    <derivirana_varijabla naziv="DomainObject.Predmet.ProtustrankaWithAdress_1">ČIVČIĆ-AUTO j.d.o.o. za održavanje i iznajmljivanje motornih vozila, prijevoz, trgovinu i usluge Božidara Magovca 31, 10000 Zagreb</derivirana_varijabla>
  </DomainObject.Predmet.ProtustrankaWithAdress>
  <DomainObject.Predmet.ProtustrankaWithAdressOIB>
    <izvorni_sadrzaj>ČIVČIĆ-AUTO j.d.o.o. za održavanje i iznajmljivanje motornih vozila, prijevoz, trgovinu i usluge, OIB 30646880836, Božidara Magovca 31, 10000 Zagreb</izvorni_sadrzaj>
    <derivirana_varijabla naziv="DomainObject.Predmet.ProtustrankaWithAdressOIB_1">ČIVČIĆ-AUTO j.d.o.o. za održavanje i iznajmljivanje motornih vozila, prijevoz, trgovinu i usluge, OIB 30646880836, Božidara Magovca 31, 10000 Zagreb</derivirana_varijabla>
  </DomainObject.Predmet.ProtustrankaWithAdressOIB>
  <DomainObject.Predmet.ProtustrankaNazivFormated>
    <izvorni_sadrzaj>ČIVČIĆ-AUTO j.d.o.o. za održavanje i iznajmljivanje motornih vozila, prijevoz, trgovinu i usluge</izvorni_sadrzaj>
    <derivirana_varijabla naziv="DomainObject.Predmet.ProtustrankaNazivFormated_1">ČIVČIĆ-AUTO j.d.o.o. za održavanje i iznajmljivanje motornih vozila, prijevoz, trgovinu i usluge</derivirana_varijabla>
  </DomainObject.Predmet.ProtustrankaNazivFormated>
  <DomainObject.Predmet.ProtustrankaNazivFormatedOIB>
    <izvorni_sadrzaj>ČIVČIĆ-AUTO j.d.o.o. za održavanje i iznajmljivanje motornih vozila, prijevoz, trgovinu i usluge, OIB 30646880836</izvorni_sadrzaj>
    <derivirana_varijabla naziv="DomainObject.Predmet.ProtustrankaNazivFormatedOIB_1">ČIVČIĆ-AUTO j.d.o.o. za održavanje i iznajmljivanje motornih vozila, prijevoz, trgovinu i usluge, OIB 30646880836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Veverec</izvorni_sadrzaj>
    <derivirana_varijabla naziv="DomainObject.Predmet.Zapisnicar_1">Vedrana Veverec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ČIVČIĆ-AUTO j.d.o.o. za održavanje i iznajmljivanje motornih vozila, prijevoz, trgovinu i usluge zastupanog po punomoćniku Davor Čivčić</item>
    </izvorni_sadrzaj>
    <derivirana_varijabla naziv="DomainObject.Predmet.ProtuStrankaListFormated_1">
      <item>ČIVČIĆ-AUTO j.d.o.o. za održavanje i iznajmljivanje motornih vozila, prijevoz, trgovinu i usluge zastupanog po punomoćniku Davor Čivčić</item>
    </derivirana_varijabla>
  </DomainObject.Predmet.ProtuStrankaListFormated>
  <DomainObject.Predmet.ProtuStrankaListFormatedOIB>
    <izvorni_sadrzaj>
      <item>ČIVČIĆ-AUTO j.d.o.o. za održavanje i iznajmljivanje motornih vozila, prijevoz, trgovinu i usluge, OIB 30646880836 zastupanog po punomoćniku Davor Čivčić</item>
    </izvorni_sadrzaj>
    <derivirana_varijabla naziv="DomainObject.Predmet.ProtuStrankaListFormatedOIB_1">
      <item>ČIVČIĆ-AUTO j.d.o.o. za održavanje i iznajmljivanje motornih vozila, prijevoz, trgovinu i usluge, OIB 30646880836 zastupanog po punomoćniku Davor Čivčić</item>
    </derivirana_varijabla>
  </DomainObject.Predmet.ProtuStrankaListFormatedOIB>
  <DomainObject.Predmet.ProtuStrankaListFormatedWithAdress>
    <izvorni_sadrzaj>
      <item>ČIVČIĆ-AUTO j.d.o.o. za održavanje i iznajmljivanje motornih vozila, prijevoz, trgovinu i usluge, Božidara Magovca 31, 10000 Zagreb zastupanog po punomoćniku Davor Čivčić</item>
    </izvorni_sadrzaj>
    <derivirana_varijabla naziv="DomainObject.Predmet.ProtuStrankaListFormatedWithAdress_1">
      <item>ČIVČIĆ-AUTO j.d.o.o. za održavanje i iznajmljivanje motornih vozila, prijevoz, trgovinu i usluge, Božidara Magovca 31, 10000 Zagreb zastupanog po punomoćniku Davor Čivčić</item>
    </derivirana_varijabla>
  </DomainObject.Predmet.ProtuStrankaListFormatedWithAdress>
  <DomainObject.Predmet.ProtuStrankaListFormatedWithAdressOIB>
    <izvorni_sadrzaj>
      <item>ČIVČIĆ-AUTO j.d.o.o. za održavanje i iznajmljivanje motornih vozila, prijevoz, trgovinu i usluge, OIB 30646880836, Božidara Magovca 31, 10000 Zagreb zastupanog po punomoćniku Davor Čivčić</item>
    </izvorni_sadrzaj>
    <derivirana_varijabla naziv="DomainObject.Predmet.ProtuStrankaListFormatedWithAdressOIB_1">
      <item>ČIVČIĆ-AUTO j.d.o.o. za održavanje i iznajmljivanje motornih vozila, prijevoz, trgovinu i usluge, OIB 30646880836, Božidara Magovca 31, 10000 Zagreb zastupanog po punomoćniku Davor Čivčić</item>
    </derivirana_varijabla>
  </DomainObject.Predmet.ProtuStrankaListFormatedWithAdressOIB>
  <DomainObject.Predmet.ProtuStrankaListNazivFormated>
    <izvorni_sadrzaj>
      <item>ČIVČIĆ-AUTO j.d.o.o. za održavanje i iznajmljivanje motornih vozila, prijevoz, trgovinu i usluge</item>
    </izvorni_sadrzaj>
    <derivirana_varijabla naziv="DomainObject.Predmet.ProtuStrankaListNazivFormated_1">
      <item>ČIVČIĆ-AUTO j.d.o.o. za održavanje i iznajmljivanje motornih vozila, prijevoz, trgovinu i usluge</item>
    </derivirana_varijabla>
  </DomainObject.Predmet.ProtuStrankaListNazivFormated>
  <DomainObject.Predmet.ProtuStrankaListNazivFormatedOIB>
    <izvorni_sadrzaj>
      <item>ČIVČIĆ-AUTO j.d.o.o. za održavanje i iznajmljivanje motornih vozila, prijevoz, trgovinu i usluge, OIB 30646880836</item>
    </izvorni_sadrzaj>
    <derivirana_varijabla naziv="DomainObject.Predmet.ProtuStrankaListNazivFormatedOIB_1">
      <item>ČIVČIĆ-AUTO j.d.o.o. za održavanje i iznajmljivanje motornih vozila, prijevoz, trgovinu i usluge, OIB 30646880836</item>
    </derivirana_varijabla>
  </DomainObject.Predmet.ProtuStrankaListNazivFormatedOIB>
  <DomainObject.Predmet.OstaliListFormated>
    <izvorni_sadrzaj>
      <item>Davor Čivčić punomoćnik sudionika u postupku ČIVČIĆ-AUTO j.d.o.o. za održavanje i iznajmljivanje motornih vozila, prijevoz, trgovinu i usluge</item>
    </izvorni_sadrzaj>
    <derivirana_varijabla naziv="DomainObject.Predmet.OstaliListFormated_1">
      <item>Davor Čivčić punomoćnik sudionika u postupku ČIVČIĆ-AUTO j.d.o.o. za održavanje i iznajmljivanje motornih vozila, prijevoz, trgovinu i usluge</item>
    </derivirana_varijabla>
  </DomainObject.Predmet.OstaliListFormated>
  <DomainObject.Predmet.OstaliListFormatedOIB>
    <izvorni_sadrzaj>
      <item>Davor Čivčić punomoćnik sudionika u postupku ČIVČIĆ-AUTO j.d.o.o. za održavanje i iznajmljivanje motornih vozila, prijevoz, trgovinu i usluge</item>
    </izvorni_sadrzaj>
    <derivirana_varijabla naziv="DomainObject.Predmet.OstaliListFormatedOIB_1">
      <item>Davor Čivčić punomoćnik sudionika u postupku ČIVČIĆ-AUTO j.d.o.o. za održavanje i iznajmljivanje motornih vozila, prijevoz, trgovinu i usluge</item>
    </derivirana_varijabla>
  </DomainObject.Predmet.OstaliListFormatedOIB>
  <DomainObject.Predmet.OstaliListFormatedWithAdress>
    <izvorni_sadrzaj>
      <item>Davor Čivčić, Marka Miljanova 4/D, Banja Luka punomoćnik sudionika u postupku ČIVČIĆ-AUTO j.d.o.o. za održavanje i iznajmljivanje motornih vozila, prijevoz, trgovinu i usluge</item>
    </izvorni_sadrzaj>
    <derivirana_varijabla naziv="DomainObject.Predmet.OstaliListFormatedWithAdress_1">
      <item>Davor Čivčić, Marka Miljanova 4/D, Banja Luka punomoćnik sudionika u postupku ČIVČIĆ-AUTO j.d.o.o. za održavanje i iznajmljivanje motornih vozila, prijevoz, trgovinu i usluge</item>
    </derivirana_varijabla>
  </DomainObject.Predmet.OstaliListFormatedWithAdress>
  <DomainObject.Predmet.OstaliListFormatedWithAdressOIB>
    <izvorni_sadrzaj>
      <item>Davor Čivčić, Marka Miljanova 4/D, Banja Luka punomoćnik sudionika u postupku ČIVČIĆ-AUTO j.d.o.o. za održavanje i iznajmljivanje motornih vozila, prijevoz, trgovinu i usluge</item>
    </izvorni_sadrzaj>
    <derivirana_varijabla naziv="DomainObject.Predmet.OstaliListFormatedWithAdressOIB_1">
      <item>Davor Čivčić, Marka Miljanova 4/D, Banja Luka punomoćnik sudionika u postupku ČIVČIĆ-AUTO j.d.o.o. za održavanje i iznajmljivanje motornih vozila, prijevoz, trgovinu i usluge</item>
    </derivirana_varijabla>
  </DomainObject.Predmet.OstaliListFormatedWithAdressOIB>
  <DomainObject.Predmet.OstaliListNazivFormated>
    <izvorni_sadrzaj>
      <item>Davor Čivčić</item>
    </izvorni_sadrzaj>
    <derivirana_varijabla naziv="DomainObject.Predmet.OstaliListNazivFormated_1">
      <item>Davor Čivčić</item>
    </derivirana_varijabla>
  </DomainObject.Predmet.OstaliListNazivFormated>
  <DomainObject.Predmet.OstaliListNazivFormatedOIB>
    <izvorni_sadrzaj>
      <item>Davor Čivčić</item>
    </izvorni_sadrzaj>
    <derivirana_varijabla naziv="DomainObject.Predmet.OstaliListNazivFormatedOIB_1">
      <item>Davor Čivčić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2019.</izvorni_sadrzaj>
    <derivirana_varijabla naziv="DomainObject.Datum_1">11. srpnja 2019.</derivirana_varijabla>
  </DomainObject.Datum>
  <DomainObject.PoslovniBrojDokumenta>
    <izvorni_sadrzaj>St-724/2019-4</izvorni_sadrzaj>
    <derivirana_varijabla naziv="DomainObject.PoslovniBrojDokumenta_1">St-724/2019-4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ČIVČIĆ-AUTO j.d.o.o. za održavanje i iznajmljivanje motornih vozila, prijevoz, trgovinu i usluge</izvorni_sadrzaj>
    <derivirana_varijabla naziv="DomainObject.Predmet.ProtustrankaIDrugi_1">ČIVČIĆ-AUTO j.d.o.o. za održavanje i iznajmljivanje motornih vozila, prijevoz,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ČIVČIĆ-AUTO j.d.o.o. za održavanje i iznajmljivanje motornih vozila, prijevoz, trgovinu i usluge, OIB 30646880836, Božidara Magovca 31, 10000 Zagreb</izvorni_sadrzaj>
    <derivirana_varijabla naziv="DomainObject.Predmet.ProtustrankaIDrugiAdressOIB_1">ČIVČIĆ-AUTO j.d.o.o. za održavanje i iznajmljivanje motornih vozila, prijevoz, trgovinu i usluge, OIB 30646880836, Božidara Magovca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ČIVČIĆ-AUTO j.d.o.o. za održavanje i iznajmljivanje motornih vozila, prijevoz, trgovinu i usluge</item>
      <item>Davor Čivčić</item>
    </izvorni_sadrzaj>
    <derivirana_varijabla naziv="DomainObject.Predmet.SudioniciListNaziv_1">
      <item>FINA Regionalni centar Zagreb</item>
      <item>ČIVČIĆ-AUTO j.d.o.o. za održavanje i iznajmljivanje motornih vozila, prijevoz, trgovinu i usluge</item>
      <item>Davor Čivčić</item>
    </derivirana_varijabla>
  </DomainObject.Predmet.SudioniciListNaziv>
  <DomainObject.Predmet.SudioniciListAdressOIB>
    <izvorni_sadrzaj>
      <item>FINA Regionalni centar Zagreb, OIB 85821130368, Trg svibanjskih žrtava 1995.1,10000 Zagreb</item>
      <item>ČIVČIĆ-AUTO j.d.o.o. za održavanje i iznajmljivanje motornih vozila, prijevoz, trgovinu i usluge, OIB 30646880836, Božidara Magovca 31,10000 Zagreb</item>
      <item>Davor Čivčić, Marka Miljanova 4/D,Banja Luka</item>
    </izvorni_sadrzaj>
    <derivirana_varijabla naziv="DomainObject.Predmet.SudioniciListAdressOIB_1">
      <item>FINA Regionalni centar Zagreb, OIB 85821130368, Trg svibanjskih žrtava 1995.1,10000 Zagreb</item>
      <item>ČIVČIĆ-AUTO j.d.o.o. za održavanje i iznajmljivanje motornih vozila, prijevoz, trgovinu i usluge, OIB 30646880836, Božidara Magovca 31,10000 Zagreb</item>
      <item>Davor Čivčić, Marka Miljanova 4/D,Banja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30646880836</item>
      <item>, OIB null</item>
    </izvorni_sadrzaj>
    <derivirana_varijabla naziv="DomainObject.Predmet.SudioniciListNazivOIB_1">
      <item>, OIB 85821130368</item>
      <item>, OIB 30646880836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srpnja 2019.</izvorni_sadrzaj>
    <derivirana_varijabla naziv="DomainObject.PredzadnjaOdlukaIzPredmeta.DatumDonosenjaOdluke_1">11. srpnja 2019.</derivirana_varijabla>
  </DomainObject.PredzadnjaOdlukaIzPredmeta.DatumDonosenjaOdluke>
  <DomainObject.PredzadnjaOdlukaIzPredmeta.Oznaka>
    <izvorni_sadrzaj>St-724/2019-4</izvorni_sadrzaj>
    <derivirana_varijabla naziv="DomainObject.PredzadnjaOdlukaIzPredmeta.Oznaka_1">St-724/2019-4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1377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2019-07-11T12:48:00Z</dcterms:created>
  <dc:creator>ilukac</dc:creator>
  <cp:lastModifiedBy>Vedrana Veverec</cp:lastModifiedBy>
  <cp:lastPrinted>2019-07-11T12:54:00Z</cp:lastPrinted>
  <dcterms:modified xmlns:xsi="http://www.w3.org/2001/XMLSchema-instance" xsi:type="dcterms:W3CDTF">2019-07-11T12:54:00Z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St-724/2019-4 / Odluka - Oglas (724-19-OGLAS.docx)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