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439b" w14:paraId="4df439b" w:rsidRDefault="00D16393" w:rsidP="00D16393" w:rsidR="00D16393" w:rsidRPr="00937537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93753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0718BF">
        <w:rPr>
          <w:rFonts w:hAnsi="Times New Roman" w:ascii="Times New Roman"/>
          <w:color w:val="auto"/>
          <w:sz w:val="24"/>
          <w:szCs w:val="24"/>
          <w:lang w:val="hr-HR"/>
        </w:rPr>
        <w:t>4385/16-12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C33D2E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C33D2E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C33D2E">
        <w:rPr>
          <w:rFonts w:hAnsi="Times New Roman" w:ascii="Times New Roman"/>
          <w:color w:val="auto"/>
          <w:sz w:val="24"/>
          <w:szCs w:val="24"/>
          <w:lang w:val="hr-HR"/>
        </w:rPr>
        <w:t>Trgovački sud u Zagrebu, po sucu pojedincu Vesni Malenica kao stečajnom sucu u pretho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dnom postupku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5F04F8">
        <w:rPr>
          <w:rFonts w:hAnsi="Times New Roman" w:ascii="Times New Roman"/>
          <w:color w:val="auto"/>
          <w:sz w:val="24"/>
          <w:szCs w:val="24"/>
          <w:lang w:val="hr-HR"/>
        </w:rPr>
        <w:t xml:space="preserve">otvaranje stečajnog postupka nad </w:t>
      </w:r>
      <w:r w:rsidR="00737E32" w:rsidRPr="00387663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387663" w:rsidRPr="0038766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87663" w:rsidRPr="00387663">
        <w:rPr>
          <w:rFonts w:hAnsi="Times New Roman" w:ascii="Times New Roman"/>
          <w:color w:val="auto"/>
          <w:sz w:val="24"/>
          <w:szCs w:val="24"/>
        </w:rPr>
        <w:t>KAISER DVA, d. o. o., Zagreb, Nike Grškovića 14, OIB 30718120390</w:t>
      </w:r>
      <w:r w:rsidR="00EB4FB3" w:rsidRPr="00387663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44270" w:rsidRPr="00387663">
        <w:rPr>
          <w:rFonts w:hAnsi="Times New Roman" w:ascii="Times New Roman"/>
          <w:color w:val="auto"/>
          <w:sz w:val="24"/>
          <w:szCs w:val="24"/>
          <w:lang w:val="hr-HR"/>
        </w:rPr>
        <w:t>10. kolovoza 2017.</w:t>
      </w:r>
    </w:p>
    <w:p w:rsidRDefault="00737E32" w:rsidP="00E2213A" w:rsidR="00737E32" w:rsidRP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955CDB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955CDB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87663" w:rsidRPr="00387663">
        <w:rPr>
          <w:rFonts w:hAnsi="Times New Roman" w:ascii="Times New Roman"/>
          <w:color w:val="auto"/>
          <w:sz w:val="24"/>
          <w:szCs w:val="24"/>
        </w:rPr>
        <w:t>KAISER DVA, d. o. o., Zagreb, Nike Grškovića 14, OIB 30718120390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F6295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656D7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06C10">
        <w:rPr>
          <w:rFonts w:hAnsi="Times New Roman" w:ascii="Times New Roman"/>
          <w:color w:val="auto"/>
          <w:sz w:val="24"/>
          <w:szCs w:val="24"/>
          <w:lang w:val="hr-HR"/>
        </w:rPr>
        <w:t xml:space="preserve">Bože Guvo, Split, Smiljanićeva 2, OIB </w:t>
      </w:r>
      <w:r w:rsidR="00706C10" w:rsidRPr="00706C10">
        <w:rPr>
          <w:rFonts w:hAnsi="Times New Roman" w:ascii="Times New Roman"/>
          <w:color w:val="auto"/>
          <w:sz w:val="24"/>
          <w:szCs w:val="24"/>
          <w:lang w:val="hr-HR"/>
        </w:rPr>
        <w:t>55368811100</w:t>
      </w:r>
      <w:r w:rsidR="00ED1CC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955CDB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387663" w:rsidRPr="00387663">
        <w:rPr>
          <w:rFonts w:hAnsi="Times New Roman" w:ascii="Times New Roman"/>
          <w:color w:val="auto"/>
          <w:sz w:val="24"/>
          <w:szCs w:val="24"/>
        </w:rPr>
        <w:t>KAISER DVA, d. o. o., Zagreb, Nike Grškovića 14, OIB 30718120390</w:t>
      </w:r>
      <w:r w:rsidRPr="00955CDB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937537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87663" w:rsidP="00387663" w:rsidR="0038766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17. svibnja  2016. prijedlog za otvaranje stečajnog postupka nad gore navedenom pravnom osobom.</w:t>
      </w:r>
    </w:p>
    <w:p w:rsidRDefault="00387663" w:rsidP="00387663" w:rsid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334 dana u ukupnom iznosu od 2.356.473,71 kn.</w:t>
      </w:r>
    </w:p>
    <w:p w:rsidRDefault="00387663" w:rsidP="00387663" w:rsid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ima četiri zaposlenika.</w:t>
      </w:r>
    </w:p>
    <w:p w:rsidRDefault="00387663" w:rsidP="00387663" w:rsid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23. svibnja 2016.</w:t>
      </w:r>
    </w:p>
    <w:p w:rsidRDefault="00937537" w:rsidP="00387663" w:rsidR="0038766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387663">
        <w:rPr>
          <w:rFonts w:hAnsi="Times New Roman" w:ascii="Times New Roman"/>
          <w:color w:val="auto"/>
          <w:sz w:val="24"/>
          <w:szCs w:val="24"/>
          <w:lang w:val="hr-HR"/>
        </w:rPr>
        <w:t xml:space="preserve">Kako je predlagatelj učinio vjerojatnim postojanje stečajnih razloga, to je rješenjem ovog suda broj St-4385/16-6 od  17. veljače 2017.  pokrenut prethodni postupak radi utvrđivanja uvjeta za otvaranje stečajnog postupka. </w:t>
      </w:r>
    </w:p>
    <w:p w:rsidRDefault="00E2213A" w:rsidP="00A25D2D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7E4BF2" w:rsidP="007E4BF2" w:rsidR="007E4BF2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31. svibnja 2017.,  nije pristupio zakonski zastupnik dužnika niti je postupio po nalogu suda.</w:t>
      </w:r>
    </w:p>
    <w:p w:rsidRDefault="007E4BF2" w:rsidP="007E4BF2" w:rsidR="007E4BF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23. veljače 2017. proizlazi da  dužnik ima evidentirane neizvršene osnove za plaćanje u neprekinutom razdoblju od 873 dana u iznosu od 2.490.314,24 kn.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7E4BF2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471E58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471E58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2A29FA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937537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="003C7FDE"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93753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D428D2">
        <w:rPr>
          <w:rFonts w:hAnsi="Times New Roman" w:ascii="Times New Roman"/>
          <w:color w:val="auto"/>
          <w:sz w:val="24"/>
          <w:szCs w:val="24"/>
          <w:lang w:val="hr-HR"/>
        </w:rPr>
        <w:t xml:space="preserve">v. r. 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93753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428D2" w:rsidP="00AB7A2F" w:rsidR="00D428D2" w:rsidRPr="00D428D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428D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428D2" w:rsidP="00995CE9" w:rsidR="00D428D2" w:rsidRPr="00D428D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428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28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28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28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28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28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28D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428D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D428D2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93753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937537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937537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F17ACC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316B6E">
      <w:rPr>
        <w:rFonts w:hAnsi="Verdana" w:ascii="Verdana"/>
        <w:color w:val="auto"/>
        <w:sz w:val="22"/>
        <w:szCs w:val="22"/>
      </w:rPr>
      <w:t>4</w:t>
    </w:r>
    <w:r w:rsidR="00C227BF">
      <w:rPr>
        <w:rFonts w:hAnsi="Verdana" w:ascii="Verdana"/>
        <w:color w:val="auto"/>
        <w:sz w:val="22"/>
        <w:szCs w:val="22"/>
      </w:rPr>
      <w:t>3</w:t>
    </w:r>
    <w:r w:rsidR="000718BF">
      <w:rPr>
        <w:rFonts w:hAnsi="Verdana" w:ascii="Verdana"/>
        <w:color w:val="auto"/>
        <w:sz w:val="22"/>
        <w:szCs w:val="22"/>
      </w:rPr>
      <w:t>85</w:t>
    </w:r>
    <w:r w:rsidR="0086538E">
      <w:rPr>
        <w:rFonts w:hAnsi="Verdana" w:ascii="Verdana"/>
        <w:color w:val="auto"/>
        <w:sz w:val="22"/>
        <w:szCs w:val="22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24097"/>
    <w:rsid w:val="0004696A"/>
    <w:rsid w:val="000718BF"/>
    <w:rsid w:val="00090E68"/>
    <w:rsid w:val="000E093E"/>
    <w:rsid w:val="000E2DB0"/>
    <w:rsid w:val="000E3E39"/>
    <w:rsid w:val="00101496"/>
    <w:rsid w:val="00102EBB"/>
    <w:rsid w:val="00114082"/>
    <w:rsid w:val="001218D5"/>
    <w:rsid w:val="001705DD"/>
    <w:rsid w:val="001B65DC"/>
    <w:rsid w:val="001E5A2C"/>
    <w:rsid w:val="001F675D"/>
    <w:rsid w:val="002256D8"/>
    <w:rsid w:val="00266C0E"/>
    <w:rsid w:val="002A29FA"/>
    <w:rsid w:val="002C62C4"/>
    <w:rsid w:val="002D3AC5"/>
    <w:rsid w:val="002E299E"/>
    <w:rsid w:val="00316B6E"/>
    <w:rsid w:val="003450C6"/>
    <w:rsid w:val="00346C0F"/>
    <w:rsid w:val="00355BF4"/>
    <w:rsid w:val="00387663"/>
    <w:rsid w:val="003C7FDE"/>
    <w:rsid w:val="003F3376"/>
    <w:rsid w:val="00443FA5"/>
    <w:rsid w:val="00446169"/>
    <w:rsid w:val="00464B89"/>
    <w:rsid w:val="00471E58"/>
    <w:rsid w:val="004748D2"/>
    <w:rsid w:val="00482513"/>
    <w:rsid w:val="004C3B7F"/>
    <w:rsid w:val="00520A1F"/>
    <w:rsid w:val="00545D7C"/>
    <w:rsid w:val="00560948"/>
    <w:rsid w:val="00584E68"/>
    <w:rsid w:val="005B26BC"/>
    <w:rsid w:val="005C459B"/>
    <w:rsid w:val="005C5019"/>
    <w:rsid w:val="005F04F8"/>
    <w:rsid w:val="006031BB"/>
    <w:rsid w:val="006248E6"/>
    <w:rsid w:val="00642D18"/>
    <w:rsid w:val="00656D79"/>
    <w:rsid w:val="006B11E6"/>
    <w:rsid w:val="006D11F7"/>
    <w:rsid w:val="006D65F6"/>
    <w:rsid w:val="006D6C0A"/>
    <w:rsid w:val="007062EF"/>
    <w:rsid w:val="00706C10"/>
    <w:rsid w:val="00716442"/>
    <w:rsid w:val="00737E32"/>
    <w:rsid w:val="00762591"/>
    <w:rsid w:val="00765A1D"/>
    <w:rsid w:val="0078325E"/>
    <w:rsid w:val="007C5E77"/>
    <w:rsid w:val="007E04CA"/>
    <w:rsid w:val="007E4BF2"/>
    <w:rsid w:val="007F1D20"/>
    <w:rsid w:val="00802913"/>
    <w:rsid w:val="00814109"/>
    <w:rsid w:val="0082353D"/>
    <w:rsid w:val="00825EEB"/>
    <w:rsid w:val="008507C3"/>
    <w:rsid w:val="008566DB"/>
    <w:rsid w:val="0086538E"/>
    <w:rsid w:val="00871137"/>
    <w:rsid w:val="009027EE"/>
    <w:rsid w:val="00912725"/>
    <w:rsid w:val="00937537"/>
    <w:rsid w:val="00943EC2"/>
    <w:rsid w:val="00953A17"/>
    <w:rsid w:val="00955CDB"/>
    <w:rsid w:val="00966A94"/>
    <w:rsid w:val="009C7492"/>
    <w:rsid w:val="009D1236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A1251"/>
    <w:rsid w:val="00CD0A15"/>
    <w:rsid w:val="00CD570B"/>
    <w:rsid w:val="00D16393"/>
    <w:rsid w:val="00D27911"/>
    <w:rsid w:val="00D428D2"/>
    <w:rsid w:val="00D579C8"/>
    <w:rsid w:val="00D72B53"/>
    <w:rsid w:val="00D85964"/>
    <w:rsid w:val="00DA14DE"/>
    <w:rsid w:val="00E11F9B"/>
    <w:rsid w:val="00E2213A"/>
    <w:rsid w:val="00E268E7"/>
    <w:rsid w:val="00E41158"/>
    <w:rsid w:val="00EB45A0"/>
    <w:rsid w:val="00EB4FB3"/>
    <w:rsid w:val="00EC515F"/>
    <w:rsid w:val="00ED1CC8"/>
    <w:rsid w:val="00F17ACC"/>
    <w:rsid w:val="00F44270"/>
    <w:rsid w:val="00F517D6"/>
    <w:rsid w:val="00F52BBF"/>
    <w:rsid w:val="00F62958"/>
    <w:rsid w:val="00F651B1"/>
    <w:rsid w:val="00F77357"/>
    <w:rsid w:val="00F80A55"/>
    <w:rsid w:val="00F8225D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42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8D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8D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8D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8D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42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8D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8D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8D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8D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4385</izvorni_sadrzaj>
    <derivirana_varijabla naziv="DomainObject.Predmet.Broj_1">4385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St-4385/2016</izvorni_sadrzaj>
    <derivirana_varijabla naziv="DomainObject.Predmet.OznakaBroj_1">St-4385/2016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KAISER DVA d.o.o. zastupanog po punomoćniku Tin Kaiser</izvorni_sadrzaj>
    <derivirana_varijabla naziv="DomainObject.Predmet.ProtustrankaFormated_1">  KAISER DVA d.o.o. zastupanog po punomoćniku Tin Kaiser</derivirana_varijabla>
  </DomainObject.Predmet.ProtustrankaFormated>
  <DomainObject.Predmet.ProtustrankaFormatedOIB>
    <izvorni_sadrzaj>  KAISER DVA d.o.o., OIB 30718120390 zastupanog po punomoćniku Tin Kaiser</izvorni_sadrzaj>
    <derivirana_varijabla naziv="DomainObject.Predmet.ProtustrankaFormatedOIB_1">  KAISER DVA d.o.o., OIB 30718120390 zastupanog po punomoćniku Tin Kaiser</derivirana_varijabla>
  </DomainObject.Predmet.ProtustrankaFormatedOIB>
  <DomainObject.Predmet.ProtustrankaFormatedWithAdress>
    <izvorni_sadrzaj> KAISER DVA d.o.o., Nike Grškovića 14, 10000 Zagreb zastupanog po punomoćniku Tin Kaiser</izvorni_sadrzaj>
    <derivirana_varijabla naziv="DomainObject.Predmet.ProtustrankaFormatedWithAdress_1"> KAISER DVA d.o.o., Nike Grškovića 14, 10000 Zagreb zastupanog po punomoćniku Tin Kaiser</derivirana_varijabla>
  </DomainObject.Predmet.ProtustrankaFormatedWithAdress>
  <DomainObject.Predmet.ProtustrankaFormatedWithAdressOIB>
    <izvorni_sadrzaj> KAISER DVA d.o.o., OIB 30718120390, Nike Grškovića 14, 10000 Zagreb zastupanog po punomoćniku Tin Kaiser</izvorni_sadrzaj>
    <derivirana_varijabla naziv="DomainObject.Predmet.ProtustrankaFormatedWithAdressOIB_1"> KAISER DVA d.o.o., OIB 30718120390, Nike Grškovića 14, 10000 Zagreb zastupanog po punomoćniku Tin Kaiser</derivirana_varijabla>
  </DomainObject.Predmet.ProtustrankaFormatedWithAdressOIB>
  <DomainObject.Predmet.ProtustrankaWithAdress>
    <izvorni_sadrzaj>KAISER DVA d.o.o. Nike Grškovića 14, 10000 Zagreb</izvorni_sadrzaj>
    <derivirana_varijabla naziv="DomainObject.Predmet.ProtustrankaWithAdress_1">KAISER DVA d.o.o. Nike Grškovića 14, 10000 Zagreb</derivirana_varijabla>
  </DomainObject.Predmet.ProtustrankaWithAdress>
  <DomainObject.Predmet.ProtustrankaWithAdressOIB>
    <izvorni_sadrzaj>KAISER DVA d.o.o., OIB 30718120390, Nike Grškovića 14, 10000 Zagreb</izvorni_sadrzaj>
    <derivirana_varijabla naziv="DomainObject.Predmet.ProtustrankaWithAdressOIB_1">KAISER DVA d.o.o., OIB 30718120390, Nike Grškovića 14, 10000 Zagreb</derivirana_varijabla>
  </DomainObject.Predmet.ProtustrankaWithAdressOIB>
  <DomainObject.Predmet.ProtustrankaNazivFormated>
    <izvorni_sadrzaj>KAISER DVA d.o.o.</izvorni_sadrzaj>
    <derivirana_varijabla naziv="DomainObject.Predmet.ProtustrankaNazivFormated_1">KAISER DVA d.o.o.</derivirana_varijabla>
  </DomainObject.Predmet.ProtustrankaNazivFormated>
  <DomainObject.Predmet.ProtustrankaNazivFormatedOIB>
    <izvorni_sadrzaj>KAISER DVA d.o.o., OIB 30718120390</izvorni_sadrzaj>
    <derivirana_varijabla naziv="DomainObject.Predmet.ProtustrankaNazivFormatedOIB_1">KAISER DVA d.o.o., OIB 30718120390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Kaiser; vjerovnici</izvorni_sadrzaj>
    <derivirana_varijabla naziv="DomainObject.Predmet.StrankaFormated_1">  FINA Regionalni centar Zagreb; Tin Kaiser; vjerovnici</derivirana_varijabla>
  </DomainObject.Predmet.StrankaFormated>
  <DomainObject.Predmet.StrankaFormatedOIB>
    <izvorni_sadrzaj>  FINA Regionalni centar Zagreb, OIB 85821130368; Tin Kaiser, OIB 09522356950; vjerovnici</izvorni_sadrzaj>
    <derivirana_varijabla naziv="DomainObject.Predmet.StrankaFormatedOIB_1">  FINA Regionalni centar Zagreb, OIB 85821130368; Tin Kaiser, OIB 09522356950; vjerovnici</derivirana_varijabla>
  </DomainObject.Predmet.StrankaFormatedOIB>
  <DomainObject.Predmet.StrankaFormatedWithAdress>
    <izvorni_sadrzaj> FINA Regionalni centar Zagreb, Trg svibanjskih žrtava 1995. br. 1, 10000 Zagreb; Tin Kaiser, Nike Grškovića 14, 10000 Zagreb; vjerovnici</izvorni_sadrzaj>
    <derivirana_varijabla naziv="DomainObject.Predmet.StrankaFormatedWithAdress_1"> FINA Regionalni centar Zagreb, Trg svibanjskih žrtava 1995. br. 1, 10000 Zagreb; Tin Kaiser, Nike Grškovića 14, 10000 Zagreb; vjerovnici</derivirana_varijabla>
  </DomainObject.Predmet.StrankaFormatedWithAdress>
  <DomainObject.Predmet.StrankaFormatedWithAdressOIB>
    <izvorni_sadrzaj> FINA Regionalni centar Zagreb, OIB 85821130368, Trg svibanjskih žrtava 1995. br. 1, 10000 Zagreb; Tin Kaiser, OIB 09522356950, Nike Grškovića 14, 10000 Zagreb; vjerovnici</izvorni_sadrzaj>
    <derivirana_varijabla naziv="DomainObject.Predmet.StrankaFormatedWithAdressOIB_1"> FINA Regionalni centar Zagreb, OIB 85821130368, Trg svibanjskih žrtava 1995. br. 1, 10000 Zagreb; Tin Kaiser, OIB 09522356950, Nike Grškovića 14, 10000 Zagreb; vjerovnici</derivirana_varijabla>
  </DomainObject.Predmet.StrankaFormatedWithAdressOIB>
  <DomainObject.Predmet.StrankaWithAdress>
    <izvorni_sadrzaj>FINA Regionalni centar Zagreb Trg svibanjskih žrtava 1995. br. 1,10000 Zagreb,Tin Kaiser Nike Grškovića 14,10000 Zagreb,vjerovnici </izvorni_sadrzaj>
    <derivirana_varijabla naziv="DomainObject.Predmet.StrankaWithAdress_1">FINA Regionalni centar Zagreb Trg svibanjskih žrtava 1995. br. 1,10000 Zagreb,Tin Kaiser Nike Grškovića 14,10000 Zagreb,vjerovnici </derivirana_varijabla>
  </DomainObject.Predmet.StrankaWithAdress>
  <DomainObject.Predmet.StrankaWithAdressOIB>
    <izvorni_sadrzaj>FINA Regionalni centar Zagreb, OIB 85821130368, Trg svibanjskih žrtava 1995. br. 1,10000 Zagreb,Tin Kaiser, OIB 09522356950, Nike Grškovića 14,10000 Zagreb,vjerovnici</izvorni_sadrzaj>
    <derivirana_varijabla naziv="DomainObject.Predmet.StrankaWithAdressOIB_1">FINA Regionalni centar Zagreb, OIB 85821130368, Trg svibanjskih žrtava 1995. br. 1,10000 Zagreb,Tin Kaiser, OIB 09522356950, Nike Grškovića 14,10000 Zagreb,vjerovnici</derivirana_varijabla>
  </DomainObject.Predmet.StrankaWithAdressOIB>
  <DomainObject.Predmet.StrankaNazivFormated>
    <izvorni_sadrzaj>FINA Regionalni centar Zagreb,Tin Kaiser,vjerovnici</izvorni_sadrzaj>
    <derivirana_varijabla naziv="DomainObject.Predmet.StrankaNazivFormated_1">FINA Regionalni centar Zagreb,Tin Kaiser,vjerovnici</derivirana_varijabla>
  </DomainObject.Predmet.StrankaNazivFormated>
  <DomainObject.Predmet.StrankaNazivFormatedOIB>
    <izvorni_sadrzaj>FINA Regionalni centar Zagreb, OIB 85821130368,Tin Kaiser, OIB 09522356950,vjerovnici</izvorni_sadrzaj>
    <derivirana_varijabla naziv="DomainObject.Predmet.StrankaNazivFormatedOIB_1">FINA Regionalni centar Zagreb, OIB 85821130368,Tin Kaiser, OIB 09522356950,vjerovnici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Tin Kaiser</item>
      <item>vjerovnici</item>
    </izvorni_sadrzaj>
    <derivirana_varijabla naziv="DomainObject.Predmet.StrankaListFormated_1">
      <item>FINA Regionalni centar Zagreb</item>
      <item>Tin Kaiser</item>
      <item>vjerovnici</item>
    </derivirana_varijabla>
  </DomainObject.Predmet.StrankaListFormated>
  <DomainObject.Predmet.StrankaListFormatedOIB>
    <izvorni_sadrzaj>
      <item>FINA Regionalni centar Zagreb, OIB 85821130368</item>
      <item>Tin Kaiser, OIB 09522356950</item>
      <item>vjerovnici</item>
    </izvorni_sadrzaj>
    <derivirana_varijabla naziv="DomainObject.Predmet.StrankaListFormatedOIB_1">
      <item>FINA Regionalni centar Zagreb, OIB 85821130368</item>
      <item>Tin Kaiser, OIB 09522356950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Tin Kaiser, Nike Grškovića 14, 10000 Zagreb</item>
      <item>vjerovnici</item>
    </izvorni_sadrzaj>
    <derivirana_varijabla naziv="DomainObject.Predmet.StrankaListFormatedWithAdress_1">
      <item>FINA Regionalni centar Zagreb, Trg svibanjskih žrtava 1995. br. 1, 10000 Zagreb</item>
      <item>Tin Kaiser, Nike Grškovića 14,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Kaiser, OIB 09522356950, Nike Grškovića 14,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Tin Kaiser, OIB 09522356950, Nike Grškovića 14, 10000 Zagreb</item>
      <item>vjerovnici</item>
    </derivirana_varijabla>
  </DomainObject.Predmet.StrankaListFormatedWithAdressOIB>
  <DomainObject.Predmet.StrankaListNazivFormated>
    <izvorni_sadrzaj>
      <item>FINA Regionalni centar Zagreb</item>
      <item>Tin Kaiser</item>
      <item>vjerovnici</item>
    </izvorni_sadrzaj>
    <derivirana_varijabla naziv="DomainObject.Predmet.StrankaListNazivFormated_1">
      <item>FINA Regionalni centar Zagreb</item>
      <item>Tin Kaiser</item>
      <item>vjerovnici</item>
    </derivirana_varijabla>
  </DomainObject.Predmet.StrankaListNazivFormated>
  <DomainObject.Predmet.StrankaListNazivFormatedOIB>
    <izvorni_sadrzaj>
      <item>FINA Regionalni centar Zagreb, OIB 85821130368</item>
      <item>Tin Kaiser, OIB 09522356950</item>
      <item>vjerovnici</item>
    </izvorni_sadrzaj>
    <derivirana_varijabla naziv="DomainObject.Predmet.StrankaListNazivFormatedOIB_1">
      <item>FINA Regionalni centar Zagreb, OIB 85821130368</item>
      <item>Tin Kaiser, OIB 09522356950</item>
      <item>vjerovnici</item>
    </derivirana_varijabla>
  </DomainObject.Predmet.StrankaListNazivFormatedOIB>
  <DomainObject.Predmet.ProtuStrankaListFormated>
    <izvorni_sadrzaj>
      <item>KAISER DVA d.o.o. zastupanog po punomoćniku Tin Kaiser</item>
    </izvorni_sadrzaj>
    <derivirana_varijabla naziv="DomainObject.Predmet.ProtuStrankaListFormated_1">
      <item>KAISER DVA d.o.o. zastupanog po punomoćniku Tin Kaiser</item>
    </derivirana_varijabla>
  </DomainObject.Predmet.ProtuStrankaListFormated>
  <DomainObject.Predmet.ProtuStrankaListFormatedOIB>
    <izvorni_sadrzaj>
      <item>KAISER DVA d.o.o., OIB 30718120390 zastupanog po punomoćniku Tin Kaiser</item>
    </izvorni_sadrzaj>
    <derivirana_varijabla naziv="DomainObject.Predmet.ProtuStrankaListFormatedOIB_1">
      <item>KAISER DVA d.o.o., OIB 30718120390 zastupanog po punomoćniku Tin Kaiser</item>
    </derivirana_varijabla>
  </DomainObject.Predmet.ProtuStrankaListFormatedOIB>
  <DomainObject.Predmet.ProtuStrankaListFormatedWithAdress>
    <izvorni_sadrzaj>
      <item>KAISER DVA d.o.o., Nike Grškovića 14, 10000 Zagreb zastupanog po punomoćniku Tin Kaiser</item>
    </izvorni_sadrzaj>
    <derivirana_varijabla naziv="DomainObject.Predmet.ProtuStrankaListFormatedWithAdress_1">
      <item>KAISER DVA d.o.o., Nike Grškovića 14, 10000 Zagreb zastupanog po punomoćniku Tin Kaiser</item>
    </derivirana_varijabla>
  </DomainObject.Predmet.ProtuStrankaListFormatedWithAdress>
  <DomainObject.Predmet.ProtuStrankaListFormatedWithAdressOIB>
    <izvorni_sadrzaj>
      <item>KAISER DVA d.o.o., OIB 30718120390, Nike Grškovića 14, 10000 Zagreb zastupanog po punomoćniku Tin Kaiser</item>
    </izvorni_sadrzaj>
    <derivirana_varijabla naziv="DomainObject.Predmet.ProtuStrankaListFormatedWithAdressOIB_1">
      <item>KAISER DVA d.o.o., OIB 30718120390, Nike Grškovića 14, 10000 Zagreb zastupanog po punomoćniku Tin Kaiser</item>
    </derivirana_varijabla>
  </DomainObject.Predmet.ProtuStrankaListFormatedWithAdressOIB>
  <DomainObject.Predmet.ProtuStrankaListNazivFormated>
    <izvorni_sadrzaj>
      <item>KAISER DVA d.o.o.</item>
    </izvorni_sadrzaj>
    <derivirana_varijabla naziv="DomainObject.Predmet.ProtuStrankaListNazivFormated_1">
      <item>KAISER DVA d.o.o.</item>
    </derivirana_varijabla>
  </DomainObject.Predmet.ProtuStrankaListNazivFormated>
  <DomainObject.Predmet.ProtuStrankaListNazivFormatedOIB>
    <izvorni_sadrzaj>
      <item>KAISER DVA d.o.o., OIB 30718120390</item>
    </izvorni_sadrzaj>
    <derivirana_varijabla naziv="DomainObject.Predmet.ProtuStrankaListNazivFormatedOIB_1">
      <item>KAISER DVA d.o.o., OIB 30718120390</item>
    </derivirana_varijabla>
  </DomainObject.Predmet.ProtuStrankaListNazivFormatedOIB>
  <DomainObject.Predmet.OstaliListFormated>
    <izvorni_sadrzaj>
      <item>Tin Kaiser punomoćnik sudionika u postupku KAISER DVA d.o.o.</item>
      <item>Bože Guvo</item>
    </izvorni_sadrzaj>
    <derivirana_varijabla naziv="DomainObject.Predmet.OstaliListFormated_1">
      <item>Tin Kaiser punomoćnik sudionika u postupku KAISER DVA d.o.o.</item>
      <item>Bože Guvo</item>
    </derivirana_varijabla>
  </DomainObject.Predmet.OstaliListFormated>
  <DomainObject.Predmet.OstaliListFormatedOIB>
    <izvorni_sadrzaj>
      <item>Tin Kaiser, OIB 09522356950 punomoćnik sudionika u postupku KAISER DVA d.o.o.</item>
      <item>Bože Guvo, OIB 55368811100</item>
    </izvorni_sadrzaj>
    <derivirana_varijabla naziv="DomainObject.Predmet.OstaliListFormatedOIB_1">
      <item>Tin Kaiser, OIB 09522356950 punomoćnik sudionika u postupku KAISER DVA d.o.o.</item>
      <item>Bože Guvo, OIB 55368811100</item>
    </derivirana_varijabla>
  </DomainObject.Predmet.OstaliListFormatedOIB>
  <DomainObject.Predmet.OstaliListFormatedWithAdress>
    <izvorni_sadrzaj>
      <item>Tin Kaiser, Nike Grškovića 14, 10000 Zagreb punomoćnik sudionika u postupku KAISER DVA d.o.o.</item>
      <item>Bože Guvo, Smiljanićeva 2, 21000 Split</item>
    </izvorni_sadrzaj>
    <derivirana_varijabla naziv="DomainObject.Predmet.OstaliListFormatedWithAdress_1">
      <item>Tin Kaiser, Nike Grškovića 14, 10000 Zagreb punomoćnik sudionika u postupku KAISER DVA d.o.o.</item>
      <item>Bože Guvo, Smiljanićeva 2, 21000 Split</item>
    </derivirana_varijabla>
  </DomainObject.Predmet.OstaliListFormatedWithAdress>
  <DomainObject.Predmet.OstaliListFormatedWithAdressOIB>
    <izvorni_sadrzaj>
      <item>Tin Kaiser, OIB 09522356950, Nike Grškovića 14, 10000 Zagreb punomoćnik sudionika u postupku KAISER DVA d.o.o.</item>
      <item>Bože Guvo, OIB 55368811100, Smiljanićeva 2, 21000 Split</item>
    </izvorni_sadrzaj>
    <derivirana_varijabla naziv="DomainObject.Predmet.OstaliListFormatedWithAdressOIB_1">
      <item>Tin Kaiser, OIB 09522356950, Nike Grškovića 14, 10000 Zagreb punomoćnik sudionika u postupku KAISER DVA d.o.o.</item>
      <item>Bože Guvo, OIB 55368811100, Smiljanićeva 2, 21000 Split</item>
    </derivirana_varijabla>
  </DomainObject.Predmet.OstaliListFormatedWithAdressOIB>
  <DomainObject.Predmet.OstaliListNazivFormated>
    <izvorni_sadrzaj>
      <item>Tin Kaiser</item>
      <item>Bože Guvo</item>
    </izvorni_sadrzaj>
    <derivirana_varijabla naziv="DomainObject.Predmet.OstaliListNazivFormated_1">
      <item>Tin Kaiser</item>
      <item>Bože Guvo</item>
    </derivirana_varijabla>
  </DomainObject.Predmet.OstaliListNazivFormated>
  <DomainObject.Predmet.OstaliListNazivFormatedOIB>
    <izvorni_sadrzaj>
      <item>Tin Kaiser, OIB 09522356950</item>
      <item>Bože Guvo, OIB 55368811100</item>
    </izvorni_sadrzaj>
    <derivirana_varijabla naziv="DomainObject.Predmet.OstaliListNazivFormatedOIB_1">
      <item>Tin Kaiser, OIB 09522356950</item>
      <item>Bože Guvo, OIB 55368811100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KAISER DVA d.o.o.</izvorni_sadrzaj>
    <derivirana_varijabla naziv="DomainObject.Predmet.ProtustrankaIDrugi_1">KAISER DVA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KAISER DVA d.o.o., OIB 30718120390, Nike Grškovića 14, 10000 Zagreb</izvorni_sadrzaj>
    <derivirana_varijabla naziv="DomainObject.Predmet.ProtustrankaIDrugiAdressOIB_1">KAISER DVA d.o.o., OIB 30718120390, Nike Grškovića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KAISER DVA d.o.o.</item>
      <item>Tin Kaiser</item>
      <item>vjerovnici</item>
      <item>Tin Kaiser</item>
      <item>Bože Guvo</item>
    </izvorni_sadrzaj>
    <derivirana_varijabla naziv="DomainObject.Predmet.SudioniciListNaziv_1">
      <item>FINA Regionalni centar Zagreb</item>
      <item>KAISER DVA d.o.o.</item>
      <item>Tin Kaiser</item>
      <item>vjerovnici</item>
      <item>Tin Kaiser</item>
      <item>Bože Guvo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KAISER DVA d.o.o., OIB 30718120390, Nike Grškovića 14,10000 Zagreb</item>
      <item>Tin Kaiser, OIB 09522356950, Nike Grškovića 14,10000 Zagreb</item>
      <item>vjerovnici</item>
      <item>Tin Kaiser, OIB 09522356950, Nike Grškovića 14,10000 Zagreb</item>
      <item>Bože Guvo, OIB 55368811100, Smiljanićeva 2,21000 Split</item>
    </izvorni_sadrzaj>
    <derivirana_varijabla naziv="DomainObject.Predmet.SudioniciListAdressOIB_1">
      <item>FINA Regionalni centar Zagreb, OIB 85821130368, Trg svibanjskih žrtava 1995. br. 1,10000 Zagreb</item>
      <item>KAISER DVA d.o.o., OIB 30718120390, Nike Grškovića 14,10000 Zagreb</item>
      <item>Tin Kaiser, OIB 09522356950, Nike Grškovića 14,10000 Zagreb</item>
      <item>vjerovnici</item>
      <item>Tin Kaiser, OIB 09522356950, Nike Grškovića 14,10000 Zagreb</item>
      <item>Bože Guvo, OIB 55368811100,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30718120390</item>
      <item>, OIB 09522356950</item>
      <item>, OIB null</item>
      <item>, OIB 09522356950</item>
      <item>, OIB 55368811100</item>
    </izvorni_sadrzaj>
    <derivirana_varijabla naziv="DomainObject.Predmet.SudioniciListNazivOIB_1">
      <item>, OIB 85821130368</item>
      <item>, OIB 30718120390</item>
      <item>, OIB 09522356950</item>
      <item>, OIB null</item>
      <item>, OIB 09522356950</item>
      <item>, OIB 55368811100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3407</properties:Characters>
  <properties:Lines>81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2017-08-10T12:35:00Z</dcterms:created>
  <dc:creator>ksvajger</dc:creator>
  <cp:lastModifiedBy>Kristina Švajger</cp:lastModifiedBy>
  <cp:lastPrinted>2017-08-10T12:42:00Z</cp:lastPrinted>
  <dcterms:modified xmlns:xsi="http://www.w3.org/2001/XMLSchema-instance" xsi:type="dcterms:W3CDTF">2017-08-10T12:42:00Z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