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C228D" w:rsidR="003C6024">
        <w:trPr>
          <w:trHeight w:val="565"/>
        </w:trPr>
        <w:tc>
          <w:tcPr>
            <w:tcW w:type="dxa" w:w="2531"/>
          </w:tcPr>
          <w:p w:rsidRDefault="003C6024" w:rsidP="006C228D" w:rsidR="003C6024">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C6024" w:rsidP="006C228D" w:rsidR="003C6024">
            <w:pPr>
              <w:jc w:val="center"/>
            </w:pPr>
            <w:r>
              <w:t>Republika Hrvatska</w:t>
            </w:r>
          </w:p>
          <w:p w:rsidRDefault="003C6024" w:rsidP="006C228D" w:rsidR="003C6024">
            <w:pPr>
              <w:jc w:val="center"/>
            </w:pPr>
            <w:r>
              <w:t>Trgovački sud u Splitu</w:t>
            </w:r>
          </w:p>
          <w:p w:rsidRDefault="003C6024" w:rsidP="006C228D" w:rsidR="003C6024">
            <w:pPr>
              <w:jc w:val="center"/>
            </w:pPr>
            <w:r>
              <w:t xml:space="preserve">Split, </w:t>
            </w:r>
            <w:proofErr w:type="spellStart"/>
            <w:r>
              <w:t>Sukoišanska</w:t>
            </w:r>
            <w:proofErr w:type="spellEnd"/>
            <w:r>
              <w:t xml:space="preserve"> 6</w:t>
            </w:r>
          </w:p>
        </w:tc>
      </w:tr>
    </w:tbl>
    <w:p w14:textId="09e035e" w14:paraId="09e035e" w:rsidRDefault="003C6024" w:rsidP="003C6024" w:rsidR="003C6024">
      <w:pPr>
        <w:jc w:val="right"/>
        <w15:collapsed w:val="false"/>
      </w:pPr>
      <w:r>
        <w:t>Poslovni broj: 4. St-285/2003-45</w:t>
      </w:r>
    </w:p>
    <w:p w:rsidRDefault="00D40BE5" w:rsidP="00D40BE5" w:rsidR="00D40BE5" w:rsidRPr="003370DE">
      <w:pPr>
        <w:rPr>
          <w:szCs w:val="20"/>
        </w:rPr>
      </w:pPr>
    </w:p>
    <w:p w:rsidRDefault="003C6024" w:rsidP="00D40BE5" w:rsidR="003C6024" w:rsidRPr="003C6024">
      <w:pPr>
        <w:pStyle w:val="Naslov2"/>
        <w:rPr>
          <w:spacing w:val="20"/>
        </w:rPr>
      </w:pPr>
      <w:r w:rsidRPr="003C6024">
        <w:rPr>
          <w:spacing w:val="20"/>
        </w:rPr>
        <w:t xml:space="preserve">REPUBLIKA HRVATSKA </w:t>
      </w:r>
    </w:p>
    <w:p w:rsidRDefault="003C6024" w:rsidP="00D40BE5" w:rsidR="003C6024">
      <w:pPr>
        <w:pStyle w:val="Naslov2"/>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rsidRPr="007D747F">
      <w:pPr>
        <w:pStyle w:val="Tijeloteksta"/>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7D747F">
        <w:t xml:space="preserve"> </w:t>
      </w:r>
      <w:r w:rsidR="00D54DF8" w:rsidRPr="00353D84">
        <w:t xml:space="preserve">PARNAS d.o.o. ˝u stečaju˝, </w:t>
      </w:r>
      <w:proofErr w:type="spellStart"/>
      <w:r w:rsidR="00D54DF8">
        <w:t>Molizanskih</w:t>
      </w:r>
      <w:proofErr w:type="spellEnd"/>
      <w:r w:rsidR="00D54DF8">
        <w:t xml:space="preserve"> Hrvata 12</w:t>
      </w:r>
      <w:r w:rsidR="00D54DF8" w:rsidRPr="001A014A">
        <w:rPr>
          <w:b/>
          <w:color w:val="FF0000"/>
        </w:rPr>
        <w:t>,</w:t>
      </w:r>
      <w:r w:rsidR="00D54DF8" w:rsidRPr="00353D84">
        <w:t xml:space="preserve"> Makarska</w:t>
      </w:r>
      <w:r w:rsidR="00D54DF8" w:rsidRPr="0088022B">
        <w:t xml:space="preserve">, </w:t>
      </w:r>
      <w:r w:rsidR="00D54DF8">
        <w:t xml:space="preserve">OIB: </w:t>
      </w:r>
      <w:r w:rsidR="00D54DF8" w:rsidRPr="005F195D">
        <w:t>65264042985</w:t>
      </w:r>
      <w:r w:rsidR="00D54DF8">
        <w:t>, zastupan po stečajnoj upraviteljici Dunji Krstulović iz Splita, Vinkovačka 21</w:t>
      </w:r>
      <w:r w:rsidR="002A1EAB">
        <w:t>,</w:t>
      </w:r>
      <w:r>
        <w:t xml:space="preserve"> </w:t>
      </w:r>
      <w:r w:rsidR="003C6024">
        <w:t>2. ožujka 2018.</w:t>
      </w:r>
      <w:r w:rsidR="007D747F">
        <w:t xml:space="preserve"> </w:t>
      </w:r>
    </w:p>
    <w:p w:rsidRDefault="00D40BE5" w:rsidP="00D40BE5" w:rsidR="00D40BE5" w:rsidRPr="00BC66D8">
      <w:pPr>
        <w:rPr>
          <w:i/>
          <w:szCs w:val="20"/>
        </w:rPr>
      </w:pPr>
    </w:p>
    <w:p w:rsidRDefault="007D747F" w:rsidP="00D40BE5" w:rsidR="00D40BE5" w:rsidRPr="007D747F">
      <w:pPr>
        <w:jc w:val="center"/>
        <w:rPr>
          <w:spacing w:val="100"/>
          <w:szCs w:val="20"/>
        </w:rPr>
      </w:pPr>
      <w:r w:rsidRPr="007D747F">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7D747F">
        <w:t>R</w:t>
      </w:r>
      <w:r w:rsidR="00610CF9">
        <w:t>očište za prodaju</w:t>
      </w:r>
      <w:r>
        <w:t xml:space="preserve"> određeno za dan </w:t>
      </w:r>
      <w:r w:rsidR="003C6024">
        <w:t>9. ožujka 2018.</w:t>
      </w:r>
      <w:r w:rsidR="00E92B4C">
        <w:t xml:space="preserve"> u </w:t>
      </w:r>
      <w:r w:rsidR="003C6024">
        <w:t>09</w:t>
      </w:r>
      <w:r w:rsidR="00E92B4C">
        <w:t>.00 sati</w:t>
      </w:r>
      <w:r>
        <w:t xml:space="preserv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U Splitu</w:t>
      </w:r>
      <w:r w:rsidR="003C6024">
        <w:t xml:space="preserve"> </w:t>
      </w:r>
      <w:r w:rsidR="008C49A1">
        <w:t>2</w:t>
      </w:r>
      <w:r w:rsidR="003C6024">
        <w:t>. ožujka 2018.</w:t>
      </w:r>
      <w:r>
        <w:t xml:space="preserve"> </w:t>
      </w:r>
    </w:p>
    <w:p w:rsidRDefault="00075AD1" w:rsidP="007D747F" w:rsidR="00075AD1"/>
    <w:p w:rsidRDefault="00075AD1" w:rsidP="00920632" w:rsidR="00075AD1">
      <w:pPr>
        <w:jc w:val="right"/>
      </w:pPr>
      <w:r>
        <w:tab/>
      </w:r>
      <w:r>
        <w:tab/>
      </w:r>
      <w:r>
        <w:tab/>
      </w:r>
      <w:r>
        <w:tab/>
      </w:r>
      <w:r>
        <w:tab/>
      </w:r>
      <w:r>
        <w:tab/>
      </w:r>
      <w:r>
        <w:tab/>
      </w:r>
      <w:r>
        <w:tab/>
      </w:r>
      <w:r>
        <w:tab/>
        <w:t xml:space="preserve">   </w:t>
      </w:r>
      <w:r w:rsidR="003C6024">
        <w:t xml:space="preserve">Sudac </w:t>
      </w:r>
    </w:p>
    <w:p w:rsidRDefault="00C628AD" w:rsidP="00920632" w:rsidR="00C628AD">
      <w:pPr>
        <w:jc w:val="right"/>
      </w:pPr>
    </w:p>
    <w:p w:rsidRDefault="007D747F" w:rsidP="00920632" w:rsidR="007D747F">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3C6024"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075AD1" w:rsidP="00075AD1" w:rsidR="00075AD1">
      <w:pPr>
        <w:pStyle w:val="Odlomakpopisa"/>
        <w:numPr>
          <w:ilvl w:val="0"/>
          <w:numId w:val="5"/>
        </w:numPr>
        <w:contextualSpacing w:val="false"/>
        <w:jc w:val="both"/>
      </w:pPr>
      <w:r>
        <w:t>stečajn</w:t>
      </w:r>
      <w:r w:rsidR="007D747F">
        <w:t>a</w:t>
      </w:r>
      <w:r>
        <w:t xml:space="preserve"> upravitelj</w:t>
      </w:r>
      <w:r w:rsidR="007D747F">
        <w:t>ica</w:t>
      </w:r>
      <w:r>
        <w:t xml:space="preserve"> </w:t>
      </w:r>
      <w:r w:rsidR="00D54DF8">
        <w:t>Dunja Krstulović</w:t>
      </w:r>
      <w:r>
        <w:t>, Split</w:t>
      </w:r>
    </w:p>
    <w:p w:rsidRDefault="00492BA7" w:rsidP="00181E02" w:rsidR="00181E02">
      <w:pPr>
        <w:pStyle w:val="Odlomakpopisa"/>
        <w:numPr>
          <w:ilvl w:val="0"/>
          <w:numId w:val="5"/>
        </w:numPr>
        <w:jc w:val="both"/>
      </w:pPr>
      <w:r>
        <w:t>e-</w:t>
      </w:r>
      <w:r w:rsidR="007D747F">
        <w:t xml:space="preserve">oglasna ploča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0C4602"/>
    <w:rsid w:val="001234DB"/>
    <w:rsid w:val="00136D78"/>
    <w:rsid w:val="00157006"/>
    <w:rsid w:val="00181E02"/>
    <w:rsid w:val="00224A24"/>
    <w:rsid w:val="0025216F"/>
    <w:rsid w:val="00264FCA"/>
    <w:rsid w:val="00284816"/>
    <w:rsid w:val="002A1EAB"/>
    <w:rsid w:val="002D22F5"/>
    <w:rsid w:val="00334576"/>
    <w:rsid w:val="003370DE"/>
    <w:rsid w:val="0035676E"/>
    <w:rsid w:val="003647BF"/>
    <w:rsid w:val="003B3D65"/>
    <w:rsid w:val="003C6024"/>
    <w:rsid w:val="004424F6"/>
    <w:rsid w:val="00445BD9"/>
    <w:rsid w:val="00451B48"/>
    <w:rsid w:val="004756E1"/>
    <w:rsid w:val="00475FB5"/>
    <w:rsid w:val="00492BA7"/>
    <w:rsid w:val="00536CF5"/>
    <w:rsid w:val="005411A2"/>
    <w:rsid w:val="00567546"/>
    <w:rsid w:val="00574EC5"/>
    <w:rsid w:val="00587630"/>
    <w:rsid w:val="005B412D"/>
    <w:rsid w:val="005D3909"/>
    <w:rsid w:val="005F4ADE"/>
    <w:rsid w:val="00610CF9"/>
    <w:rsid w:val="006450F1"/>
    <w:rsid w:val="00685E6C"/>
    <w:rsid w:val="00742803"/>
    <w:rsid w:val="00762031"/>
    <w:rsid w:val="007D747F"/>
    <w:rsid w:val="007E499F"/>
    <w:rsid w:val="008C49A1"/>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54DF8"/>
    <w:rsid w:val="00D70D76"/>
    <w:rsid w:val="00E32726"/>
    <w:rsid w:val="00E73D7D"/>
    <w:rsid w:val="00E92B4C"/>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Reetkatablice" w:type="table">
    <w:name w:val="Table Grid"/>
    <w:basedOn w:val="Obinatablica"/>
    <w:uiPriority w:val="59"/>
    <w:rsid w:val="003C602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C49A1"/>
    <w:rPr>
      <w:color w:val="808080"/>
      <w:bdr w:space="0" w:sz="0" w:color="auto" w:val="none"/>
      <w:shd w:fill="auto" w:color="auto" w:val="clear"/>
    </w:rPr>
  </w:style>
  <w:style w:customStyle="true" w:styleId="eSPISCCParagraphDefaultFont" w:type="character">
    <w:name w:val="eSPIS_CC_Paragraph Default Font"/>
    <w:basedOn w:val="Zadanifontodlomka"/>
    <w:rsid w:val="008C49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9A1"/>
    <w:rPr>
      <w:bdr w:space="0" w:sz="0" w:color="auto" w:val="none"/>
      <w:shd w:fill="FFFFCC" w:color="auto" w:val="clear"/>
      <w:lang w:val="hr-HR"/>
    </w:rPr>
  </w:style>
  <w:style w:customStyle="true" w:styleId="PozadinaSvijetloCrvena" w:type="character">
    <w:name w:val="Pozadina_SvijetloCrvena"/>
    <w:basedOn w:val="eSPISCCParagraphDefaultFont"/>
    <w:rsid w:val="008C49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9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Reetkatablice" w:type="table">
    <w:name w:val="Table Grid"/>
    <w:basedOn w:val="Obinatablica"/>
    <w:uiPriority w:val="59"/>
    <w:rsid w:val="003C602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C49A1"/>
    <w:rPr>
      <w:color w:val="808080"/>
      <w:bdr w:color="auto" w:space="0" w:sz="0" w:val="none"/>
      <w:shd w:color="auto" w:fill="auto" w:val="clear"/>
    </w:rPr>
  </w:style>
  <w:style w:customStyle="1" w:styleId="eSPISCCParagraphDefaultFont" w:type="character">
    <w:name w:val="eSPIS_CC_Paragraph Default Font"/>
    <w:basedOn w:val="Zadanifontodlomka"/>
    <w:rsid w:val="008C49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9A1"/>
    <w:rPr>
      <w:bdr w:color="auto" w:space="0" w:sz="0" w:val="none"/>
      <w:shd w:color="auto" w:fill="FFFFCC" w:val="clear"/>
      <w:lang w:val="hr-HR"/>
    </w:rPr>
  </w:style>
  <w:style w:customStyle="1" w:styleId="PozadinaSvijetloCrvena" w:type="character">
    <w:name w:val="Pozadina_SvijetloCrvena"/>
    <w:basedOn w:val="eSPISCCParagraphDefaultFont"/>
    <w:rsid w:val="008C49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9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74A9E-8AE5-4691-8921-ABF5492F9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155</properties:Words>
  <properties:Characters>831</properties:Characters>
  <properties:Lines>43</properties:Lines>
  <properties:Paragraphs>19</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2018-03-02T12:59:00Z</cp:lastPrinted>
  <dcterms:modified xmlns:xsi="http://www.w3.org/2001/XMLSchema-instance" xsi:type="dcterms:W3CDTF">2018-03-02T12:59:00Z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 za prodaju.docx)</vt:lpwstr>
  </prop:property>
  <prop:property name="CC_coloring" pid="4" fmtid="{D5CDD505-2E9C-101B-9397-08002B2CF9AE}">
    <vt:bool>false</vt:bool>
  </prop:property>
  <prop:property name="BrojStranica" pid="5" fmtid="{D5CDD505-2E9C-101B-9397-08002B2CF9AE}">
    <vt:i4>1</vt:i4>
  </prop:property>
</prop:Properties>
</file>