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189b6" w14:paraId="d1189b6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9D0B23">
        <w:rPr>
          <w:rFonts w:cs="Times New Roman" w:hAnsi="Times New Roman" w:ascii="Times New Roman"/>
        </w:rPr>
        <w:t>3325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264926">
        <w:rPr>
          <w:rFonts w:cs="Times New Roman" w:hAnsi="Times New Roman" w:ascii="Times New Roman"/>
        </w:rPr>
        <w:t xml:space="preserve"> </w:t>
      </w:r>
      <w:r w:rsidR="00793ADD">
        <w:rPr>
          <w:rFonts w:cs="Times New Roman" w:hAnsi="Times New Roman" w:ascii="Times New Roman"/>
        </w:rPr>
        <w:t xml:space="preserve">DRUŠTVO ZA ŠPORTSKU REKREACIJU "STARO TRNJE", Zagreb, Boračka 17, OIB: 67066932422, </w:t>
      </w:r>
      <w:r w:rsidR="00C67885" w:rsidRPr="00C67885">
        <w:rPr>
          <w:rFonts w:cs="Times New Roman" w:hAnsi="Times New Roman" w:ascii="Times New Roman"/>
        </w:rPr>
        <w:t>dana</w:t>
      </w:r>
      <w:r w:rsidR="00E91513">
        <w:rPr>
          <w:rFonts w:cs="Times New Roman" w:hAnsi="Times New Roman" w:ascii="Times New Roman"/>
        </w:rPr>
        <w:t xml:space="preserve"> </w:t>
      </w:r>
      <w:r w:rsidR="001A70A7">
        <w:rPr>
          <w:rFonts w:cs="Times New Roman" w:hAnsi="Times New Roman" w:ascii="Times New Roman"/>
        </w:rPr>
        <w:t>05</w:t>
      </w:r>
      <w:r w:rsidR="00536CE5">
        <w:rPr>
          <w:rFonts w:cs="Times New Roman" w:hAnsi="Times New Roman" w:ascii="Times New Roman"/>
        </w:rPr>
        <w:t xml:space="preserve">. svibnja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36CE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813CC5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>za otvaranje stečajnog postupka nad</w:t>
      </w:r>
      <w:r w:rsidR="00337C84">
        <w:rPr>
          <w:rFonts w:cs="Times New Roman" w:hAnsi="Times New Roman" w:ascii="Times New Roman"/>
        </w:rPr>
        <w:t xml:space="preserve"> dužnikom</w:t>
      </w:r>
      <w:r w:rsidR="00793ADD">
        <w:rPr>
          <w:rFonts w:cs="Times New Roman" w:hAnsi="Times New Roman" w:ascii="Times New Roman"/>
        </w:rPr>
        <w:t xml:space="preserve"> DRUŠTVO ZA ŠPORTSKU REKREACIJU "STARO TRNJE", Zagreb, Boračka 17, OIB: 67066932422.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E91513">
        <w:rPr>
          <w:rFonts w:cs="Times New Roman" w:hAnsi="Times New Roman" w:ascii="Times New Roman"/>
        </w:rPr>
        <w:t xml:space="preserve"> </w:t>
      </w:r>
      <w:r w:rsidR="00793ADD">
        <w:rPr>
          <w:rFonts w:cs="Times New Roman" w:hAnsi="Times New Roman" w:ascii="Times New Roman"/>
        </w:rPr>
        <w:t xml:space="preserve">Srećku Šuk, Zagreb, Josipa Andresa 17, OIB: 67066932422,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1A70A7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25</w:t>
      </w:r>
      <w:r w:rsidR="00E91513">
        <w:rPr>
          <w:rFonts w:cs="Times New Roman" w:hAnsi="Times New Roman" w:ascii="Times New Roman"/>
          <w:b/>
        </w:rPr>
        <w:t>.</w:t>
      </w:r>
      <w:r w:rsidR="002204B1">
        <w:rPr>
          <w:rFonts w:cs="Times New Roman" w:hAnsi="Times New Roman" w:ascii="Times New Roman"/>
          <w:b/>
        </w:rPr>
        <w:t xml:space="preserve"> svibnja </w:t>
      </w:r>
      <w:r w:rsidR="00DD2466">
        <w:rPr>
          <w:rFonts w:cs="Times New Roman" w:hAnsi="Times New Roman" w:ascii="Times New Roman"/>
          <w:b/>
        </w:rPr>
        <w:t xml:space="preserve">2017. g. </w:t>
      </w:r>
      <w:r w:rsidR="00536CE5">
        <w:rPr>
          <w:rFonts w:cs="Times New Roman" w:hAnsi="Times New Roman" w:ascii="Times New Roman"/>
          <w:b/>
        </w:rPr>
        <w:t>u 09:30</w:t>
      </w:r>
      <w:r w:rsidR="003E40A4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2204B1" w:rsidP="00653B08" w:rsidR="002204B1">
      <w:pPr>
        <w:ind w:firstLine="708"/>
        <w:rPr>
          <w:rFonts w:cs="Times New Roman" w:hAnsi="Times New Roman" w:ascii="Times New Roman"/>
        </w:rPr>
      </w:pP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584B7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793ADD">
        <w:rPr>
          <w:rFonts w:cs="Times New Roman" w:hAnsi="Times New Roman" w:ascii="Times New Roman"/>
        </w:rPr>
        <w:t xml:space="preserve"> DRUŠTVO ZA ŠPORTSKU REKREACIJU "STARO TRNJE", Zagreb, Boračka 17, OIB: 67066932422</w:t>
      </w:r>
      <w:r w:rsidR="00EF3E1D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793ADD">
        <w:rPr>
          <w:rFonts w:cs="Times New Roman" w:hAnsi="Times New Roman" w:ascii="Times New Roman"/>
        </w:rPr>
        <w:t xml:space="preserve"> 2987</w:t>
      </w:r>
      <w:r w:rsidR="009D5937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793ADD">
        <w:rPr>
          <w:rFonts w:cs="Times New Roman" w:hAnsi="Times New Roman" w:ascii="Times New Roman"/>
        </w:rPr>
        <w:t xml:space="preserve">jednog </w:t>
      </w:r>
      <w:r w:rsidR="00536CE5">
        <w:rPr>
          <w:rFonts w:cs="Times New Roman" w:hAnsi="Times New Roman" w:ascii="Times New Roman"/>
        </w:rPr>
        <w:t>zaposlenika.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1A70A7" w:rsidP="00C67885" w:rsidR="00E055D0" w:rsidRPr="00C67885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Zagrebu, 05</w:t>
      </w:r>
      <w:r w:rsidR="00536CE5">
        <w:rPr>
          <w:rFonts w:cs="Times New Roman" w:hAnsi="Times New Roman" w:ascii="Times New Roman"/>
        </w:rPr>
        <w:t>. svibnja</w:t>
      </w:r>
      <w:r w:rsidR="00EC7BD6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C37CFC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0A273F" w:rsidP="003B32A9" w:rsidR="000A273F">
      <w:pPr>
        <w:rPr>
          <w:rFonts w:cs="Times New Roman" w:hAnsi="Times New Roman" w:ascii="Times New Roman"/>
        </w:rPr>
      </w:pPr>
    </w:p>
    <w:p w:rsidRDefault="00C37CFC" w:rsidP="00C37CFC" w:rsidR="008A463A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C37CFC" w:rsidP="00C37CFC" w:rsidR="00C37CFC" w:rsidRPr="00947923">
      <w:pPr>
        <w:jc w:val="right"/>
        <w:rPr>
          <w:rFonts w:cs="Times New Roman" w:hAnsi="Times New Roman" w:ascii="Times New Roman"/>
        </w:rPr>
      </w:pPr>
      <w:r w:rsidRPr="00C37CFC">
        <w:rPr>
          <w:rFonts w:cs="Times New Roman" w:hAnsi="Times New Roman" w:ascii="Times New Roman"/>
        </w:rPr>
        <w:t>Zlatka Plivelić</w:t>
      </w:r>
    </w:p>
    <w:sectPr w:rsidSect="009B38CA" w:rsidR="00C37CFC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2716F6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9D0B23">
      <w:rPr>
        <w:rFonts w:cs="Times New Roman" w:hAnsi="Times New Roman" w:ascii="Times New Roman"/>
      </w:rPr>
      <w:t>3325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65173"/>
    <w:rsid w:val="00080AA0"/>
    <w:rsid w:val="0008230D"/>
    <w:rsid w:val="000960E9"/>
    <w:rsid w:val="000A273F"/>
    <w:rsid w:val="000A4040"/>
    <w:rsid w:val="000A5AEC"/>
    <w:rsid w:val="000D10B8"/>
    <w:rsid w:val="000D4B27"/>
    <w:rsid w:val="000E5779"/>
    <w:rsid w:val="000F1DC6"/>
    <w:rsid w:val="000F5907"/>
    <w:rsid w:val="0011212C"/>
    <w:rsid w:val="00124960"/>
    <w:rsid w:val="00126AFD"/>
    <w:rsid w:val="00136955"/>
    <w:rsid w:val="0014066B"/>
    <w:rsid w:val="00156997"/>
    <w:rsid w:val="001A70A7"/>
    <w:rsid w:val="001C4C45"/>
    <w:rsid w:val="001D2C73"/>
    <w:rsid w:val="001D6D5B"/>
    <w:rsid w:val="0021305C"/>
    <w:rsid w:val="002204B1"/>
    <w:rsid w:val="00245FC5"/>
    <w:rsid w:val="00260847"/>
    <w:rsid w:val="00264926"/>
    <w:rsid w:val="002716F6"/>
    <w:rsid w:val="002A09D5"/>
    <w:rsid w:val="002B048D"/>
    <w:rsid w:val="002E3B85"/>
    <w:rsid w:val="00310E11"/>
    <w:rsid w:val="003118AF"/>
    <w:rsid w:val="003262E9"/>
    <w:rsid w:val="00337C84"/>
    <w:rsid w:val="0036711B"/>
    <w:rsid w:val="003827FA"/>
    <w:rsid w:val="003B32A9"/>
    <w:rsid w:val="003D0787"/>
    <w:rsid w:val="003E40A4"/>
    <w:rsid w:val="004259A7"/>
    <w:rsid w:val="00426372"/>
    <w:rsid w:val="00474F1E"/>
    <w:rsid w:val="004A5CC8"/>
    <w:rsid w:val="004B2C43"/>
    <w:rsid w:val="004C6DD2"/>
    <w:rsid w:val="004D5055"/>
    <w:rsid w:val="00504853"/>
    <w:rsid w:val="00515F4B"/>
    <w:rsid w:val="00520846"/>
    <w:rsid w:val="00530459"/>
    <w:rsid w:val="00536CE5"/>
    <w:rsid w:val="00543109"/>
    <w:rsid w:val="005527E9"/>
    <w:rsid w:val="005529DD"/>
    <w:rsid w:val="00584B75"/>
    <w:rsid w:val="005C26C6"/>
    <w:rsid w:val="005E5B68"/>
    <w:rsid w:val="005F1595"/>
    <w:rsid w:val="005F7C4D"/>
    <w:rsid w:val="00604219"/>
    <w:rsid w:val="00631D91"/>
    <w:rsid w:val="0064234C"/>
    <w:rsid w:val="00653B08"/>
    <w:rsid w:val="00656C43"/>
    <w:rsid w:val="0067307B"/>
    <w:rsid w:val="006A47EC"/>
    <w:rsid w:val="006E60B8"/>
    <w:rsid w:val="006E7BAA"/>
    <w:rsid w:val="006F7797"/>
    <w:rsid w:val="007211FF"/>
    <w:rsid w:val="00773DD6"/>
    <w:rsid w:val="00775A37"/>
    <w:rsid w:val="00793ADD"/>
    <w:rsid w:val="007D28AF"/>
    <w:rsid w:val="007F7106"/>
    <w:rsid w:val="007F7F37"/>
    <w:rsid w:val="00813CC5"/>
    <w:rsid w:val="008A463A"/>
    <w:rsid w:val="008D4645"/>
    <w:rsid w:val="008E3153"/>
    <w:rsid w:val="00900D13"/>
    <w:rsid w:val="00903691"/>
    <w:rsid w:val="00947923"/>
    <w:rsid w:val="00955C03"/>
    <w:rsid w:val="00956880"/>
    <w:rsid w:val="00961707"/>
    <w:rsid w:val="00963A59"/>
    <w:rsid w:val="009B38CA"/>
    <w:rsid w:val="009D0B23"/>
    <w:rsid w:val="009D5937"/>
    <w:rsid w:val="009F313C"/>
    <w:rsid w:val="00A21622"/>
    <w:rsid w:val="00AB7766"/>
    <w:rsid w:val="00AD0DB4"/>
    <w:rsid w:val="00AE72F2"/>
    <w:rsid w:val="00AE767A"/>
    <w:rsid w:val="00AF11F7"/>
    <w:rsid w:val="00B560C9"/>
    <w:rsid w:val="00BA4F62"/>
    <w:rsid w:val="00C20B5C"/>
    <w:rsid w:val="00C37CFC"/>
    <w:rsid w:val="00C569DF"/>
    <w:rsid w:val="00C67885"/>
    <w:rsid w:val="00CA0303"/>
    <w:rsid w:val="00CD6594"/>
    <w:rsid w:val="00D46BC3"/>
    <w:rsid w:val="00D5190F"/>
    <w:rsid w:val="00D64440"/>
    <w:rsid w:val="00D70AF4"/>
    <w:rsid w:val="00D76787"/>
    <w:rsid w:val="00D85BEF"/>
    <w:rsid w:val="00DA470E"/>
    <w:rsid w:val="00DD2466"/>
    <w:rsid w:val="00E055D0"/>
    <w:rsid w:val="00E40D65"/>
    <w:rsid w:val="00E477DA"/>
    <w:rsid w:val="00E615BA"/>
    <w:rsid w:val="00E74D24"/>
    <w:rsid w:val="00E909FD"/>
    <w:rsid w:val="00E91513"/>
    <w:rsid w:val="00EA4E81"/>
    <w:rsid w:val="00EB1CF8"/>
    <w:rsid w:val="00EC70A9"/>
    <w:rsid w:val="00EC7BD6"/>
    <w:rsid w:val="00EE66B4"/>
    <w:rsid w:val="00EF3E1D"/>
    <w:rsid w:val="00F17FAA"/>
    <w:rsid w:val="00F52121"/>
    <w:rsid w:val="00F55F25"/>
    <w:rsid w:val="00F831C3"/>
    <w:rsid w:val="00F86209"/>
    <w:rsid w:val="00FB3D5D"/>
    <w:rsid w:val="00FE11D5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3325</izvorni_sadrzaj>
    <derivirana_varijabla naziv="DomainObject.Predmet.Broj_1">3325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St-3325/2016</izvorni_sadrzaj>
    <derivirana_varijabla naziv="DomainObject.Predmet.OznakaBroj_1">St-3325/2016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ZA ŠPORTSKU REKREACIJU ''STARO TRNJE''</izvorni_sadrzaj>
    <derivirana_varijabla naziv="DomainObject.Predmet.ProtustrankaFormated_1">  DRUŠTVO ZA ŠPORTSKU REKREACIJU ''STARO TRNJE''</derivirana_varijabla>
  </DomainObject.Predmet.ProtustrankaFormated>
  <DomainObject.Predmet.ProtustrankaFormatedOIB>
    <izvorni_sadrzaj>  DRUŠTVO ZA ŠPORTSKU REKREACIJU ''STARO TRNJE'', OIB 67066932422</izvorni_sadrzaj>
    <derivirana_varijabla naziv="DomainObject.Predmet.ProtustrankaFormatedOIB_1">  DRUŠTVO ZA ŠPORTSKU REKREACIJU ''STARO TRNJE'', OIB 67066932422</derivirana_varijabla>
  </DomainObject.Predmet.ProtustrankaFormatedOIB>
  <DomainObject.Predmet.ProtustrankaFormatedWithAdress>
    <izvorni_sadrzaj> DRUŠTVO ZA ŠPORTSKU REKREACIJU ''STARO TRNJE'', Boračka 17, 10000 Zagreb</izvorni_sadrzaj>
    <derivirana_varijabla naziv="DomainObject.Predmet.ProtustrankaFormatedWithAdress_1"> DRUŠTVO ZA ŠPORTSKU REKREACIJU ''STARO TRNJE'', Boračka 17, 10000 Zagreb</derivirana_varijabla>
  </DomainObject.Predmet.ProtustrankaFormatedWithAdress>
  <DomainObject.Predmet.ProtustrankaFormatedWithAdressOIB>
    <izvorni_sadrzaj> DRUŠTVO ZA ŠPORTSKU REKREACIJU ''STARO TRNJE'', OIB 67066932422, Boračka 17, 10000 Zagreb</izvorni_sadrzaj>
    <derivirana_varijabla naziv="DomainObject.Predmet.ProtustrankaFormatedWithAdressOIB_1"> DRUŠTVO ZA ŠPORTSKU REKREACIJU ''STARO TRNJE'', OIB 67066932422, Boračka 17, 10000 Zagreb</derivirana_varijabla>
  </DomainObject.Predmet.ProtustrankaFormatedWithAdressOIB>
  <DomainObject.Predmet.ProtustrankaWithAdress>
    <izvorni_sadrzaj>DRUŠTVO ZA ŠPORTSKU REKREACIJU ''STARO TRNJE'' Boračka 17, 10000 Zagreb</izvorni_sadrzaj>
    <derivirana_varijabla naziv="DomainObject.Predmet.ProtustrankaWithAdress_1">DRUŠTVO ZA ŠPORTSKU REKREACIJU ''STARO TRNJE'' Boračka 17, 10000 Zagreb</derivirana_varijabla>
  </DomainObject.Predmet.ProtustrankaWithAdress>
  <DomainObject.Predmet.ProtustrankaWithAdressOIB>
    <izvorni_sadrzaj>DRUŠTVO ZA ŠPORTSKU REKREACIJU ''STARO TRNJE'', OIB 67066932422, Boračka 17, 10000 Zagreb</izvorni_sadrzaj>
    <derivirana_varijabla naziv="DomainObject.Predmet.ProtustrankaWithAdressOIB_1">DRUŠTVO ZA ŠPORTSKU REKREACIJU ''STARO TRNJE'', OIB 67066932422, Boračka 17, 10000 Zagreb</derivirana_varijabla>
  </DomainObject.Predmet.ProtustrankaWithAdressOIB>
  <DomainObject.Predmet.ProtustrankaNazivFormated>
    <izvorni_sadrzaj>DRUŠTVO ZA ŠPORTSKU REKREACIJU ''STARO TRNJE''</izvorni_sadrzaj>
    <derivirana_varijabla naziv="DomainObject.Predmet.ProtustrankaNazivFormated_1">DRUŠTVO ZA ŠPORTSKU REKREACIJU ''STARO TRNJE''</derivirana_varijabla>
  </DomainObject.Predmet.ProtustrankaNazivFormated>
  <DomainObject.Predmet.ProtustrankaNazivFormatedOIB>
    <izvorni_sadrzaj>DRUŠTVO ZA ŠPORTSKU REKREACIJU ''STARO TRNJE'', OIB 67066932422</izvorni_sadrzaj>
    <derivirana_varijabla naziv="DomainObject.Predmet.ProtustrankaNazivFormatedOIB_1">DRUŠTVO ZA ŠPORTSKU REKREACIJU ''STARO TRNJE'', OIB 67066932422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ZA ŠPORTSKU REKREACIJU ''STARO TRNJE''</item>
    </izvorni_sadrzaj>
    <derivirana_varijabla naziv="DomainObject.Predmet.ProtuStrankaListFormated_1">
      <item>DRUŠTVO ZA ŠPORTSKU REKREACIJU ''STARO TRNJE''</item>
    </derivirana_varijabla>
  </DomainObject.Predmet.ProtuStrankaListFormated>
  <DomainObject.Predmet.ProtuStrankaListFormatedOIB>
    <izvorni_sadrzaj>
      <item>DRUŠTVO ZA ŠPORTSKU REKREACIJU ''STARO TRNJE'', OIB 67066932422</item>
    </izvorni_sadrzaj>
    <derivirana_varijabla naziv="DomainObject.Predmet.ProtuStrankaListFormatedOIB_1">
      <item>DRUŠTVO ZA ŠPORTSKU REKREACIJU ''STARO TRNJE'', OIB 67066932422</item>
    </derivirana_varijabla>
  </DomainObject.Predmet.ProtuStrankaListFormatedOIB>
  <DomainObject.Predmet.ProtuStrankaListFormatedWithAdress>
    <izvorni_sadrzaj>
      <item>DRUŠTVO ZA ŠPORTSKU REKREACIJU ''STARO TRNJE'', Boračka 17, 10000 Zagreb</item>
    </izvorni_sadrzaj>
    <derivirana_varijabla naziv="DomainObject.Predmet.ProtuStrankaListFormatedWithAdress_1">
      <item>DRUŠTVO ZA ŠPORTSKU REKREACIJU ''STARO TRNJE'', Boračka 17, 10000 Zagreb</item>
    </derivirana_varijabla>
  </DomainObject.Predmet.ProtuStrankaListFormatedWithAdress>
  <DomainObject.Predmet.ProtuStrankaListFormatedWithAdressOIB>
    <izvorni_sadrzaj>
      <item>DRUŠTVO ZA ŠPORTSKU REKREACIJU ''STARO TRNJE'', OIB 67066932422, Boračka 17, 10000 Zagreb</item>
    </izvorni_sadrzaj>
    <derivirana_varijabla naziv="DomainObject.Predmet.ProtuStrankaListFormatedWithAdressOIB_1">
      <item>DRUŠTVO ZA ŠPORTSKU REKREACIJU ''STARO TRNJE'', OIB 67066932422, Boračka 17, 10000 Zagreb</item>
    </derivirana_varijabla>
  </DomainObject.Predmet.ProtuStrankaListFormatedWithAdressOIB>
  <DomainObject.Predmet.ProtuStrankaListNazivFormated>
    <izvorni_sadrzaj>
      <item>DRUŠTVO ZA ŠPORTSKU REKREACIJU ''STARO TRNJE''</item>
    </izvorni_sadrzaj>
    <derivirana_varijabla naziv="DomainObject.Predmet.ProtuStrankaListNazivFormated_1">
      <item>DRUŠTVO ZA ŠPORTSKU REKREACIJU ''STARO TRNJE''</item>
    </derivirana_varijabla>
  </DomainObject.Predmet.ProtuStrankaListNazivFormated>
  <DomainObject.Predmet.ProtuStrankaListNazivFormatedOIB>
    <izvorni_sadrzaj>
      <item>DRUŠTVO ZA ŠPORTSKU REKREACIJU ''STARO TRNJE'', OIB 67066932422</item>
    </izvorni_sadrzaj>
    <derivirana_varijabla naziv="DomainObject.Predmet.ProtuStrankaListNazivFormatedOIB_1">
      <item>DRUŠTVO ZA ŠPORTSKU REKREACIJU ''STARO TRNJE'', OIB 67066932422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ZA ŠPORTSKU REKREACIJU ''STARO TRNJE''</izvorni_sadrzaj>
    <derivirana_varijabla naziv="DomainObject.Predmet.ProtustrankaIDrugi_1">DRUŠTVO ZA ŠPORTSKU REKREACIJU ''STARO TRNJE''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DRUŠTVO ZA ŠPORTSKU REKREACIJU ''STARO TRNJE'', OIB 67066932422, Boračka 17, 10000 Zagreb</izvorni_sadrzaj>
    <derivirana_varijabla naziv="DomainObject.Predmet.ProtustrankaIDrugiAdressOIB_1">DRUŠTVO ZA ŠPORTSKU REKREACIJU ''STARO TRNJE'', OIB 67066932422, Boračka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ZA ŠPORTSKU REKREACIJU ''STARO TRNJE''</item>
    </izvorni_sadrzaj>
    <derivirana_varijabla naziv="DomainObject.Predmet.SudioniciListNaziv_1">
      <item>FINA Regionalni centar Zagreb</item>
      <item>DRUŠTVO ZA ŠPORTSKU REKREACIJU ''STARO TRNJE''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DRUŠTVO ZA ŠPORTSKU REKREACIJU ''STARO TRNJE'', OIB 67066932422, Boračka 17,10000 Zagreb</item>
    </izvorni_sadrzaj>
    <derivirana_varijabla naziv="DomainObject.Predmet.SudioniciListAdressOIB_1">
      <item>FINA Regionalni centar Zagreb, OIB 85821130368, Trg svibanjskih žrtava 1995. br. 1,10000 Zagreb</item>
      <item>DRUŠTVO ZA ŠPORTSKU REKREACIJU ''STARO TRNJE'', OIB 67066932422, Boračka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67066932422</item>
    </izvorni_sadrzaj>
    <derivirana_varijabla naziv="DomainObject.Predmet.SudioniciListNazivOIB_1">
      <item>, OIB 85821130368</item>
      <item>, OIB 67066932422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0C1C0D-25A2-449C-B6EC-BBBAA3E11E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619</properties:Words>
  <properties:Characters>3347</properties:Characters>
  <properties:Lines>86</properties:Lines>
  <properties:Paragraphs>39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2017-05-04T09:48:00Z</dcterms:created>
  <dc:creator>vmihalincic</dc:creator>
  <cp:lastModifiedBy>Zlatka Plivelić</cp:lastModifiedBy>
  <cp:lastPrinted>2017-04-27T06:51:00Z</cp:lastPrinted>
  <dcterms:modified xmlns:xsi="http://www.w3.org/2001/XMLSchema-instance" xsi:type="dcterms:W3CDTF">2017-05-05T12:40:00Z</dcterms:modified>
  <cp:revision>8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