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b6eb" w14:paraId="5adb6eb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A2A00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764B9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8215F"/>
    <w:rsid w:val="00484867"/>
    <w:rsid w:val="0048565F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37E90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37EE0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A2A00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6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6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6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6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6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6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6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6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229E2-A098-4887-8304-CADCB3F58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2017-05-22T11:07:00Z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GETVEL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