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d1ccf" w14:paraId="73d1ccf" w:rsidRDefault="007C44EF" w:rsidP="007C44EF" w:rsidR="007C44EF">
      <w:pPr>
        <w:pStyle w:val="Bezproreda"/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>KOVKA d.o.o. u stečaju</w:t>
      </w:r>
    </w:p>
    <w:p w:rsidRDefault="007C44EF" w:rsidP="007C44EF" w:rsidR="007C44EF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Trg podravskih heroja 2A</w:t>
      </w:r>
    </w:p>
    <w:p w:rsidRDefault="007C44EF" w:rsidP="007C44EF" w:rsidR="007C44EF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KOPRIVNICA</w:t>
      </w:r>
    </w:p>
    <w:p w:rsidRDefault="007C44EF" w:rsidP="007C44EF" w:rsidR="007C44EF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OIB. 23292959969</w:t>
      </w:r>
    </w:p>
    <w:p w:rsidRDefault="007C44EF" w:rsidP="007C44EF" w:rsidR="007C44EF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7C44EF" w:rsidP="007C44EF" w:rsidR="007C44EF">
      <w:pPr>
        <w:pStyle w:val="Bezproreda"/>
        <w:rPr>
          <w:sz w:val="24"/>
          <w:szCs w:val="24"/>
        </w:rPr>
      </w:pPr>
    </w:p>
    <w:p w:rsidRDefault="007C44EF" w:rsidP="007C44EF" w:rsidR="007C44EF">
      <w:pPr>
        <w:pStyle w:val="Bezproreda"/>
        <w:rPr>
          <w:sz w:val="24"/>
          <w:szCs w:val="24"/>
        </w:rPr>
      </w:pPr>
    </w:p>
    <w:p w:rsidRDefault="007C44EF" w:rsidP="007C44EF" w:rsidR="007C44EF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TRGOVAČKI SUD U VARAŽDINU</w:t>
      </w:r>
    </w:p>
    <w:p w:rsidRDefault="007C44EF" w:rsidP="007C44EF" w:rsidR="007C44EF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B.RADIĆA</w:t>
      </w:r>
      <w:proofErr w:type="spellEnd"/>
      <w:r>
        <w:rPr>
          <w:sz w:val="24"/>
          <w:szCs w:val="24"/>
        </w:rPr>
        <w:t xml:space="preserve"> 2</w:t>
      </w:r>
    </w:p>
    <w:p w:rsidRDefault="007C44EF" w:rsidP="007C44EF" w:rsidR="007C44EF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VARAŽDIN</w:t>
      </w:r>
    </w:p>
    <w:p w:rsidRDefault="007C44EF" w:rsidP="007C44EF" w:rsidR="007C44EF">
      <w:pPr>
        <w:pStyle w:val="Bezproreda"/>
        <w:rPr>
          <w:sz w:val="24"/>
          <w:szCs w:val="24"/>
        </w:rPr>
      </w:pPr>
    </w:p>
    <w:p w:rsidRDefault="007C44EF" w:rsidP="007C44EF" w:rsidR="007C44EF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Na poslovni broj: 3 St-45/17</w:t>
      </w:r>
    </w:p>
    <w:p w:rsidRDefault="007C44EF" w:rsidP="007C44EF" w:rsidR="007C44EF">
      <w:pPr>
        <w:pStyle w:val="Bezproreda"/>
        <w:rPr>
          <w:sz w:val="24"/>
          <w:szCs w:val="24"/>
        </w:rPr>
      </w:pPr>
    </w:p>
    <w:p w:rsidRDefault="00A003D2" w:rsidP="007C44EF" w:rsidR="007C44EF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U Virovitici, 27.08</w:t>
      </w:r>
      <w:r w:rsidR="007C44EF">
        <w:rPr>
          <w:sz w:val="24"/>
          <w:szCs w:val="24"/>
        </w:rPr>
        <w:t>. 2018.</w:t>
      </w:r>
    </w:p>
    <w:p w:rsidRDefault="007C44EF" w:rsidP="007C44EF" w:rsidR="007C44EF">
      <w:pPr>
        <w:pStyle w:val="Bezproreda"/>
        <w:rPr>
          <w:sz w:val="24"/>
          <w:szCs w:val="24"/>
        </w:rPr>
      </w:pPr>
    </w:p>
    <w:p w:rsidRDefault="007C44EF" w:rsidP="007C44EF" w:rsidR="007C44EF">
      <w:pPr>
        <w:pStyle w:val="Bezproreda"/>
        <w:rPr>
          <w:sz w:val="24"/>
          <w:szCs w:val="24"/>
        </w:rPr>
      </w:pPr>
    </w:p>
    <w:p w:rsidRDefault="007C44EF" w:rsidP="007C44EF" w:rsidR="007C44EF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Podnesak: Prijedlog za diobu </w:t>
      </w:r>
      <w:proofErr w:type="spellStart"/>
      <w:r>
        <w:rPr>
          <w:sz w:val="24"/>
          <w:szCs w:val="24"/>
        </w:rPr>
        <w:t>kupovnine</w:t>
      </w:r>
      <w:proofErr w:type="spellEnd"/>
      <w:r>
        <w:rPr>
          <w:sz w:val="24"/>
          <w:szCs w:val="24"/>
        </w:rPr>
        <w:t xml:space="preserve"> </w:t>
      </w:r>
    </w:p>
    <w:p w:rsidRDefault="007C44EF" w:rsidP="007C44EF" w:rsidR="007C44EF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                    </w:t>
      </w:r>
    </w:p>
    <w:p w:rsidRDefault="007C44EF" w:rsidP="007C44EF" w:rsidR="007C44EF">
      <w:pPr>
        <w:pStyle w:val="Bezproreda"/>
        <w:rPr>
          <w:sz w:val="24"/>
          <w:szCs w:val="24"/>
        </w:rPr>
      </w:pPr>
    </w:p>
    <w:p w:rsidRDefault="007C44EF" w:rsidP="007C44EF" w:rsidR="007C44EF">
      <w:pPr>
        <w:pStyle w:val="Bezproreda"/>
        <w:rPr>
          <w:sz w:val="24"/>
          <w:szCs w:val="24"/>
        </w:rPr>
      </w:pPr>
    </w:p>
    <w:p w:rsidRDefault="007C44EF" w:rsidP="007C44EF" w:rsidR="007C44EF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Nekretnine stečajnog dužnika KOVKA d.o.o. u stečaju, Trg podravskih heroja 2A, Koprivnica proda</w:t>
      </w:r>
      <w:r w:rsidR="00E422C3">
        <w:rPr>
          <w:sz w:val="24"/>
          <w:szCs w:val="24"/>
        </w:rPr>
        <w:t>ne</w:t>
      </w:r>
      <w:r>
        <w:rPr>
          <w:sz w:val="24"/>
          <w:szCs w:val="24"/>
        </w:rPr>
        <w:t xml:space="preserve"> su prikupljanjem pismenih ponuda na objavljeni oglas o prodaji nekretnina koji je objavljen na oglasnim stranicama VTS-a.</w:t>
      </w:r>
    </w:p>
    <w:p w:rsidRDefault="007C44EF" w:rsidP="007C44EF" w:rsidR="007C44EF">
      <w:pPr>
        <w:pStyle w:val="Bezproreda"/>
        <w:rPr>
          <w:sz w:val="24"/>
          <w:szCs w:val="24"/>
        </w:rPr>
      </w:pPr>
    </w:p>
    <w:p w:rsidRDefault="00881524" w:rsidP="007C44EF" w:rsidR="007C44EF">
      <w:r>
        <w:t>Na objavljeni  oglas</w:t>
      </w:r>
      <w:r w:rsidR="007C44EF">
        <w:t xml:space="preserve"> od 11.07.2018. pristigla je ponuda za kupovinu nekretnina stečajnog dužnika koje su upisane u </w:t>
      </w:r>
      <w:proofErr w:type="spellStart"/>
      <w:r w:rsidR="007C44EF">
        <w:t>Zk</w:t>
      </w:r>
      <w:proofErr w:type="spellEnd"/>
      <w:r w:rsidR="007C44EF">
        <w:t xml:space="preserve"> uložak broj: 11431, katastarska općina: 314340 KOPRIVNICA, </w:t>
      </w:r>
      <w:proofErr w:type="spellStart"/>
      <w:r w:rsidR="007C44EF">
        <w:t>kat.čestice</w:t>
      </w:r>
      <w:proofErr w:type="spellEnd"/>
      <w:r w:rsidR="007C44EF">
        <w:t xml:space="preserve"> 1483/1, i to: Suvlasnički dio: 104/6244 ETAŽNO VLASNIŠTVO (E-8) površina 26 m2, Suvlasnički dio: 72/6244 ETAŽNO VLASNIŠTVO (E-9) površina 18 m2 i Suvlasnički dio: 72/6244 ETAŽNO VLASNIŠTVO (E-10) površina 18m2 i o tome je sastavljen zapisnik.</w:t>
      </w:r>
    </w:p>
    <w:p w:rsidRDefault="007C44EF" w:rsidP="007C44EF" w:rsidR="007C44EF"/>
    <w:p w:rsidRDefault="007C44EF" w:rsidP="007C44EF" w:rsidR="007C44EF">
      <w:r>
        <w:t>Kupac IVICA BABIĆ bio je jedini ponuđač, a ponudio je za nekretnine sljede</w:t>
      </w:r>
      <w:r w:rsidR="00547B42">
        <w:t>će iznose:</w:t>
      </w:r>
    </w:p>
    <w:p w:rsidRDefault="00547B42" w:rsidP="00547B42" w:rsidR="00547B42">
      <w:pPr>
        <w:pStyle w:val="Odlomakpopisa"/>
        <w:numPr>
          <w:ilvl w:val="0"/>
          <w:numId w:val="1"/>
        </w:numPr>
      </w:pPr>
      <w:r>
        <w:t>Za nekretninu ETAŽNO VLASNIŠTVO (E-8) 18.325,00 kn sa uključenim PDV-om,</w:t>
      </w:r>
    </w:p>
    <w:p w:rsidRDefault="00547B42" w:rsidP="00547B42" w:rsidR="00547B42">
      <w:pPr>
        <w:pStyle w:val="Odlomakpopisa"/>
        <w:numPr>
          <w:ilvl w:val="0"/>
          <w:numId w:val="1"/>
        </w:numPr>
      </w:pPr>
      <w:r>
        <w:t>Za nekretninu  ETAŽNO VLASNIŠTVO (E-9) 13.250,00 kn sa uključenim PDV-om</w:t>
      </w:r>
    </w:p>
    <w:p w:rsidRDefault="00547B42" w:rsidP="00547B42" w:rsidR="00547B42">
      <w:pPr>
        <w:pStyle w:val="Odlomakpopisa"/>
        <w:numPr>
          <w:ilvl w:val="0"/>
          <w:numId w:val="1"/>
        </w:numPr>
      </w:pPr>
      <w:r>
        <w:t>Za nekretninu  ETAŽNO VLASNIŠTVO (E-10) 13.250,00 kn sa uključenim PDV-om.</w:t>
      </w:r>
    </w:p>
    <w:p w:rsidRDefault="00547B42" w:rsidP="007C44EF" w:rsidR="00547B42"/>
    <w:p w:rsidRDefault="00547B42" w:rsidP="007C44EF" w:rsidR="00547B42">
      <w:r>
        <w:t xml:space="preserve">Kupac je uplatio jamčevinu od 8.965,00 kn, a po pozivu na uplatu preostalog iznosa </w:t>
      </w:r>
      <w:proofErr w:type="spellStart"/>
      <w:r>
        <w:t>kupovnine</w:t>
      </w:r>
      <w:proofErr w:type="spellEnd"/>
      <w:r>
        <w:t xml:space="preserve"> uplatio je 35.860,00 kn tako da su nekretnine prodane za ukupno 44.825,00 kn</w:t>
      </w:r>
      <w:r w:rsidR="00316C4E">
        <w:t xml:space="preserve"> sa uključenim PDV-om tako da za diobu preostaje iznos od 35.860,00 kn</w:t>
      </w:r>
      <w:r>
        <w:t>.</w:t>
      </w:r>
    </w:p>
    <w:p w:rsidRDefault="00547B42" w:rsidP="007C44EF" w:rsidR="00547B42"/>
    <w:p w:rsidRDefault="00547B42" w:rsidP="007C44EF" w:rsidR="00547B42">
      <w:r>
        <w:t>Sa kupcem je potpisan Ugovor o kupoprodaji, a potpis prodavatelja ovjeren je kod javnog bilježnika.</w:t>
      </w:r>
    </w:p>
    <w:p w:rsidRDefault="00547B42" w:rsidP="007C44EF" w:rsidR="00547B42"/>
    <w:p w:rsidRDefault="001B644E" w:rsidP="007C44EF" w:rsidR="001B644E"/>
    <w:p w:rsidRDefault="001B644E" w:rsidP="007C44EF" w:rsidR="001B644E"/>
    <w:p w:rsidRDefault="001B644E" w:rsidP="007C44EF" w:rsidR="001B644E"/>
    <w:p w:rsidRDefault="001B644E" w:rsidP="007C44EF" w:rsidR="001B644E"/>
    <w:p w:rsidRDefault="001B644E" w:rsidP="007C44EF" w:rsidR="001B644E"/>
    <w:p w:rsidRDefault="001B644E" w:rsidP="007C44EF" w:rsidR="001B644E"/>
    <w:p w:rsidRDefault="00547B42" w:rsidP="007C44EF" w:rsidR="00547B42"/>
    <w:p w:rsidRDefault="00547B42" w:rsidP="007C44EF" w:rsidR="00547B42">
      <w:r>
        <w:t>PRIJEDLOG ZA DIOBU KUPOVNINE:</w:t>
      </w:r>
    </w:p>
    <w:p w:rsidRDefault="00547B42" w:rsidP="007C44EF" w:rsidR="00547B42"/>
    <w:p w:rsidRDefault="00547B42" w:rsidP="007C44EF" w:rsidR="00547B42"/>
    <w:p w:rsidRDefault="00547B42" w:rsidP="00547B42" w:rsidR="00547B42">
      <w:pPr>
        <w:pStyle w:val="Odlomakpopisa"/>
        <w:numPr>
          <w:ilvl w:val="0"/>
          <w:numId w:val="2"/>
        </w:numPr>
      </w:pPr>
      <w:r>
        <w:t xml:space="preserve">Uplaćeni iznos </w:t>
      </w:r>
      <w:proofErr w:type="spellStart"/>
      <w:r>
        <w:t>kupovnine</w:t>
      </w:r>
      <w:proofErr w:type="spellEnd"/>
      <w:r>
        <w:tab/>
      </w:r>
      <w:r>
        <w:tab/>
      </w:r>
      <w:r>
        <w:tab/>
      </w:r>
      <w:r>
        <w:tab/>
        <w:t>44.825,00 kn</w:t>
      </w:r>
    </w:p>
    <w:p w:rsidRDefault="00547B42" w:rsidP="00547B42" w:rsidR="00547B42">
      <w:pPr>
        <w:pStyle w:val="Odlomakpopisa"/>
        <w:numPr>
          <w:ilvl w:val="0"/>
          <w:numId w:val="2"/>
        </w:numPr>
      </w:pPr>
      <w:r>
        <w:t>PDV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8.965,00 kn</w:t>
      </w:r>
    </w:p>
    <w:p w:rsidRDefault="00547B42" w:rsidP="007C44EF" w:rsidR="00547B42"/>
    <w:p w:rsidRDefault="00547B42" w:rsidP="007C44EF" w:rsidR="00547B42">
      <w:r>
        <w:t>IZNOS ZA DIOBU:</w:t>
      </w:r>
      <w:r>
        <w:tab/>
      </w:r>
      <w:r>
        <w:tab/>
      </w:r>
      <w:r>
        <w:tab/>
      </w:r>
      <w:r>
        <w:tab/>
      </w:r>
      <w:r>
        <w:tab/>
      </w:r>
      <w:r>
        <w:tab/>
        <w:t>35.860,00 kn</w:t>
      </w:r>
    </w:p>
    <w:p w:rsidRDefault="00547B42" w:rsidP="007C44EF" w:rsidR="00547B42"/>
    <w:p w:rsidRDefault="001B644E" w:rsidP="007C44EF" w:rsidR="001B644E">
      <w:r>
        <w:t xml:space="preserve">       TROŠKOVI:</w:t>
      </w:r>
    </w:p>
    <w:p w:rsidRDefault="00881524" w:rsidP="00547B42" w:rsidR="00547B42">
      <w:pPr>
        <w:pStyle w:val="Odlomakpopisa"/>
        <w:numPr>
          <w:ilvl w:val="0"/>
          <w:numId w:val="3"/>
        </w:numPr>
      </w:pPr>
      <w:r>
        <w:t>Povrat za p</w:t>
      </w:r>
      <w:r w:rsidR="00AF4169">
        <w:t>redujam Trgovačkom sudu u Varaždinu</w:t>
      </w:r>
    </w:p>
    <w:p w:rsidRDefault="00AF4169" w:rsidP="00AF4169" w:rsidR="00AF4169">
      <w:pPr>
        <w:pStyle w:val="Odlomakpopisa"/>
      </w:pPr>
      <w:r>
        <w:t>za izradu procjembenog elaborata za nekretnine        3.500,00 kn</w:t>
      </w:r>
    </w:p>
    <w:p w:rsidRDefault="00AF4169" w:rsidP="00AF4169" w:rsidR="00AF4169">
      <w:pPr>
        <w:pStyle w:val="Odlomakpopisa"/>
        <w:numPr>
          <w:ilvl w:val="0"/>
          <w:numId w:val="3"/>
        </w:numPr>
      </w:pPr>
      <w:r>
        <w:t>troškovi računovodstva</w:t>
      </w:r>
      <w:r>
        <w:tab/>
      </w:r>
      <w:r>
        <w:tab/>
      </w:r>
      <w:r>
        <w:tab/>
      </w:r>
      <w:r>
        <w:tab/>
        <w:t xml:space="preserve">  4.000,00 kn</w:t>
      </w:r>
    </w:p>
    <w:p w:rsidRDefault="00AF4169" w:rsidP="00AF4169" w:rsidR="00AF4169">
      <w:pPr>
        <w:pStyle w:val="Odlomakpopisa"/>
        <w:numPr>
          <w:ilvl w:val="0"/>
          <w:numId w:val="3"/>
        </w:numPr>
      </w:pPr>
      <w:r>
        <w:t>nagrada stečajnoj upraviteljici (prema pravilniku</w:t>
      </w:r>
    </w:p>
    <w:p w:rsidRDefault="00AF4169" w:rsidP="00AF4169" w:rsidR="00AF4169">
      <w:pPr>
        <w:pStyle w:val="Odlomakpopisa"/>
      </w:pPr>
      <w:r>
        <w:t xml:space="preserve">16% od </w:t>
      </w:r>
      <w:proofErr w:type="spellStart"/>
      <w:r>
        <w:t>kupovnine</w:t>
      </w:r>
      <w:proofErr w:type="spellEnd"/>
      <w:r>
        <w:t>)</w:t>
      </w:r>
      <w:r>
        <w:tab/>
      </w:r>
      <w:r>
        <w:tab/>
      </w:r>
      <w:r>
        <w:tab/>
      </w:r>
      <w:r>
        <w:tab/>
      </w:r>
      <w:r>
        <w:tab/>
        <w:t xml:space="preserve">  7.172,00 kn</w:t>
      </w:r>
    </w:p>
    <w:p w:rsidRDefault="00AF4169" w:rsidP="00881524" w:rsidR="00280DDC">
      <w:pPr>
        <w:pStyle w:val="Odlomakpopisa"/>
        <w:numPr>
          <w:ilvl w:val="0"/>
          <w:numId w:val="3"/>
        </w:numPr>
      </w:pPr>
      <w:r>
        <w:t>prijevozni troškovi stečajne upraviteljice (obračun</w:t>
      </w:r>
      <w:r w:rsidR="00280DDC">
        <w:t xml:space="preserve">    1.668,00</w:t>
      </w:r>
      <w:r w:rsidR="00881524">
        <w:t xml:space="preserve"> kn</w:t>
      </w:r>
    </w:p>
    <w:p w:rsidRDefault="00AF4169" w:rsidP="00AF4169" w:rsidR="00AF4169">
      <w:pPr>
        <w:pStyle w:val="Odlomakpopisa"/>
      </w:pPr>
      <w:r>
        <w:t>u prilogu)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</w:p>
    <w:p w:rsidRDefault="00AF4169" w:rsidP="00AF4169" w:rsidR="00AF4169">
      <w:pPr>
        <w:pStyle w:val="Odlomakpopisa"/>
        <w:numPr>
          <w:ilvl w:val="0"/>
          <w:numId w:val="3"/>
        </w:numPr>
      </w:pPr>
      <w:r>
        <w:t>poštanski troškovi (u prilogu)</w:t>
      </w:r>
      <w:r w:rsidR="009C415B">
        <w:tab/>
        <w:t xml:space="preserve">                          </w:t>
      </w:r>
      <w:r w:rsidR="00AB1497">
        <w:t xml:space="preserve"> </w:t>
      </w:r>
      <w:r w:rsidR="009C415B">
        <w:t xml:space="preserve">  137,80 kn</w:t>
      </w:r>
    </w:p>
    <w:p w:rsidRDefault="009C415B" w:rsidP="00AF4169" w:rsidR="009C415B">
      <w:pPr>
        <w:pStyle w:val="Odlomakpopisa"/>
        <w:numPr>
          <w:ilvl w:val="0"/>
          <w:numId w:val="3"/>
        </w:numPr>
      </w:pPr>
      <w:r>
        <w:t xml:space="preserve">izrada pečata   </w:t>
      </w:r>
      <w:r w:rsidR="00881524">
        <w:t xml:space="preserve">(u prilogu)      </w:t>
      </w:r>
      <w:r w:rsidR="00881524">
        <w:tab/>
        <w:t xml:space="preserve">             </w:t>
      </w:r>
      <w:r w:rsidR="00AF4169">
        <w:tab/>
      </w:r>
      <w:r>
        <w:t xml:space="preserve">     140,00 kn</w:t>
      </w:r>
    </w:p>
    <w:p w:rsidRDefault="009C415B" w:rsidP="00AF4169" w:rsidR="009C415B">
      <w:pPr>
        <w:pStyle w:val="Odlomakpopisa"/>
        <w:numPr>
          <w:ilvl w:val="0"/>
          <w:numId w:val="3"/>
        </w:numPr>
      </w:pPr>
      <w:r>
        <w:t>FINA, biljeg</w:t>
      </w:r>
      <w:r>
        <w:tab/>
      </w:r>
      <w:r w:rsidR="00881524">
        <w:t>(u prilogu)</w:t>
      </w:r>
      <w:r w:rsidR="00881524">
        <w:tab/>
      </w:r>
      <w:r w:rsidR="00881524">
        <w:tab/>
      </w:r>
      <w:r>
        <w:tab/>
      </w:r>
      <w:r>
        <w:tab/>
        <w:t xml:space="preserve">     105,00 kn</w:t>
      </w:r>
    </w:p>
    <w:p w:rsidRDefault="009C415B" w:rsidP="00AF4169" w:rsidR="009C415B">
      <w:pPr>
        <w:pStyle w:val="Odlomakpopisa"/>
        <w:numPr>
          <w:ilvl w:val="0"/>
          <w:numId w:val="3"/>
        </w:numPr>
      </w:pPr>
      <w:r>
        <w:t>Troškovi banke (</w:t>
      </w:r>
      <w:r w:rsidR="007C777C">
        <w:t>provizija banke</w:t>
      </w:r>
      <w:r>
        <w:t xml:space="preserve">)              </w:t>
      </w:r>
      <w:r w:rsidR="007C777C">
        <w:t xml:space="preserve">                    </w:t>
      </w:r>
      <w:r w:rsidR="00121478">
        <w:t>310</w:t>
      </w:r>
      <w:r w:rsidR="007C777C">
        <w:t>,</w:t>
      </w:r>
      <w:r w:rsidR="00121478">
        <w:t>48</w:t>
      </w:r>
      <w:r w:rsidR="007C777C">
        <w:t xml:space="preserve"> kn</w:t>
      </w:r>
    </w:p>
    <w:p w:rsidRDefault="009C415B" w:rsidP="00AF4169" w:rsidR="009C415B">
      <w:pPr>
        <w:pStyle w:val="Odlomakpopisa"/>
        <w:numPr>
          <w:ilvl w:val="0"/>
          <w:numId w:val="3"/>
        </w:numPr>
      </w:pPr>
      <w:r>
        <w:t>Troškovi rezervacije sredstava za zatvaranje računa     150,00 kn</w:t>
      </w:r>
    </w:p>
    <w:p w:rsidRDefault="009C415B" w:rsidP="00AF4169" w:rsidR="007C777C">
      <w:pPr>
        <w:pStyle w:val="Odlomakpopisa"/>
        <w:numPr>
          <w:ilvl w:val="0"/>
          <w:numId w:val="3"/>
        </w:numPr>
      </w:pPr>
      <w:r>
        <w:t xml:space="preserve">Povrat </w:t>
      </w:r>
      <w:proofErr w:type="spellStart"/>
      <w:r>
        <w:t>steč.uprav</w:t>
      </w:r>
      <w:proofErr w:type="spellEnd"/>
      <w:r>
        <w:t>. za pozajmice za</w:t>
      </w:r>
      <w:r w:rsidR="00881524">
        <w:t xml:space="preserve"> </w:t>
      </w:r>
      <w:r w:rsidR="007C777C">
        <w:t>otvaranje i vođenje</w:t>
      </w:r>
    </w:p>
    <w:p w:rsidRDefault="009C415B" w:rsidP="007C777C" w:rsidR="00597BD7">
      <w:pPr>
        <w:pStyle w:val="Odlomakpopisa"/>
      </w:pPr>
      <w:r>
        <w:t xml:space="preserve"> računa</w:t>
      </w:r>
      <w:r>
        <w:tab/>
      </w:r>
      <w:r w:rsidR="007C777C">
        <w:tab/>
      </w:r>
      <w:r w:rsidR="007C777C">
        <w:tab/>
      </w:r>
      <w:r w:rsidR="007C777C">
        <w:tab/>
      </w:r>
      <w:r w:rsidR="007C777C">
        <w:tab/>
      </w:r>
      <w:r w:rsidR="007C777C">
        <w:tab/>
      </w:r>
      <w:r w:rsidR="00AB1497">
        <w:t xml:space="preserve">    </w:t>
      </w:r>
      <w:r w:rsidR="00121478">
        <w:t>214</w:t>
      </w:r>
      <w:r w:rsidR="00AB1497">
        <w:t>,00 kn</w:t>
      </w:r>
      <w:r w:rsidR="00AF4169">
        <w:tab/>
      </w:r>
    </w:p>
    <w:p w:rsidRDefault="00597BD7" w:rsidP="00597BD7" w:rsidR="00AF4169">
      <w:pPr>
        <w:pStyle w:val="Odlomakpopisa"/>
        <w:numPr>
          <w:ilvl w:val="0"/>
          <w:numId w:val="3"/>
        </w:numPr>
      </w:pPr>
      <w:r>
        <w:t>Trošak javnog bilježnika (u prilogu</w:t>
      </w:r>
      <w:r w:rsidR="001D03DA">
        <w:t>)                              136,25</w:t>
      </w:r>
      <w:r>
        <w:t>kn</w:t>
      </w:r>
      <w:r w:rsidR="00AF4169">
        <w:tab/>
      </w:r>
    </w:p>
    <w:p w:rsidRDefault="00AF4169" w:rsidP="00AF4169" w:rsidR="00AF4169"/>
    <w:p w:rsidRDefault="001B644E" w:rsidP="001B644E" w:rsidR="00AF4169">
      <w:r>
        <w:t>Z</w:t>
      </w:r>
      <w:r w:rsidR="00AF4169">
        <w:t xml:space="preserve">a uplatu </w:t>
      </w:r>
      <w:proofErr w:type="spellStart"/>
      <w:r w:rsidR="00AF4169">
        <w:t>razlučnom</w:t>
      </w:r>
      <w:proofErr w:type="spellEnd"/>
      <w:r w:rsidR="00AF4169">
        <w:t xml:space="preserve"> vjerovniku: REPUBLIKA</w:t>
      </w:r>
    </w:p>
    <w:p w:rsidRDefault="00AF4169" w:rsidP="001B644E" w:rsidR="00AF4169">
      <w:r>
        <w:t>HRVATSKA, MINISTARSTVO FINANCIJA,</w:t>
      </w:r>
    </w:p>
    <w:p w:rsidRDefault="00AF4169" w:rsidP="001B644E" w:rsidR="00AF4169">
      <w:r>
        <w:t>POREZNA UPRAVA</w:t>
      </w:r>
      <w:r w:rsidR="001B644E">
        <w:t>:</w:t>
      </w:r>
      <w:r>
        <w:t xml:space="preserve"> </w:t>
      </w:r>
      <w:r w:rsidR="001B644E">
        <w:tab/>
      </w:r>
      <w:r>
        <w:tab/>
      </w:r>
      <w:r>
        <w:tab/>
      </w:r>
      <w:r>
        <w:tab/>
      </w:r>
      <w:r>
        <w:tab/>
      </w:r>
      <w:r w:rsidR="007C777C">
        <w:t>18.</w:t>
      </w:r>
      <w:r w:rsidR="001D03DA">
        <w:t>326,47</w:t>
      </w:r>
      <w:r w:rsidR="007C777C">
        <w:t xml:space="preserve"> kn</w:t>
      </w:r>
      <w:r>
        <w:tab/>
      </w:r>
      <w:r>
        <w:tab/>
      </w:r>
      <w:r>
        <w:tab/>
      </w:r>
    </w:p>
    <w:p w:rsidRDefault="00AF4169" w:rsidP="00AF4169" w:rsidR="00AF4169">
      <w:pPr>
        <w:ind w:left="720"/>
      </w:pPr>
    </w:p>
    <w:p w:rsidRDefault="001B644E" w:rsidP="00AF4169" w:rsidR="001B644E">
      <w:pPr>
        <w:ind w:left="720"/>
      </w:pPr>
    </w:p>
    <w:p w:rsidRDefault="00666493" w:rsidP="001B644E" w:rsidR="00AB1497">
      <w:proofErr w:type="spellStart"/>
      <w:r>
        <w:t>Razlučni</w:t>
      </w:r>
      <w:proofErr w:type="spellEnd"/>
      <w:r>
        <w:t xml:space="preserve"> vjerovnik ima </w:t>
      </w:r>
      <w:proofErr w:type="spellStart"/>
      <w:r>
        <w:t>razlučno</w:t>
      </w:r>
      <w:proofErr w:type="spellEnd"/>
      <w:r>
        <w:t xml:space="preserve"> pravo u iznosu od </w:t>
      </w:r>
      <w:r w:rsidR="00E6210F">
        <w:t xml:space="preserve">53.188,04 kn i ovim prijedlogom za diobu </w:t>
      </w:r>
      <w:proofErr w:type="spellStart"/>
      <w:r w:rsidR="00E6210F">
        <w:t>kupovnine</w:t>
      </w:r>
      <w:proofErr w:type="spellEnd"/>
      <w:r w:rsidR="00E6210F">
        <w:t xml:space="preserve"> bio bi namiren u iznosu </w:t>
      </w:r>
      <w:r w:rsidR="007C777C">
        <w:t>18.</w:t>
      </w:r>
      <w:r w:rsidR="001D03DA">
        <w:t>326,47</w:t>
      </w:r>
      <w:r w:rsidR="007C777C">
        <w:t xml:space="preserve"> kn</w:t>
      </w:r>
      <w:r w:rsidR="00E6210F">
        <w:t xml:space="preserve"> što pre</w:t>
      </w:r>
      <w:r w:rsidR="00881524">
        <w:t>d</w:t>
      </w:r>
      <w:r w:rsidR="00E6210F">
        <w:t xml:space="preserve">stavlja </w:t>
      </w:r>
      <w:r w:rsidR="001D03DA">
        <w:t>34,45</w:t>
      </w:r>
      <w:r w:rsidR="007C777C">
        <w:t xml:space="preserve"> </w:t>
      </w:r>
      <w:r w:rsidR="00E6210F">
        <w:t>% tražbine.</w:t>
      </w:r>
    </w:p>
    <w:p w:rsidRDefault="007C1E9D" w:rsidP="001B644E" w:rsidR="007C1E9D"/>
    <w:p w:rsidRDefault="007C1E9D" w:rsidP="001B644E" w:rsidR="007C1E9D">
      <w:r>
        <w:t xml:space="preserve">Dostavljam suglasnost </w:t>
      </w:r>
      <w:proofErr w:type="spellStart"/>
      <w:r>
        <w:t>razlučnog</w:t>
      </w:r>
      <w:proofErr w:type="spellEnd"/>
      <w:r>
        <w:t xml:space="preserve"> vjerovnika na prijedlog za diobu.</w:t>
      </w:r>
    </w:p>
    <w:p w:rsidRDefault="00AF4169" w:rsidP="007C1E9D" w:rsidR="00AF4169"/>
    <w:p w:rsidRDefault="00750CB8" w:rsidP="00750CB8" w:rsidR="00750CB8">
      <w:r>
        <w:t xml:space="preserve">Molim suglasnost sudca za provođenje diobe ili da sazove ročite za diobu </w:t>
      </w:r>
      <w:proofErr w:type="spellStart"/>
      <w:r>
        <w:t>kupovnine</w:t>
      </w:r>
      <w:proofErr w:type="spellEnd"/>
      <w:r>
        <w:t>.</w:t>
      </w:r>
    </w:p>
    <w:p w:rsidRDefault="00AF4169" w:rsidP="00D6737B" w:rsidR="00AF4169"/>
    <w:p w:rsidRDefault="00AF4169" w:rsidP="00AF4169" w:rsidR="00AF4169">
      <w:pPr>
        <w:ind w:left="720"/>
      </w:pPr>
    </w:p>
    <w:p w:rsidRDefault="00AF4169" w:rsidP="00AF4169" w:rsidR="00AF4169">
      <w:pPr>
        <w:ind w:left="720"/>
      </w:pPr>
    </w:p>
    <w:p w:rsidRDefault="00AF4169" w:rsidP="001B644E" w:rsidR="001B644E">
      <w:pPr>
        <w:ind w:left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upraviteljica</w:t>
      </w:r>
    </w:p>
    <w:p w:rsidRDefault="00AF4169" w:rsidP="00DE3BA9" w:rsidR="00AF4169"/>
    <w:p w:rsidRDefault="00AF4169" w:rsidP="00AF4169" w:rsidR="00AF4169">
      <w:pPr>
        <w:ind w:left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Vanda Kovačević </w:t>
      </w:r>
      <w:proofErr w:type="spellStart"/>
      <w:r>
        <w:t>Gelenčer</w:t>
      </w:r>
      <w:proofErr w:type="spellEnd"/>
    </w:p>
    <w:p w:rsidRDefault="00547B42" w:rsidP="007C44EF" w:rsidR="00547B42"/>
    <w:p w:rsidRDefault="00547B42" w:rsidP="007C44EF" w:rsidR="00547B42"/>
    <w:p w:rsidRDefault="00547B42" w:rsidP="007C44EF" w:rsidR="00547B42" w:rsidRPr="00110AE2"/>
    <w:p w:rsidRDefault="007C44EF" w:rsidP="007C44EF" w:rsidR="007C44EF" w:rsidRPr="00110AE2"/>
    <w:p w:rsidRDefault="007C44EF" w:rsidP="007C44EF" w:rsidR="007C44EF">
      <w:pPr>
        <w:pStyle w:val="Bezproreda"/>
        <w:rPr>
          <w:sz w:val="24"/>
          <w:szCs w:val="24"/>
        </w:rPr>
      </w:pPr>
    </w:p>
    <w:p w:rsidRDefault="007C44EF" w:rsidP="007C44EF" w:rsidR="007C44EF" w:rsidRPr="007C44EF">
      <w:pPr>
        <w:pStyle w:val="Bezproreda"/>
        <w:rPr>
          <w:sz w:val="24"/>
          <w:szCs w:val="24"/>
        </w:rPr>
      </w:pPr>
    </w:p>
    <w:sectPr w:rsidR="007C44EF" w:rsidRPr="007C44E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463F" w:rsidP="00547B42" w:rsidR="0084463F">
      <w:r>
        <w:separator/>
      </w:r>
    </w:p>
  </w:endnote>
  <w:endnote w:id="0" w:type="continuationSeparator">
    <w:p w:rsidRDefault="0084463F" w:rsidP="00547B42" w:rsidR="008446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463F" w:rsidP="00547B42" w:rsidR="0084463F">
      <w:r>
        <w:separator/>
      </w:r>
    </w:p>
  </w:footnote>
  <w:footnote w:id="0" w:type="continuationSeparator">
    <w:p w:rsidRDefault="0084463F" w:rsidP="00547B42" w:rsidR="0084463F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BD65BC"/>
    <w:multiLevelType w:val="hybridMultilevel"/>
    <w:tmpl w:val="5DE2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8431E0"/>
    <w:multiLevelType w:val="hybridMultilevel"/>
    <w:tmpl w:val="8674839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09E3A14"/>
    <w:multiLevelType w:val="hybridMultilevel"/>
    <w:tmpl w:val="5CB02C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44EF"/>
    <w:rsid w:val="00121478"/>
    <w:rsid w:val="001B644E"/>
    <w:rsid w:val="001D03DA"/>
    <w:rsid w:val="00280DDC"/>
    <w:rsid w:val="002C18CD"/>
    <w:rsid w:val="00316C4E"/>
    <w:rsid w:val="003A47A9"/>
    <w:rsid w:val="00547B42"/>
    <w:rsid w:val="00597BD7"/>
    <w:rsid w:val="00666493"/>
    <w:rsid w:val="00750CB8"/>
    <w:rsid w:val="007B420B"/>
    <w:rsid w:val="007C1E9D"/>
    <w:rsid w:val="007C44EF"/>
    <w:rsid w:val="007C777C"/>
    <w:rsid w:val="0084463F"/>
    <w:rsid w:val="00881524"/>
    <w:rsid w:val="008F64D6"/>
    <w:rsid w:val="00971051"/>
    <w:rsid w:val="009C415B"/>
    <w:rsid w:val="00A003D2"/>
    <w:rsid w:val="00AB1497"/>
    <w:rsid w:val="00AF4169"/>
    <w:rsid w:val="00B92056"/>
    <w:rsid w:val="00BA734D"/>
    <w:rsid w:val="00C74860"/>
    <w:rsid w:val="00CA6DDD"/>
    <w:rsid w:val="00D6737B"/>
    <w:rsid w:val="00DE3BA9"/>
    <w:rsid w:val="00E422C3"/>
    <w:rsid w:val="00E6210F"/>
    <w:rsid w:val="00EB4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44E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C44EF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547B4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47B4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47B4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47B4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47B4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A47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47A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47A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47A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47A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44E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C44EF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547B4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47B4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47B4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47B4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47B4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A47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47A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47A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47A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47A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410</properties:Words>
  <properties:Characters>2382</properties:Characters>
  <properties:Lines>98</properties:Lines>
  <properties:Paragraphs>46</properties:Paragraphs>
  <properties:TotalTime>129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2018-07-19T13:08:00Z</dcterms:created>
  <dc:creator>Kupi Igru</dc:creator>
  <dc:description/>
  <cp:keywords/>
  <cp:lastModifiedBy>Tatjana Rukelj</cp:lastModifiedBy>
  <dcterms:modified xmlns:xsi="http://www.w3.org/2001/XMLSchema-instance" xsi:type="dcterms:W3CDTF">2018-09-03T05:57:00Z</dcterms:modified>
  <cp:revision>18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St-45/2017-38 / Podnesak - Prijedlog stečajnog upravitelja (PRIJEDLOG ZA DIOBU KUPOVNINE KOVKA.docx)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