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c59c" w14:paraId="2fbc59c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10923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210923">
        <w:rPr>
          <w:sz w:val="24"/>
          <w:szCs w:val="24"/>
          <w:lang w:val="pt-BR"/>
        </w:rPr>
        <w:t>-149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210923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296D68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115987">
        <w:rPr>
          <w:sz w:val="24"/>
          <w:szCs w:val="24"/>
        </w:rPr>
        <w:t>Heartbeat d.o.o., Split, Odeska 6, OIB: 59191629727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115987">
        <w:rPr>
          <w:sz w:val="24"/>
          <w:szCs w:val="24"/>
        </w:rPr>
        <w:t>4723400091110642593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071CAB" w:rsidRPr="00071CAB">
        <w:rPr>
          <w:sz w:val="24"/>
          <w:szCs w:val="24"/>
        </w:rPr>
        <w:t>Heartbeat d.o.o., Split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071CAB" w:rsidRPr="00071CAB">
        <w:rPr>
          <w:sz w:val="24"/>
          <w:szCs w:val="24"/>
        </w:rPr>
        <w:t>Heartbeat d.o.o., Split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10923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EA37C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EA37CC" w:rsidP="00400817" w:rsidR="00EA37C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A37CC" w:rsidP="00400817" w:rsidR="00EA37C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EA37CC" w:rsidR="009E33A3">
      <w:pPr>
        <w:pStyle w:val="Odlomakpopisa"/>
        <w:jc w:val="both"/>
        <w:rPr>
          <w:sz w:val="24"/>
          <w:szCs w:val="24"/>
        </w:rPr>
      </w:pPr>
    </w:p>
    <w:p w:rsidRDefault="00EA37CC" w:rsidP="00EA37CC" w:rsidR="00EA37CC" w:rsidRPr="009E33A3">
      <w:pPr>
        <w:pStyle w:val="Odlomakpopisa"/>
        <w:jc w:val="both"/>
        <w:rPr>
          <w:sz w:val="24"/>
          <w:szCs w:val="24"/>
        </w:rPr>
      </w:pPr>
    </w:p>
    <w:sectPr w:rsidR="00EA37C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5729A"/>
    <w:rsid w:val="00071CAB"/>
    <w:rsid w:val="00081DA4"/>
    <w:rsid w:val="000852A5"/>
    <w:rsid w:val="00096F64"/>
    <w:rsid w:val="00115987"/>
    <w:rsid w:val="0011660C"/>
    <w:rsid w:val="00210923"/>
    <w:rsid w:val="002248AC"/>
    <w:rsid w:val="00296D68"/>
    <w:rsid w:val="002A3429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37CC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7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7C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7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7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7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7C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7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7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St-5156/2015-147</izvorni_sadrzaj>
    <derivirana_varijabla naziv="DomainObject.PredzadnjaOdlukaIzPredmeta.Oznaka_1">St-5156/2015-147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980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2019-07-16T13:02:00Z</dcterms:created>
  <dc:creator>nmarkovic</dc:creator>
  <cp:lastModifiedBy>Dijana Hadžić</cp:lastModifiedBy>
  <cp:lastPrinted>2019-07-17T09:06:00Z</cp:lastPrinted>
  <dcterms:modified xmlns:xsi="http://www.w3.org/2001/XMLSchema-instance" xsi:type="dcterms:W3CDTF">2019-07-17T09:06:00Z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(78. zaključak - vraćanje jamčevine Heartbeat.docx)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