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5628" w14:paraId="c805628" w:rsidRDefault="00AB4602" w:rsidP="006B19C5" w:rsidR="006B19C5" w:rsidRPr="006B19C5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19C5" w:rsidRPr="006B19C5">
        <w:rPr>
          <w:rFonts w:cs="Times New Roman"/>
        </w:rPr>
        <w:tab/>
      </w:r>
      <w:r w:rsidR="006B19C5" w:rsidRPr="006B19C5">
        <w:rPr>
          <w:rFonts w:cs="Times New Roman"/>
        </w:rPr>
        <w:tab/>
      </w:r>
      <w:r w:rsidR="006B19C5" w:rsidRPr="006B19C5">
        <w:rPr>
          <w:rFonts w:cs="Times New Roman"/>
        </w:rPr>
        <w:tab/>
      </w:r>
      <w:r w:rsidR="006B19C5" w:rsidRPr="006B19C5">
        <w:rPr>
          <w:rFonts w:cs="Times New Roman"/>
        </w:rPr>
        <w:tab/>
      </w:r>
      <w:r w:rsidR="006B19C5" w:rsidRPr="006B19C5">
        <w:rPr>
          <w:rFonts w:cs="Times New Roman"/>
        </w:rPr>
        <w:tab/>
      </w:r>
      <w:r w:rsidR="006B19C5" w:rsidRPr="006B19C5">
        <w:rPr>
          <w:rFonts w:cs="Times New Roman"/>
        </w:rPr>
        <w:tab/>
      </w:r>
      <w:r w:rsidR="006B19C5" w:rsidRPr="006B19C5">
        <w:rPr>
          <w:rFonts w:cs="Times New Roman"/>
        </w:rPr>
        <w:tab/>
      </w:r>
      <w:r w:rsidR="006B19C5">
        <w:rPr>
          <w:rFonts w:cs="Times New Roman"/>
        </w:rPr>
        <w:t xml:space="preserve">            </w:t>
      </w:r>
      <w:r w:rsidR="006B19C5" w:rsidRPr="006B19C5">
        <w:rPr>
          <w:rFonts w:cs="Times New Roman"/>
        </w:rPr>
        <w:tab/>
        <w:t xml:space="preserve">           1 St-1146/17</w:t>
      </w:r>
    </w:p>
    <w:p w:rsidRDefault="006B19C5" w:rsidP="006B19C5" w:rsidR="006B19C5" w:rsidRPr="006B19C5">
      <w:pPr>
        <w:spacing w:after="0"/>
        <w:rPr>
          <w:rFonts w:cs="Times New Roman" w:eastAsia="Times New Roman"/>
          <w:lang w:eastAsia="hr-HR"/>
        </w:rPr>
      </w:pPr>
    </w:p>
    <w:p w:rsidRDefault="006B19C5" w:rsidP="006B19C5" w:rsidR="006B19C5" w:rsidRPr="006B19C5">
      <w:pPr>
        <w:spacing w:after="0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 xml:space="preserve">    REPUBLIKA HRVATSKA</w:t>
      </w:r>
    </w:p>
    <w:p w:rsidRDefault="006B19C5" w:rsidP="006B19C5" w:rsidR="006B19C5" w:rsidRPr="006B19C5">
      <w:pPr>
        <w:spacing w:after="0"/>
        <w:rPr>
          <w:rFonts w:cs="Times New Roman" w:eastAsia="Times New Roman"/>
          <w:lang w:eastAsia="hr-HR"/>
        </w:rPr>
      </w:pPr>
    </w:p>
    <w:p w:rsidRDefault="006B19C5" w:rsidP="006B19C5" w:rsidR="006B19C5" w:rsidRPr="006B19C5">
      <w:pPr>
        <w:spacing w:after="0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 xml:space="preserve"> TRGOVAČKI SUD U ZAGREBU</w:t>
      </w:r>
    </w:p>
    <w:p w:rsidRDefault="006B19C5" w:rsidP="006B19C5" w:rsidR="006B19C5" w:rsidRPr="006B19C5">
      <w:pPr>
        <w:spacing w:after="0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 xml:space="preserve">          Stalna služba u Karlovcu </w:t>
      </w:r>
    </w:p>
    <w:p w:rsidRDefault="006B19C5" w:rsidP="006B19C5" w:rsidR="006B19C5" w:rsidRPr="006B19C5">
      <w:pPr>
        <w:spacing w:after="0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6B19C5" w:rsidP="006B19C5" w:rsidR="006B19C5" w:rsidRPr="006B19C5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ab/>
      </w:r>
    </w:p>
    <w:p w:rsidRDefault="006B19C5" w:rsidP="006B19C5" w:rsidR="006B19C5" w:rsidRPr="006B19C5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>R E P U B L I K A   H R V A T S K A</w:t>
      </w:r>
    </w:p>
    <w:p w:rsidRDefault="006B19C5" w:rsidP="006B19C5" w:rsidR="006B19C5" w:rsidRPr="006B19C5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6B19C5" w:rsidP="006B19C5" w:rsidR="006B19C5" w:rsidRPr="006B19C5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>R J E Š E N J E</w:t>
      </w:r>
    </w:p>
    <w:p w:rsidRDefault="006B19C5" w:rsidP="006B19C5" w:rsidR="006B19C5" w:rsidRPr="006B19C5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6B19C5" w:rsidP="006B19C5" w:rsidR="006B19C5" w:rsidRPr="006B19C5">
      <w:pPr>
        <w:spacing w:after="0"/>
        <w:jc w:val="both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ab/>
        <w:t>Trgovački sud u Zagrebu, Stalna služba u Karlovcu</w:t>
      </w:r>
      <w:r w:rsidRPr="006B19C5">
        <w:rPr>
          <w:rFonts w:cs="Times New Roman" w:eastAsia="Times New Roman"/>
          <w:b/>
          <w:lang w:eastAsia="hr-HR"/>
        </w:rPr>
        <w:t>,</w:t>
      </w:r>
      <w:r w:rsidRPr="006B19C5">
        <w:rPr>
          <w:rFonts w:cs="Times New Roman" w:eastAsia="Times New Roman"/>
          <w:lang w:eastAsia="hr-HR"/>
        </w:rPr>
        <w:t xml:space="preserve"> po sucu Jadranki Mađeruh, kao stečajnom sucu, u stečajnom postupku nad dužnikom AGRO REPICA d.o.o. u stečaju, Zagreb, Trg hrvatskih velikana 4, OIB: 84324774248, 24. listopada 2018.</w:t>
      </w:r>
    </w:p>
    <w:p w:rsidRDefault="006B19C5" w:rsidP="006B19C5" w:rsidR="006B19C5" w:rsidRPr="006B19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C5" w:rsidP="006B19C5" w:rsidR="006B19C5" w:rsidRPr="006B19C5">
      <w:pPr>
        <w:spacing w:after="0"/>
        <w:jc w:val="center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>r i j e š i o   j e</w:t>
      </w:r>
    </w:p>
    <w:p w:rsidRDefault="006B19C5" w:rsidP="006B19C5" w:rsidR="006B19C5" w:rsidRPr="006B19C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19C5" w:rsidP="006B19C5" w:rsidR="006B19C5" w:rsidRPr="006B19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 xml:space="preserve">Skupština vjerovnika – Izvještajno ročište u stečajnom postupku nad dužnikom AGRO REPICA d.o.o. u stečaju, Zagreb, Trg hrvatskih velikana 4, OIB: 84324774248, zakazano za 13. studenog 2018. u 9,30 sati u zgradi ovog suda u Karlovcu, Trg hrvatskih branitelja 1/II, </w:t>
      </w:r>
      <w:proofErr w:type="spellStart"/>
      <w:r w:rsidRPr="006B19C5">
        <w:rPr>
          <w:rFonts w:cs="Times New Roman" w:eastAsia="Times New Roman"/>
          <w:lang w:eastAsia="hr-HR"/>
        </w:rPr>
        <w:t>prelaže</w:t>
      </w:r>
      <w:proofErr w:type="spellEnd"/>
      <w:r w:rsidRPr="006B19C5">
        <w:rPr>
          <w:rFonts w:cs="Times New Roman" w:eastAsia="Times New Roman"/>
          <w:lang w:eastAsia="hr-HR"/>
        </w:rPr>
        <w:t xml:space="preserve"> se na dan 15. studenog 2018. u 9,30 sati, zbog spriječenosti stečajnog upravitelja.</w:t>
      </w:r>
    </w:p>
    <w:p w:rsidRDefault="006B19C5" w:rsidP="006B19C5" w:rsidR="006B19C5" w:rsidRPr="006B19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 xml:space="preserve"> </w:t>
      </w:r>
    </w:p>
    <w:p w:rsidRDefault="006B19C5" w:rsidP="006B19C5" w:rsidR="006B19C5" w:rsidRPr="006B19C5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6B19C5" w:rsidP="006B19C5" w:rsidR="006B19C5" w:rsidRPr="006B19C5">
      <w:pPr>
        <w:spacing w:after="0"/>
        <w:jc w:val="center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>Obrazloženje</w:t>
      </w:r>
    </w:p>
    <w:p w:rsidRDefault="006B19C5" w:rsidP="006B19C5" w:rsidR="006B19C5" w:rsidRPr="006B19C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19C5" w:rsidP="006B19C5" w:rsidR="006B19C5" w:rsidRPr="006B19C5">
      <w:pPr>
        <w:spacing w:after="0"/>
        <w:jc w:val="both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ab/>
      </w:r>
    </w:p>
    <w:p w:rsidRDefault="006B19C5" w:rsidP="006B19C5" w:rsidR="006B19C5" w:rsidRPr="006B19C5">
      <w:pPr>
        <w:spacing w:after="0"/>
        <w:jc w:val="both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ab/>
        <w:t>Stečajni upravitelj je podneskom od 23. listopada 2018. zamolio odgodu izvještajnog ročišta zakazanog za 13. studeni 2018. u 9,30 sati jer isti dan u 9,00 sati ima  zakazao ispitno ročište u stečajnom postupku nad dužnikom Stečajna masa iza IKONNIKOV d.o.o. u stečaju pred Trgovačkim sudom u Rijeci.</w:t>
      </w:r>
    </w:p>
    <w:p w:rsidRDefault="006B19C5" w:rsidP="006B19C5" w:rsidR="006B19C5" w:rsidRPr="006B19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9C5" w:rsidP="006B19C5" w:rsidR="006B19C5" w:rsidRPr="006B19C5">
      <w:pPr>
        <w:spacing w:after="0"/>
        <w:jc w:val="both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ab/>
        <w:t>Slijedom navedenog odlučeno je kao u izreci rješenja.</w:t>
      </w:r>
    </w:p>
    <w:p w:rsidRDefault="006B19C5" w:rsidP="006B19C5" w:rsidR="006B19C5" w:rsidRPr="006B19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19C5" w:rsidP="006B19C5" w:rsidR="006B19C5" w:rsidRPr="006B19C5">
      <w:pPr>
        <w:spacing w:after="0"/>
        <w:jc w:val="center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>U Karlovcu 24. listopada 2018.</w:t>
      </w:r>
    </w:p>
    <w:p w:rsidRDefault="006B19C5" w:rsidP="006B19C5" w:rsidR="006B19C5" w:rsidRPr="006B19C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19C5" w:rsidP="006B19C5" w:rsidR="006B19C5" w:rsidRPr="006B19C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 xml:space="preserve">        Sudac:</w:t>
      </w:r>
    </w:p>
    <w:p w:rsidRDefault="006B19C5" w:rsidP="006B19C5" w:rsidR="006B19C5">
      <w:pPr>
        <w:spacing w:after="0"/>
        <w:jc w:val="center"/>
        <w:rPr>
          <w:rFonts w:cs="Times New Roman" w:eastAsia="Times New Roman"/>
          <w:lang w:eastAsia="hr-HR"/>
        </w:rPr>
      </w:pPr>
      <w:r w:rsidRPr="006B19C5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6B19C5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6B19C5" w:rsidP="006B19C5" w:rsidR="006B19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19C5" w:rsidP="006B19C5" w:rsidR="006B19C5" w:rsidRPr="006B19C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Draženka Prpić</w:t>
      </w:r>
    </w:p>
    <w:sectPr w:rsidSect="0032366B" w:rsidR="006B19C5" w:rsidRPr="006B19C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9C5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06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St-1146/2017-40</izvorni_sadrzaj>
    <derivirana_varijabla naziv="DomainObject.Oznaka_1">St-1146/2017-40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St-1146/2017</izvorni_sadrzaj>
    <derivirana_varijabla naziv="DomainObject.Predmet.OznakaBroj_1">St-1146/2017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AGRO REPICA d.o.o. u stečaju zastupanog po punomoćniku Vinko Palić; Mirko Kovač; Ana Glavota</izvorni_sadrzaj>
    <derivirana_varijabla naziv="DomainObject.Predmet.ProtustrankaFormated_1">  Stečajna masa iza AGRO REPICA d.o.o. u stečaju zastupanog po punomoćniku Vinko Palić; Mirko Kovač; Ana Glavota</derivirana_varijabla>
  </DomainObject.Predmet.ProtustrankaFormated>
  <DomainObject.Predmet.ProtustrankaFormatedOIB>
    <izvorni_sadrzaj>  Stečajna masa iza AGRO REPICA d.o.o. u stečaju, OIB 84324774248 zastupanog po punomoćniku Vinko Palić; Mirko Kovač; Ana Glavota</izvorni_sadrzaj>
    <derivirana_varijabla naziv="DomainObject.Predmet.ProtustrankaFormatedOIB_1">  Stečajna masa iza AGRO REPICA d.o.o. u stečaju, OIB 84324774248 zastupanog po punomoćniku Vinko Palić; Mirko Kovač; Ana Glavota</derivirana_varijabla>
  </DomainObject.Predmet.ProtustrankaFormatedOIB>
  <DomainObject.Predmet.ProtustrankaFormatedWithAdress>
    <izvorni_sadrzaj> Stečajna masa iza AGRO REPICA d.o.o. u stečaju, Trg hrvatskih velikana 4, 10000 Zagreb zastupanog po punomoćniku Vinko Palić; Mirko Kovač; Ana Glavota</izvorni_sadrzaj>
    <derivirana_varijabla naziv="DomainObject.Predmet.ProtustrankaFormatedWithAdress_1"> Stečajna masa iza AGRO REPICA d.o.o. u stečaju, Trg hrvatskih velikana 4, 10000 Zagreb zastupanog po punomoćniku Vinko Palić; Mirko Kovač; Ana Glavota</derivirana_varijabla>
  </DomainObject.Predmet.ProtustrankaFormatedWithAdress>
  <DomainObject.Predmet.ProtustrankaFormatedWithAdressOIB>
    <izvorni_sadrzaj> Stečajna masa iza AGRO REPICA d.o.o. u stečaju, OIB 84324774248, Trg hrvatskih velikana 4, 10000 Zagreb zastupanog po punomoćniku Vinko Palić; Mirko Kovač; Ana Glavota</izvorni_sadrzaj>
    <derivirana_varijabla naziv="DomainObject.Predmet.ProtustrankaFormatedWithAdressOIB_1"> Stečajna masa iza AGRO REPICA d.o.o. u stečaju, OIB 84324774248, Trg hrvatskih velikana 4, 10000 Zagreb zastupanog po punomoćniku Vinko Palić; Mirko Kovač; Ana Glavota</derivirana_varijabla>
  </DomainObject.Predmet.ProtustrankaFormatedWithAdressOIB>
  <DomainObject.Predmet.ProtustrankaWithAdress>
    <izvorni_sadrzaj>Stečajna masa iza AGRO REPICA d.o.o. u stečaju Trg hrvatskih velikana 4, 10000 Zagreb</izvorni_sadrzaj>
    <derivirana_varijabla naziv="DomainObject.Predmet.ProtustrankaWithAdress_1">Stečajna masa iza AGRO REPICA d.o.o. u stečaju Trg hrvatskih velikana 4, 10000 Zagreb</derivirana_varijabla>
  </DomainObject.Predmet.ProtustrankaWithAdress>
  <DomainObject.Predmet.ProtustrankaWithAdressOIB>
    <izvorni_sadrzaj>Stečajna masa iza AGRO REPICA d.o.o. u stečaju, OIB 84324774248, Trg hrvatskih velikana 4, 10000 Zagreb</izvorni_sadrzaj>
    <derivirana_varijabla naziv="DomainObject.Predmet.ProtustrankaWithAdressOIB_1">Stečajna masa iza AGRO REPICA d.o.o. u stečaju, OIB 84324774248, Trg hrvatskih velikana 4, 10000 Zagreb</derivirana_varijabla>
  </DomainObject.Predmet.ProtustrankaWithAdressOIB>
  <DomainObject.Predmet.ProtustrankaNazivFormated>
    <izvorni_sadrzaj>Stečajna masa iza AGRO REPICA d.o.o. u stečaju</izvorni_sadrzaj>
    <derivirana_varijabla naziv="DomainObject.Predmet.ProtustrankaNazivFormated_1">Stečajna masa iza AGRO REPICA d.o.o. u stečaju</derivirana_varijabla>
  </DomainObject.Predmet.ProtustrankaNazivFormated>
  <DomainObject.Predmet.ProtustrankaNazivFormatedOIB>
    <izvorni_sadrzaj>Stečajna masa iza AGRO REPICA d.o.o. u stečaju, OIB 84324774248</izvorni_sadrzaj>
    <derivirana_varijabla naziv="DomainObject.Predmet.ProtustrankaNazivFormatedOIB_1">Stečajna masa iza AGRO REPICA d.o.o. u stečaju, OIB 84324774248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AGRO REPICA d.o.o. u stečaju zastupanog po punomoćniku Vinko Palić; Mirko Kovač; Ana Glavota</item>
    </izvorni_sadrzaj>
    <derivirana_varijabla naziv="DomainObject.Predmet.ProtuStrankaListFormated_1">
      <item>Stečajna masa iza AGRO REPICA d.o.o. u stečaju zastupanog po punomoćniku Vinko Palić; Mirko Kovač; Ana Glavota</item>
    </derivirana_varijabla>
  </DomainObject.Predmet.ProtuStrankaListFormated>
  <DomainObject.Predmet.ProtuStrankaListFormatedOIB>
    <izvorni_sadrzaj>
      <item>Stečajna masa iza AGRO REPICA d.o.o. u stečaju, OIB 84324774248 zastupanog po punomoćniku Vinko Palić; Mirko Kovač; Ana Glavota</item>
    </izvorni_sadrzaj>
    <derivirana_varijabla naziv="DomainObject.Predmet.ProtuStrankaListFormatedOIB_1">
      <item>Stečajna masa iza AGRO REPICA d.o.o. u stečaju, OIB 84324774248 zastupanog po punomoćniku Vinko Palić; Mirko Kovač; Ana Glavota</item>
    </derivirana_varijabla>
  </DomainObject.Predmet.ProtuStrankaListFormatedOIB>
  <DomainObject.Predmet.ProtuStrankaListFormatedWithAdress>
    <izvorni_sadrzaj>
      <item>Stečajna masa iza AGRO REPICA d.o.o. u stečaju, Trg hrvatskih velikana 4, 10000 Zagreb zastupanog po punomoćniku Vinko Palić; Mirko Kovač; Ana Glavota</item>
    </izvorni_sadrzaj>
    <derivirana_varijabla naziv="DomainObject.Predmet.ProtuStrankaListFormatedWithAdress_1">
      <item>Stečajna masa iza AGRO REPICA d.o.o. u stečaju, Trg hrvatskih velikana 4, 10000 Zagreb zastupanog po punomoćniku Vinko Palić; Mirko Kovač; Ana Glavota</item>
    </derivirana_varijabla>
  </DomainObject.Predmet.ProtuStrankaListFormatedWithAdress>
  <DomainObject.Predmet.ProtuStrankaListFormatedWithAdressOIB>
    <izvorni_sadrzaj>
      <item>Stečajna masa iza AGRO REPICA d.o.o. u stečaju, OIB 84324774248, Trg hrvatskih velikana 4, 10000 Zagreb zastupanog po punomoćniku Vinko Palić; Mirko Kovač; Ana Glavota</item>
    </izvorni_sadrzaj>
    <derivirana_varijabla naziv="DomainObject.Predmet.ProtuStrankaListFormatedWithAdressOIB_1">
      <item>Stečajna masa iza AGRO REPICA d.o.o. u stečaju, OIB 84324774248, Trg hrvatskih velikana 4, 10000 Zagreb zastupanog po punomoćniku Vinko Palić; Mirko Kovač; Ana Glavota</item>
    </derivirana_varijabla>
  </DomainObject.Predmet.ProtuStrankaListFormatedWithAdressOIB>
  <DomainObject.Predmet.ProtuStrankaListNazivFormated>
    <izvorni_sadrzaj>
      <item>Stečajna masa iza AGRO REPICA d.o.o. u stečaju</item>
    </izvorni_sadrzaj>
    <derivirana_varijabla naziv="DomainObject.Predmet.ProtuStrankaListNazivFormated_1">
      <item>Stečajna masa iza AGRO REPICA d.o.o. u stečaju</item>
    </derivirana_varijabla>
  </DomainObject.Predmet.ProtuStrankaListNazivFormated>
  <DomainObject.Predmet.ProtuStrankaListNazivFormatedOIB>
    <izvorni_sadrzaj>
      <item>Stečajna masa iza AGRO REPICA d.o.o. u stečaju, OIB 84324774248</item>
    </izvorni_sadrzaj>
    <derivirana_varijabla naziv="DomainObject.Predmet.ProtuStrankaListNazivFormatedOIB_1">
      <item>Stečajna masa iza AGRO REPICA d.o.o. u stečaju, OIB 84324774248</item>
    </derivirana_varijabla>
  </DomainObject.Predmet.ProtuStrankaListNazivFormatedOIB>
  <DomainObject.Predmet.OstaliListFormated>
    <izvorni_sadrzaj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izvorni_sadrzaj>
    <derivirana_varijabla naziv="DomainObject.Predmet.OstaliListFormated_1"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derivirana_varijabla>
  </DomainObject.Predmet.OstaliListFormated>
  <DomainObject.Predmet.OstaliListFormated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izvorni_sadrzaj>
    <derivirana_varijabla naziv="DomainObject.Predmet.OstaliListFormated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derivirana_varijabla>
  </DomainObject.Predmet.OstaliListFormatedOIB>
  <DomainObject.Predmet.OstaliListFormatedWithAdress>
    <izvorni_sadrzaj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izvorni_sadrzaj>
    <derivirana_varijabla naziv="DomainObject.Predmet.OstaliListFormatedWithAdress_1"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derivirana_varijabla>
  </DomainObject.Predmet.OstaliListFormatedWithAdress>
  <DomainObject.Predmet.OstaliListFormatedWithAdress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izvorni_sadrzaj>
    <derivirana_varijabla naziv="DomainObject.Predmet.OstaliListFormatedWithAdress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derivirana_varijabla>
  </DomainObject.Predmet.OstaliListFormatedWithAdressOIB>
  <DomainObject.Predmet.OstaliListNazivFormated>
    <izvorni_sadrzaj>
      <item>Vinko Palić</item>
      <item>Ana Glavota</item>
      <item>Mirko Kovač</item>
      <item>Hrvoje Kraljičković</item>
      <item>Županijsko državno odvjetništvo Zagreb</item>
    </izvorni_sadrzaj>
    <derivirana_varijabla naziv="DomainObject.Predmet.OstaliListNazivFormated_1">
      <item>Vinko Palić</item>
      <item>Ana Glavota</item>
      <item>Mirko Kovač</item>
      <item>Hrvoje Kraljičković</item>
      <item>Županijsko državno odvjetništvo Zagreb</item>
    </derivirana_varijabla>
  </DomainObject.Predmet.OstaliListNazivFormated>
  <DomainObject.Predmet.OstaliListNazivFormatedOIB>
    <izvorni_sadrzaj>
      <item>Vinko Palić, OIB 27865407688</item>
      <item>Ana Glavota, OIB 04613156530</item>
      <item>Mirko Kovač</item>
      <item>Hrvoje Kraljičković, OIB 63875916042</item>
      <item>Županijsko državno odvjetništvo Zagreb</item>
    </izvorni_sadrzaj>
    <derivirana_varijabla naziv="DomainObject.Predmet.OstaliListNazivFormatedOIB_1">
      <item>Vinko Palić, OIB 27865407688</item>
      <item>Ana Glavota, OIB 04613156530</item>
      <item>Mirko Kovač</item>
      <item>Hrvoje Kraljičković, OIB 63875916042</item>
      <item>Županijsko državno odvjetništvo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St-1146/2017-40</izvorni_sadrzaj>
    <derivirana_varijabla naziv="DomainObject.PoslovniBrojDokumenta_1">St-1146/2017-40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AGRO REPICA d.o.o. u stečaju</izvorni_sadrzaj>
    <derivirana_varijabla naziv="DomainObject.Predmet.ProtustrankaIDrugi_1">Stečajna masa iza AGRO REPICA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AGRO REPICA d.o.o. u stečaju, OIB 84324774248, Trg hrvatskih velikana 4, 10000 Zagreb</izvorni_sadrzaj>
    <derivirana_varijabla naziv="DomainObject.Predmet.ProtustrankaIDrugiAdressOIB_1">Stečajna masa iza AGRO REPICA d.o.o. u stečaju, OIB 84324774248,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izvorni_sadrzaj>
    <derivirana_varijabla naziv="DomainObject.Predmet.SudioniciListNaziv_1"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derivirana_varijabla>
  </DomainObject.Predmet.SudioniciListNaziv>
  <DomainObject.Predmet.SudioniciListAdressOIB>
    <izvorni_sadrzaj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izvorni_sadrzaj>
    <derivirana_varijabla naziv="DomainObject.Predmet.SudioniciListAdressOIB_1"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85F41A-369C-4B6F-928B-E52FEEA6C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1050</properties:Characters>
  <properties:Lines>41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2018-10-24T06:16:00Z</cp:lastPrinted>
  <dcterms:modified xmlns:xsi="http://www.w3.org/2001/XMLSchema-instance" xsi:type="dcterms:W3CDTF">2018-10-24T06:16:00Z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St-1146/2017-40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