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51c1" w14:paraId="9ab51c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220D51">
        <w:rPr>
          <w:rFonts w:cs="Times New Roman" w:hAnsi="Times New Roman" w:ascii="Times New Roman"/>
          <w:sz w:val="24"/>
        </w:rPr>
        <w:t>2271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A3D54" w:rsidP="000A3D54" w:rsidR="000A3D54" w:rsidRPr="000A3D54">
      <w:pPr>
        <w:ind w:firstLine="720"/>
        <w:jc w:val="both"/>
        <w:rPr>
          <w:sz w:val="24"/>
          <w:szCs w:val="24"/>
        </w:rPr>
      </w:pPr>
      <w:r w:rsidRPr="000A3D54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0A3D54">
        <w:rPr>
          <w:sz w:val="24"/>
          <w:szCs w:val="24"/>
        </w:rPr>
        <w:t>85821130368</w:t>
      </w:r>
      <w:r w:rsidRPr="000A3D54">
        <w:rPr>
          <w:sz w:val="24"/>
          <w:szCs w:val="24"/>
          <w:lang w:val="pt-BR"/>
        </w:rPr>
        <w:t>, za otvaranje stečajnog postupka nad dužnikom KERSTA d.o.o., OIB: 21024649209, Zagreb, Bijenik 38</w:t>
      </w:r>
      <w:r w:rsidR="006B156F">
        <w:rPr>
          <w:sz w:val="24"/>
          <w:szCs w:val="24"/>
          <w:lang w:val="pt-BR"/>
        </w:rPr>
        <w:t xml:space="preserve">, 23. svibnja 2017. </w:t>
      </w:r>
    </w:p>
    <w:p w:rsidRDefault="000A3D54" w:rsidP="00EB69EE" w:rsidR="000A3D54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9E7794">
        <w:rPr>
          <w:sz w:val="24"/>
        </w:rPr>
        <w:t xml:space="preserve"> </w:t>
      </w:r>
      <w:r w:rsidR="00220D51" w:rsidRPr="00220D51">
        <w:rPr>
          <w:sz w:val="24"/>
        </w:rPr>
        <w:t>Ivanu Stanišić OIB:34264772846 iz Opatije, Radnička ulica 7</w:t>
      </w:r>
      <w:r w:rsidR="00220D51">
        <w:rPr>
          <w:sz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D5E49">
        <w:rPr>
          <w:sz w:val="24"/>
          <w:szCs w:val="24"/>
        </w:rPr>
        <w:t>-22</w:t>
      </w:r>
      <w:r w:rsidR="00220D51">
        <w:rPr>
          <w:sz w:val="24"/>
          <w:szCs w:val="24"/>
        </w:rPr>
        <w:t>71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0A3D54" w:rsidR="000A3D54" w:rsidRPr="000A3D54">
      <w:pPr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A3D54" w:rsidRPr="000A3D54">
        <w:rPr>
          <w:sz w:val="24"/>
          <w:szCs w:val="24"/>
          <w:lang w:val="pt-BR"/>
        </w:rPr>
        <w:t>KERSTA d.o.o., OIB: 21024649209, Zagreb, Bijenik 38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220D51">
        <w:rPr>
          <w:sz w:val="24"/>
          <w:szCs w:val="24"/>
        </w:rPr>
        <w:t>1007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220D51">
        <w:rPr>
          <w:sz w:val="24"/>
          <w:szCs w:val="24"/>
        </w:rPr>
        <w:t>1007</w:t>
      </w:r>
      <w:r w:rsidR="002925C5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="00F9701A">
        <w:rPr>
          <w:sz w:val="24"/>
          <w:szCs w:val="24"/>
        </w:rPr>
        <w:lastRenderedPageBreak/>
        <w:t>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DB4FF9">
        <w:rPr>
          <w:sz w:val="24"/>
        </w:rPr>
        <w:t>658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0A3D54">
        <w:rPr>
          <w:sz w:val="24"/>
        </w:rPr>
        <w:t xml:space="preserve"> 23. svibnja </w:t>
      </w:r>
      <w:r w:rsidR="00F024E8">
        <w:rPr>
          <w:sz w:val="24"/>
        </w:rPr>
        <w:t xml:space="preserve">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85CF2">
        <w:rPr>
          <w:sz w:val="24"/>
        </w:rPr>
        <w:t xml:space="preserve">,v 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185CF2" w:rsidP="00445BA5" w:rsidR="00185CF2" w:rsidRPr="00185CF2">
      <w:pPr>
        <w:jc w:val="right"/>
        <w:rPr>
          <w:sz w:val="24"/>
          <w:szCs w:val="24"/>
        </w:rPr>
      </w:pPr>
      <w:r w:rsidRPr="00185CF2">
        <w:rPr>
          <w:sz w:val="24"/>
          <w:szCs w:val="24"/>
        </w:rPr>
        <w:t>Za točnost otpravka-</w:t>
      </w:r>
    </w:p>
    <w:p w:rsidRDefault="00185CF2" w:rsidP="00445BA5" w:rsidR="00185CF2" w:rsidRPr="00185CF2">
      <w:pPr>
        <w:jc w:val="right"/>
        <w:rPr>
          <w:sz w:val="24"/>
          <w:szCs w:val="24"/>
        </w:rPr>
      </w:pPr>
      <w:r w:rsidRPr="00185CF2">
        <w:rPr>
          <w:sz w:val="24"/>
          <w:szCs w:val="24"/>
        </w:rPr>
        <w:t>ovlašteni službenik</w:t>
      </w:r>
    </w:p>
    <w:p w:rsidRDefault="00185CF2" w:rsidP="00445BA5" w:rsidR="00185CF2" w:rsidRPr="00185CF2">
      <w:pPr>
        <w:jc w:val="right"/>
        <w:rPr>
          <w:sz w:val="24"/>
          <w:szCs w:val="24"/>
        </w:rPr>
      </w:pPr>
      <w:r w:rsidRPr="00185CF2">
        <w:rPr>
          <w:sz w:val="24"/>
          <w:szCs w:val="24"/>
        </w:rPr>
        <w:t xml:space="preserve">Mirjana Gašparić </w:t>
      </w:r>
    </w:p>
    <w:p w:rsidRDefault="008979AC" w:rsidP="00DB582D" w:rsidR="008979AC" w:rsidRPr="00185CF2">
      <w:pPr>
        <w:jc w:val="both"/>
        <w:rPr>
          <w:sz w:val="24"/>
          <w:szCs w:val="24"/>
        </w:rPr>
      </w:pPr>
    </w:p>
    <w:sectPr w:rsidSect="00491CF2" w:rsidR="008979AC" w:rsidRPr="00185CF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85CF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5D5E49">
      <w:rPr>
        <w:sz w:val="24"/>
        <w:szCs w:val="24"/>
      </w:rPr>
      <w:t>22</w:t>
    </w:r>
    <w:r w:rsidR="005D295B">
      <w:rPr>
        <w:sz w:val="24"/>
        <w:szCs w:val="24"/>
      </w:rPr>
      <w:t>71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3D54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75C02"/>
    <w:rsid w:val="00181F38"/>
    <w:rsid w:val="00185CF2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83F41"/>
    <w:rsid w:val="006868A5"/>
    <w:rsid w:val="006A1915"/>
    <w:rsid w:val="006A4E6C"/>
    <w:rsid w:val="006B156F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362A8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F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8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F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St-2271/2016</izvorni_sadrzaj>
    <derivirana_varijabla naziv="DomainObject.Predmet.OznakaBroj_1">St-2271/2016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KERSTA d.o.o. za proizvodnju, promet i usluge zastupanog po punomoćniku Ivan Stanišić</izvorni_sadrzaj>
    <derivirana_varijabla naziv="DomainObject.Predmet.ProtustrankaFormated_1">  KERSTA d.o.o. za proizvodnju, promet i usluge zastupanog po punomoćniku Ivan Stanišić</derivirana_varijabla>
  </DomainObject.Predmet.ProtustrankaFormated>
  <DomainObject.Predmet.ProtustrankaFormatedOIB>
    <izvorni_sadrzaj>  KERSTA d.o.o. za proizvodnju, promet i usluge, OIB 21024649209 zastupanog po punomoćniku Ivan Stanišić</izvorni_sadrzaj>
    <derivirana_varijabla naziv="DomainObject.Predmet.ProtustrankaFormatedOIB_1">  KERSTA d.o.o. za proizvodnju, promet i usluge, OIB 21024649209 zastupanog po punomoćniku Ivan Stanišić</derivirana_varijabla>
  </DomainObject.Predmet.ProtustrankaFormatedOIB>
  <DomainObject.Predmet.ProtustrankaFormatedWithAdress>
    <izvorni_sadrzaj> KERSTA d.o.o. za proizvodnju, promet i usluge, Bijenik 38, 10000 Zagreb zastupanog po punomoćniku Ivan Stanišić</izvorni_sadrzaj>
    <derivirana_varijabla naziv="DomainObject.Predmet.ProtustrankaFormatedWithAdress_1"> KERSTA d.o.o. za proizvodnju, promet i usluge, Bijenik 38, 10000 Zagreb zastupanog po punomoćniku Ivan Stanišić</derivirana_varijabla>
  </DomainObject.Predmet.ProtustrankaFormatedWithAdress>
  <DomainObject.Predmet.ProtustrankaFormatedWithAdressOIB>
    <izvorni_sadrzaj> KERSTA d.o.o. za proizvodnju, promet i usluge, OIB 21024649209, Bijenik 38, 10000 Zagreb zastupanog po punomoćniku Ivan Stanišić</izvorni_sadrzaj>
    <derivirana_varijabla naziv="DomainObject.Predmet.ProtustrankaFormatedWithAdressOIB_1"> KERSTA d.o.o. za proizvodnju, promet i usluge, OIB 21024649209, Bijenik 38, 10000 Zagreb zastupanog po punomoćniku Ivan Stanišić</derivirana_varijabla>
  </DomainObject.Predmet.ProtustrankaFormatedWithAdressOIB>
  <DomainObject.Predmet.ProtustrankaWithAdress>
    <izvorni_sadrzaj>KERSTA d.o.o. za proizvodnju, promet i usluge Bijenik 38, 10000 Zagreb</izvorni_sadrzaj>
    <derivirana_varijabla naziv="DomainObject.Predmet.ProtustrankaWithAdress_1">KERSTA d.o.o. za proizvodnju, promet i usluge Bijenik 38, 10000 Zagreb</derivirana_varijabla>
  </DomainObject.Predmet.ProtustrankaWithAdress>
  <DomainObject.Predmet.ProtustrankaWithAdressOIB>
    <izvorni_sadrzaj>KERSTA d.o.o. za proizvodnju, promet i usluge, OIB 21024649209, Bijenik 38, 10000 Zagreb</izvorni_sadrzaj>
    <derivirana_varijabla naziv="DomainObject.Predmet.ProtustrankaWithAdressOIB_1">KERSTA d.o.o. za proizvodnju, promet i usluge, OIB 21024649209, Bijenik 38, 10000 Zagreb</derivirana_varijabla>
  </DomainObject.Predmet.ProtustrankaWithAdressOIB>
  <DomainObject.Predmet.ProtustrankaNazivFormated>
    <izvorni_sadrzaj>KERSTA d.o.o. za proizvodnju, promet i usluge</izvorni_sadrzaj>
    <derivirana_varijabla naziv="DomainObject.Predmet.ProtustrankaNazivFormated_1">KERSTA d.o.o. za proizvodnju, promet i usluge</derivirana_varijabla>
  </DomainObject.Predmet.ProtustrankaNazivFormated>
  <DomainObject.Predmet.ProtustrankaNazivFormatedOIB>
    <izvorni_sadrzaj>KERSTA d.o.o. za proizvodnju, promet i usluge, OIB 21024649209</izvorni_sadrzaj>
    <derivirana_varijabla naziv="DomainObject.Predmet.ProtustrankaNazivFormatedOIB_1">KERSTA d.o.o. za proizvodnju, promet i usluge, OIB 21024649209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KERSTA d.o.o. za proizvodnju, promet i usluge zastupanog po punomoćniku Ivan Stanišić</item>
    </izvorni_sadrzaj>
    <derivirana_varijabla naziv="DomainObject.Predmet.ProtuStrankaListFormated_1">
      <item>KERSTA d.o.o. za proizvodnju, promet i usluge zastupanog po punomoćniku Ivan Stanišić</item>
    </derivirana_varijabla>
  </DomainObject.Predmet.ProtuStrankaListFormated>
  <DomainObject.Predmet.ProtuStrankaListFormatedOIB>
    <izvorni_sadrzaj>
      <item>KERSTA d.o.o. za proizvodnju, promet i usluge, OIB 21024649209 zastupanog po punomoćniku Ivan Stanišić</item>
    </izvorni_sadrzaj>
    <derivirana_varijabla naziv="DomainObject.Predmet.ProtuStrankaListFormatedOIB_1">
      <item>KERSTA d.o.o. za proizvodnju, promet i usluge, OIB 21024649209 zastupanog po punomoćniku Ivan Stanišić</item>
    </derivirana_varijabla>
  </DomainObject.Predmet.ProtuStrankaListFormatedOIB>
  <DomainObject.Predmet.ProtuStrankaListFormatedWithAdress>
    <izvorni_sadrzaj>
      <item>KERSTA d.o.o. za proizvodnju, promet i usluge, Bijenik 38, 10000 Zagreb zastupanog po punomoćniku Ivan Stanišić</item>
    </izvorni_sadrzaj>
    <derivirana_varijabla naziv="DomainObject.Predmet.ProtuStrankaListFormatedWithAdress_1">
      <item>KERSTA d.o.o. za proizvodnju, promet i usluge, Bijenik 38, 10000 Zagreb zastupanog po punomoćniku Ivan Stanišić</item>
    </derivirana_varijabla>
  </DomainObject.Predmet.ProtuStrankaListFormatedWithAdress>
  <DomainObject.Predmet.ProtuStrankaListFormatedWithAdressOIB>
    <izvorni_sadrzaj>
      <item>KERSTA d.o.o. za proizvodnju, promet i usluge, OIB 21024649209, Bijenik 38, 10000 Zagreb zastupanog po punomoćniku Ivan Stanišić</item>
    </izvorni_sadrzaj>
    <derivirana_varijabla naziv="DomainObject.Predmet.ProtuStrankaListFormatedWithAdressOIB_1">
      <item>KERSTA d.o.o. za proizvodnju, promet i usluge, OIB 21024649209, Bijenik 38, 10000 Zagreb zastupanog po punomoćniku Ivan Stanišić</item>
    </derivirana_varijabla>
  </DomainObject.Predmet.ProtuStrankaListFormatedWithAdressOIB>
  <DomainObject.Predmet.ProtuStrankaListNazivFormated>
    <izvorni_sadrzaj>
      <item>KERSTA d.o.o. za proizvodnju, promet i usluge</item>
    </izvorni_sadrzaj>
    <derivirana_varijabla naziv="DomainObject.Predmet.ProtuStrankaListNazivFormated_1">
      <item>KERSTA d.o.o. za proizvodnju, promet i usluge</item>
    </derivirana_varijabla>
  </DomainObject.Predmet.ProtuStrankaListNazivFormated>
  <DomainObject.Predmet.ProtuStrankaListNazivFormatedOIB>
    <izvorni_sadrzaj>
      <item>KERSTA d.o.o. za proizvodnju, promet i usluge, OIB 21024649209</item>
    </izvorni_sadrzaj>
    <derivirana_varijabla naziv="DomainObject.Predmet.ProtuStrankaListNazivFormatedOIB_1">
      <item>KERSTA d.o.o. za proizvodnju, promet i usluge, OIB 21024649209</item>
    </derivirana_varijabla>
  </DomainObject.Predmet.ProtuStrankaListNazivFormatedOIB>
  <DomainObject.Predmet.OstaliListFormated>
    <izvorni_sadrzaj>
      <item>Ivan Stanišić punomoćnik sudionika u postupku KERSTA d.o.o. za proizvodnju, promet i usluge</item>
    </izvorni_sadrzaj>
    <derivirana_varijabla naziv="DomainObject.Predmet.OstaliListFormated_1">
      <item>Ivan Stanišić punomoćnik sudionika u postupku KERSTA d.o.o. za proizvodnju, promet i usluge</item>
    </derivirana_varijabla>
  </DomainObject.Predmet.OstaliListFormated>
  <DomainObject.Predmet.OstaliListFormatedOIB>
    <izvorni_sadrzaj>
      <item>Ivan Stanišić, OIB 34264772846 punomoćnik sudionika u postupku KERSTA d.o.o. za proizvodnju, promet i usluge</item>
    </izvorni_sadrzaj>
    <derivirana_varijabla naziv="DomainObject.Predmet.OstaliListFormatedOIB_1">
      <item>Ivan Stanišić, OIB 34264772846 punomoćnik sudionika u postupku KERSTA d.o.o. za proizvodnju, promet i usluge</item>
    </derivirana_varijabla>
  </DomainObject.Predmet.OstaliListFormatedOIB>
  <DomainObject.Predmet.OstaliListFormatedWithAdress>
    <izvorni_sadrzaj>
      <item>Ivan Stanišić, Radnička Ulica 7, 51410 Opatija punomoćnik sudionika u postupku KERSTA d.o.o. za proizvodnju, promet i usluge</item>
    </izvorni_sadrzaj>
    <derivirana_varijabla naziv="DomainObject.Predmet.OstaliListFormatedWithAdress_1">
      <item>Ivan Stanišić, Radnička Ulica 7, 51410 Opatija punomoćnik sudionika u postupku KERSTA d.o.o. za proizvodnju, promet i usluge</item>
    </derivirana_varijabla>
  </DomainObject.Predmet.OstaliListFormatedWithAdress>
  <DomainObject.Predmet.OstaliListFormatedWithAdressOIB>
    <izvorni_sadrzaj>
      <item>Ivan Stanišić, OIB 34264772846, Radnička Ulica 7, 51410 Opatija punomoćnik sudionika u postupku KERSTA d.o.o. za proizvodnju, promet i usluge</item>
    </izvorni_sadrzaj>
    <derivirana_varijabla naziv="DomainObject.Predmet.OstaliListFormatedWithAdressOIB_1">
      <item>Ivan Stanišić, OIB 34264772846, Radnička Ulica 7, 51410 Opatija punomoćnik sudionika u postupku KERSTA d.o.o. za proizvodnju, promet i usluge</item>
    </derivirana_varijabla>
  </DomainObject.Predmet.OstaliListFormatedWithAdressOIB>
  <DomainObject.Predmet.OstaliListNazivFormated>
    <izvorni_sadrzaj>
      <item>Ivan Stanišić</item>
    </izvorni_sadrzaj>
    <derivirana_varijabla naziv="DomainObject.Predmet.OstaliListNazivFormated_1">
      <item>Ivan Stanišić</item>
    </derivirana_varijabla>
  </DomainObject.Predmet.OstaliListNazivFormated>
  <DomainObject.Predmet.OstaliListNazivFormatedOIB>
    <izvorni_sadrzaj>
      <item>Ivan Stanišić, OIB 34264772846</item>
    </izvorni_sadrzaj>
    <derivirana_varijabla naziv="DomainObject.Predmet.OstaliListNazivFormatedOIB_1">
      <item>Ivan Stanišić, OIB 34264772846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KERSTA d.o.o. za proizvodnju, promet i usluge</izvorni_sadrzaj>
    <derivirana_varijabla naziv="DomainObject.Predmet.ProtustrankaIDrugi_1">KERSTA d.o.o. za proizvodnju,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KERSTA d.o.o. za proizvodnju, promet i usluge, OIB 21024649209, Bijenik 38, 10000 Zagreb</izvorni_sadrzaj>
    <derivirana_varijabla naziv="DomainObject.Predmet.ProtustrankaIDrugiAdressOIB_1">KERSTA d.o.o. za proizvodnju, promet i usluge, OIB 21024649209, Bijenik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KERSTA d.o.o. za proizvodnju, promet i usluge</item>
      <item>Ivan Stanišić</item>
    </izvorni_sadrzaj>
    <derivirana_varijabla naziv="DomainObject.Predmet.SudioniciListNaziv_1">
      <item>FINA Regionalni centar Zagreb</item>
      <item>KERSTA d.o.o. za proizvodnju, promet i usluge</item>
      <item>Ivan Stanišić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izvorni_sadrzaj>
    <derivirana_varijabla naziv="DomainObject.Predmet.SudioniciListAdressOIB_1">
      <item>FINA Regionalni centar Zagreb, OIB 85821130368, Trg svibanjskih žrtava 1995. 1,10000 Zagreb</item>
      <item>KERSTA d.o.o. za proizvodnju, promet i usluge, OIB 21024649209, Bijenik 38,10000 Zagreb</item>
      <item>Ivan Stanišić, OIB 34264772846, Radnička Ulica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21024649209</item>
      <item>, OIB 34264772846</item>
    </izvorni_sadrzaj>
    <derivirana_varijabla naziv="DomainObject.Predmet.SudioniciListNazivOIB_1">
      <item>, OIB 85821130368</item>
      <item>, OIB 21024649209</item>
      <item>, OIB 34264772846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2573</properties:Characters>
  <properties:Lines>73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2017-05-23T08:24:00Z</dcterms:created>
  <dc:creator>ilukac</dc:creator>
  <cp:lastModifiedBy>Mirjana Gašparić</cp:lastModifiedBy>
  <cp:lastPrinted>2017-05-23T10:38:00Z</cp:lastPrinted>
  <dcterms:modified xmlns:xsi="http://www.w3.org/2001/XMLSchema-instance" xsi:type="dcterms:W3CDTF">2017-05-23T10:41:00Z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