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ebb3" w14:paraId="874ebb3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-31/2014-12.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</w:t>
      </w:r>
      <w:proofErr w:type="spellStart"/>
      <w:r>
        <w:t>predstečajne</w:t>
      </w:r>
      <w:proofErr w:type="spellEnd"/>
      <w:r>
        <w:t xml:space="preserve"> nagodbe nad dužnikom </w:t>
      </w:r>
      <w:r w:rsidR="00C77139" w:rsidRPr="00876230">
        <w:t xml:space="preserve">EUROPROMET </w:t>
      </w:r>
      <w:r w:rsidR="00C77139">
        <w:t>d.o.o.</w:t>
      </w:r>
      <w:r w:rsidR="00C77139" w:rsidRPr="00876230">
        <w:t xml:space="preserve"> </w:t>
      </w:r>
      <w:r w:rsidR="00C77139">
        <w:t xml:space="preserve">Kapelica, Kapelica 38, OIB </w:t>
      </w:r>
      <w:r w:rsidR="00C77139" w:rsidRPr="00876230">
        <w:t>45136523744</w:t>
      </w:r>
      <w:r w:rsidR="00C77139">
        <w:t xml:space="preserve">, MBS </w:t>
      </w:r>
      <w:r w:rsidR="00C77139" w:rsidRPr="00876230">
        <w:t>010080612</w:t>
      </w:r>
      <w:r>
        <w:t xml:space="preserve">, objavljuje da je rješenjem ovoga suda broj </w:t>
      </w:r>
      <w:proofErr w:type="spellStart"/>
      <w:r>
        <w:t>Stpn</w:t>
      </w:r>
      <w:proofErr w:type="spellEnd"/>
      <w:r>
        <w:t>-3</w:t>
      </w:r>
      <w:r w:rsidR="00C77139">
        <w:t>1</w:t>
      </w:r>
      <w:r>
        <w:t>/2014-</w:t>
      </w:r>
      <w:r w:rsidR="00C77139">
        <w:t>11</w:t>
      </w:r>
      <w:r>
        <w:t xml:space="preserve">. od </w:t>
      </w:r>
      <w:r w:rsidR="00C77139">
        <w:t>16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 xml:space="preserve">. godine zakazao ročište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12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10,00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16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65D" w:rsidR="00000000">
      <w:r>
        <w:separator/>
      </w:r>
    </w:p>
  </w:endnote>
  <w:endnote w:id="0" w:type="continuationSeparator">
    <w:p w:rsidRDefault="007C265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265D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265D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65D" w:rsidR="00000000">
      <w:r>
        <w:separator/>
      </w:r>
    </w:p>
  </w:footnote>
  <w:footnote w:id="0" w:type="continuationSeparator">
    <w:p w:rsidRDefault="007C265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265D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4D5DDC"/>
    <w:rsid w:val="007C265D"/>
    <w:rsid w:val="00AE3B51"/>
    <w:rsid w:val="00BB3568"/>
    <w:rsid w:val="00C7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roč. za sklapanje predsteč. 
nagodbe</izvorni_sadrzaj>
    <derivirana_varijabla naziv="DomainObject.Primjedba_1">određivanje roč. za sklapanje predsteč. 
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2014.</izvorni_sadrzaj>
    <derivirana_varijabla naziv="DomainObject.Predmet.DatumOsnivanja_1">29.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Stpn-31/2014</izvorni_sadrzaj>
    <derivirana_varijabla naziv="DomainObject.Predmet.OznakaBroj_1">Stpn-31/2014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EUROPROMET društvo s ograničenom odgovornošću za usluge, građevinarstvo i trgovinu KAPELICA</izvorni_sadrzaj>
    <derivirana_varijabla naziv="DomainObject.Predmet.StrankaFormated_1">  EUROPROMET društvo s ograničenom odgovornošću za usluge, građevinarstvo i trgovinu KAPELICA</derivirana_varijabla>
  </DomainObject.Predmet.StrankaFormated>
  <DomainObject.Predmet.StrankaFormatedOIB>
    <izvorni_sadrzaj>  EUROPROMET društvo s ograničenom odgovornošću za usluge, građevinarstvo i trgovinu KAPELICA, OIB 45136523744</izvorni_sadrzaj>
    <derivirana_varijabla naziv="DomainObject.Predmet.StrankaFormatedOIB_1">  EUROPROMET društvo s ograničenom odgovornošću za usluge, građevinarstvo i trgovinu KAPELICA, OIB 45136523744</derivirana_varijabla>
  </DomainObject.Predmet.StrankaFormatedOIB>
  <DomainObject.Predmet.StrankaFormatedWithAdress>
    <izvorni_sadrzaj> EUROPROMET društvo s ograničenom odgovornošću za usluge, građevinarstvo i trgovinu KAPELICA, Kapelica 38, 43280 Kapelica</izvorni_sadrzaj>
    <derivirana_varijabla naziv="DomainObject.Predmet.StrankaFormatedWithAdress_1"> EUROPROMET društvo s ograničenom odgovornošću za usluge, građevinarstvo i trgovinu KAPELICA, Kapelica 38, 43280 Kapelica</derivirana_varijabla>
  </DomainObject.Predmet.StrankaFormatedWithAdress>
  <DomainObject.Predmet.StrankaFormatedWithAdressOIB>
    <izvorni_sadrzaj> EUROPROMET društvo s ograničenom odgovornošću za usluge, građevinarstvo i trgovinu KAPELICA, OIB 45136523744, Kapelica 38, 43280 Kapelica</izvorni_sadrzaj>
    <derivirana_varijabla naziv="DomainObject.Predmet.StrankaFormatedWithAdressOIB_1"> EUROPROMET društvo s ograničenom odgovornošću za usluge, građevinarstvo i trgovinu KAPELICA, OIB 45136523744, Kapelica 38, 43280 Kapelica</derivirana_varijabla>
  </DomainObject.Predmet.StrankaFormatedWithAdressOIB>
  <DomainObject.Predmet.StrankaWithAdress>
    <izvorni_sadrzaj>EUROPROMET društvo s ograničenom odgovornošću za usluge, građevinarstvo i trgovinu KAPELICA Kapelica 38,43280 Kapelica</izvorni_sadrzaj>
    <derivirana_varijabla naziv="DomainObject.Predmet.StrankaWithAdress_1">EUROPROMET društvo s ograničenom odgovornošću za usluge, građevinarstvo i trgovinu KAPELICA Kapelica 38,43280 Kapelica</derivirana_varijabla>
  </DomainObject.Predmet.StrankaWithAdress>
  <DomainObject.Predmet.StrankaWithAdressOIB>
    <izvorni_sadrzaj>EUROPROMET društvo s ograničenom odgovornošću za usluge, građevinarstvo i trgovinu KAPELICA, OIB 45136523744, Kapelica 38,43280 Kapelica</izvorni_sadrzaj>
    <derivirana_varijabla naziv="DomainObject.Predmet.StrankaWithAdressOIB_1">EUROPROMET društvo s ograničenom odgovornošću za usluge, građevinarstvo i trgovinu KAPELICA, OIB 45136523744, Kapelica 38,43280 Kapelica</derivirana_varijabla>
  </DomainObject.Predmet.StrankaWithAdressOIB>
  <DomainObject.Predmet.StrankaNazivFormated>
    <izvorni_sadrzaj>EUROPROMET društvo s ograničenom odgovornošću za usluge, građevinarstvo i trgovinu KAPELICA</izvorni_sadrzaj>
    <derivirana_varijabla naziv="DomainObject.Predmet.StrankaNazivFormated_1">EUROPROMET društvo s ograničenom odgovornošću za usluge, građevinarstvo i trgovinu KAPELICA</derivirana_varijabla>
  </DomainObject.Predmet.StrankaNazivFormated>
  <DomainObject.Predmet.StrankaNazivFormatedOIB>
    <izvorni_sadrzaj>EUROPROMET društvo s ograničenom odgovornošću za usluge, građevinarstvo i trgovinu KAPELICA, OIB 45136523744</izvorni_sadrzaj>
    <derivirana_varijabla naziv="DomainObject.Predmet.StrankaNazivFormatedOIB_1">EUROPROMET društvo s ograničenom odgovornošću za usluge, građevinarstvo i trgovinu KAPELICA, OIB 45136523744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EUROPROMET društvo s ograničenom odgovornošću za usluge, građevinarstvo i trgovinu KAPELICA</item>
    </izvorni_sadrzaj>
    <derivirana_varijabla naziv="DomainObject.Predmet.StrankaListFormated_1">
      <item>EUROPROMET društvo s ograničenom odgovornošću za usluge, građevinarstvo i trgovinu KAPELICA</item>
    </derivirana_varijabla>
  </DomainObject.Predmet.StrankaListFormated>
  <DomainObject.Predmet.StrankaListFormatedOIB>
    <izvorni_sadrzaj>
      <item>EUROPROMET društvo s ograničenom odgovornošću za usluge, građevinarstvo i trgovinu KAPELICA, OIB 45136523744</item>
    </izvorni_sadrzaj>
    <derivirana_varijabla naziv="DomainObject.Predmet.StrankaListFormatedOIB_1">
      <item>EUROPROMET društvo s ograničenom odgovornošću za usluge, građevinarstvo i trgovinu KAPELICA, OIB 45136523744</item>
    </derivirana_varijabla>
  </DomainObject.Predmet.StrankaListFormatedOIB>
  <DomainObject.Predmet.StrankaListFormatedWithAdress>
    <izvorni_sadrzaj>
      <item>EUROPROMET društvo s ograničenom odgovornošću za usluge, građevinarstvo i trgovinu KAPELICA, Kapelica 38, 43280 Kapelica</item>
    </izvorni_sadrzaj>
    <derivirana_varijabla naziv="DomainObject.Predmet.StrankaListFormatedWithAdress_1">
      <item>EUROPROMET društvo s ograničenom odgovornošću za usluge, građevinarstvo i trgovinu KAPELICA, Kapelica 38, 43280 Kapelica</item>
    </derivirana_varijabla>
  </DomainObject.Predmet.StrankaListFormatedWithAdress>
  <DomainObject.Predmet.StrankaListFormatedWithAdressOIB>
    <izvorni_sadrzaj>
      <item>EUROPROMET društvo s ograničenom odgovornošću za usluge, građevinarstvo i trgovinu KAPELICA, OIB 45136523744, Kapelica 38, 43280 Kapelica</item>
    </izvorni_sadrzaj>
    <derivirana_varijabla naziv="DomainObject.Predmet.StrankaListFormatedWithAdressOIB_1">
      <item>EUROPROMET društvo s ograničenom odgovornošću za usluge, građevinarstvo i trgovinu KAPELICA, OIB 45136523744, Kapelica 38, 43280 Kapelica</item>
    </derivirana_varijabla>
  </DomainObject.Predmet.StrankaListFormatedWithAdressOIB>
  <DomainObject.Predmet.StrankaListNazivFormated>
    <izvorni_sadrzaj>
      <item>EUROPROMET društvo s ograničenom odgovornošću za usluge, građevinarstvo i trgovinu KAPELICA</item>
    </izvorni_sadrzaj>
    <derivirana_varijabla naziv="DomainObject.Predmet.StrankaListNazivFormated_1">
      <item>EUROPROMET društvo s ograničenom odgovornošću za usluge, građevinarstvo i trgovinu KAPELICA</item>
    </derivirana_varijabla>
  </DomainObject.Predmet.StrankaListNazivFormated>
  <DomainObject.Predmet.StrankaListNazivFormatedOIB>
    <izvorni_sadrzaj>
      <item>EUROPROMET društvo s ograničenom odgovornošću za usluge, građevinarstvo i trgovinu KAPELICA, OIB 45136523744</item>
    </izvorni_sadrzaj>
    <derivirana_varijabla naziv="DomainObject.Predmet.StrankaListNazivFormatedOIB_1">
      <item>EUROPROMET društvo s ograničenom odgovornošću za usluge, građevinarstvo i trgovinu KAPELICA, OIB 45136523744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Porezna uprava, PU Bjelovar</item>
      <item>PBZ LEASING d.o.o. Zagreb</item>
      <item>Ivan Pavlinovac</item>
    </izvorni_sadrzaj>
    <derivirana_varijabla naziv="DomainObject.Predmet.OstaliListFormated_1">
      <item>Porezna uprava, PU Bjelovar</item>
      <item>PBZ LEASING d.o.o. Zagreb</item>
      <item>Ivan Pavlinovac</item>
    </derivirana_varijabla>
  </DomainObject.Predmet.OstaliListFormated>
  <DomainObject.Predmet.OstaliListFormatedOIB>
    <izvorni_sadrzaj>
      <item>Porezna uprava, PU Bjelovar</item>
      <item>PBZ LEASING d.o.o. Zagreb</item>
      <item>Ivan Pavlinovac</item>
    </izvorni_sadrzaj>
    <derivirana_varijabla naziv="DomainObject.Predmet.OstaliListFormatedOIB_1">
      <item>Porezna uprava, PU Bjelovar</item>
      <item>PBZ LEASING d.o.o. Zagreb</item>
      <item>Ivan Pavlinovac</item>
    </derivirana_varijabla>
  </DomainObject.Predmet.OstaliListFormatedOIB>
  <DomainObject.Predmet.OstaliListFormatedWithAdress>
    <izvorni_sadrzaj>
      <item>Porezna uprava, PU Bjelovar, po pun. Snježana Čorić, 43000 Bjelovar</item>
      <item>PBZ LEASING d.o.o. Zagreb, po pun. Marko Jovović, 10000 Zagreb</item>
      <item>Ivan Pavlinovac, Kapelica 38, 43280 Garešnica</item>
    </izvorni_sadrzaj>
    <derivirana_varijabla naziv="DomainObject.Predmet.OstaliListFormatedWithAdress_1">
      <item>Porezna uprava, PU Bjelovar, po pun. Snježana Čorić, 43000 Bjelovar</item>
      <item>PBZ LEASING d.o.o. Zagreb, po pun. Marko Jovović, 10000 Zagreb</item>
      <item>Ivan Pavlinovac, Kapelica 38, 43280 Garešnica</item>
    </derivirana_varijabla>
  </DomainObject.Predmet.OstaliListFormatedWithAdress>
  <DomainObject.Predmet.OstaliListFormatedWithAdressOIB>
    <izvorni_sadrzaj>
      <item>Porezna uprava, PU Bjelovar, po pun. Snježana Čorić, 43000 Bjelovar</item>
      <item>PBZ LEASING d.o.o. Zagreb, po pun. Marko Jovović, 10000 Zagreb</item>
      <item>Ivan Pavlinovac, Kapelica 38, 43280 Garešnica</item>
    </izvorni_sadrzaj>
    <derivirana_varijabla naziv="DomainObject.Predmet.OstaliListFormatedWithAdressOIB_1">
      <item>Porezna uprava, PU Bjelovar, po pun. Snježana Čorić, 43000 Bjelovar</item>
      <item>PBZ LEASING d.o.o. Zagreb, po pun. Marko Jovović, 10000 Zagreb</item>
      <item>Ivan Pavlinovac, Kapelica 38, 43280 Garešnica</item>
    </derivirana_varijabla>
  </DomainObject.Predmet.OstaliListFormatedWithAdressOIB>
  <DomainObject.Predmet.OstaliListNazivFormated>
    <izvorni_sadrzaj>
      <item>Porezna uprava, PU Bjelovar</item>
      <item>PBZ LEASING d.o.o. Zagreb</item>
      <item>Ivan Pavlinovac</item>
    </izvorni_sadrzaj>
    <derivirana_varijabla naziv="DomainObject.Predmet.OstaliListNazivFormated_1">
      <item>Porezna uprava, PU Bjelovar</item>
      <item>PBZ LEASING d.o.o. Zagreb</item>
      <item>Ivan Pavlinovac</item>
    </derivirana_varijabla>
  </DomainObject.Predmet.OstaliListNazivFormated>
  <DomainObject.Predmet.OstaliListNazivFormatedOIB>
    <izvorni_sadrzaj>
      <item>Porezna uprava, PU Bjelovar</item>
      <item>PBZ LEASING d.o.o. Zagreb</item>
      <item>Ivan Pavlinovac</item>
    </izvorni_sadrzaj>
    <derivirana_varijabla naziv="DomainObject.Predmet.OstaliListNazivFormatedOIB_1">
      <item>Porezna uprava, PU Bjelovar</item>
      <item>PBZ LEASING d.o.o. Zagreb</item>
      <item>Ivan Pavlinovac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EUROPROMET društvo s ograničenom odgovornošću za usluge, građevinarstvo i trgovinu KAPELICA</izvorni_sadrzaj>
    <derivirana_varijabla naziv="DomainObject.Predmet.StrankaIDrugi_1">EUROPROMET društvo s ograničenom odgovornošću za usluge, građevinarstvo i trgovinu KAPELICA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EUROPROMET društvo s ograničenom odgovornošću za usluge, građevinarstvo i trgovinu KAPELICA, OIB 45136523744, Kapelica 38, 43280 Kapelica</izvorni_sadrzaj>
    <derivirana_varijabla naziv="DomainObject.Predmet.StrankaIDrugiAdressOIB_1">EUROPROMET društvo s ograničenom odgovornošću za usluge, građevinarstvo i trgovinu KAPELICA, OIB 45136523744, Kapelica 38, 43280 Kapelica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EUROPROMET društvo s ograničenom odgovornošću za usluge, građevinarstvo i trgovinu KAPELICA</item>
      <item>Porezna uprava, PU Bjelovar</item>
      <item>PBZ LEASING d.o.o. Zagreb</item>
      <item>Ivan Pavlinovac</item>
    </izvorni_sadrzaj>
    <derivirana_varijabla naziv="DomainObject.Predmet.SudioniciListNaziv_1">
      <item>EUROPROMET društvo s ograničenom odgovornošću za usluge, građevinarstvo i trgovinu KAPELICA</item>
      <item>Porezna uprava, PU Bjelovar</item>
      <item>PBZ LEASING d.o.o. Zagreb</item>
      <item>Ivan Pavlinovac</item>
    </derivirana_varijabla>
  </DomainObject.Predmet.SudioniciListNaziv>
  <DomainObject.Predmet.SudioniciListAdressOIB>
    <izvorni_sadrzaj>
      <item>EUROPROMET društvo s ograničenom odgovornošću za usluge, građevinarstvo i trgovinu KAPELICA, OIB 45136523744, Kapelica 38,43280 Kapelica</item>
      <item>Porezna uprava, PU Bjelovar, po pun. Snježana Čorić,43000 Bjelovar</item>
      <item>PBZ LEASING d.o.o. Zagreb, po pun. Marko Jovović,10000 Zagreb</item>
      <item>Ivan Pavlinovac, Kapelica 38,43280 Garešnica</item>
    </izvorni_sadrzaj>
    <derivirana_varijabla naziv="DomainObject.Predmet.SudioniciListAdressOIB_1">
      <item>EUROPROMET društvo s ograničenom odgovornošću za usluge, građevinarstvo i trgovinu KAPELICA, OIB 45136523744, Kapelica 38,43280 Kapelica</item>
      <item>Porezna uprava, PU Bjelovar, po pun. Snježana Čorić,43000 Bjelovar</item>
      <item>PBZ LEASING d.o.o. Zagreb, po pun. Marko Jovović,10000 Zagreb</item>
      <item>Ivan Pavlinovac, Kapelica 38,43280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45136523744</item>
      <item>, OIB null</item>
      <item>, OIB null</item>
      <item>, OIB null</item>
    </izvorni_sadrzaj>
    <derivirana_varijabla naziv="DomainObject.Predmet.SudioniciListNazivOIB_1">
      <item>, OIB 45136523744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448</properties:Characters>
  <properties:Lines>35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2015-09-16T10:07:00Z</dcterms:created>
  <dc:creator>Romana Tremski</dc:creator>
  <cp:lastModifiedBy>Romana Tremski</cp:lastModifiedBy>
  <dcterms:modified xmlns:xsi="http://www.w3.org/2001/XMLSchema-instance" xsi:type="dcterms:W3CDTF">2015-09-16T10:13:00Z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