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000dc88" w14:paraId="000dc88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BA46EE">
        <w:rPr>
          <w:lang w:val="pt-BR"/>
        </w:rPr>
        <w:t>977/2011</w:t>
      </w:r>
      <w:r w:rsidR="001812D7">
        <w:rPr>
          <w:lang w:val="pt-BR"/>
        </w:rPr>
        <w:t>-97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3A11C1">
        <w:t>82201514, MBS: 080049819, dana 1</w:t>
      </w:r>
      <w:r>
        <w:t>.</w:t>
      </w:r>
      <w:r w:rsidR="003A11C1">
        <w:t xml:space="preserve"> ožujka</w:t>
      </w:r>
      <w:r>
        <w:t xml:space="preserve"> 201</w:t>
      </w:r>
      <w:r w:rsidR="00BA46EE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>z a k l</w:t>
      </w:r>
      <w:r w:rsidR="004270F7" w:rsidRPr="004D5E95">
        <w:t xml:space="preserve">j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3A11C1">
        <w:t>peta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3A11C1">
        <w:t>15</w:t>
      </w:r>
      <w:r w:rsidR="00BA46EE">
        <w:t>0</w:t>
      </w:r>
      <w:r w:rsidR="00B81241">
        <w:t>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3A11C1">
        <w:rPr>
          <w:b/>
        </w:rPr>
        <w:t>13</w:t>
      </w:r>
      <w:r w:rsidR="00EC3CCE">
        <w:rPr>
          <w:b/>
        </w:rPr>
        <w:t>.</w:t>
      </w:r>
      <w:r w:rsidR="003A11C1">
        <w:rPr>
          <w:b/>
        </w:rPr>
        <w:t xml:space="preserve"> travnja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BA46EE">
        <w:rPr>
          <w:b/>
        </w:rPr>
        <w:t>9,30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A11C1">
        <w:t>1</w:t>
      </w:r>
      <w:r w:rsidR="00F151F1">
        <w:t>.</w:t>
      </w:r>
      <w:r w:rsidR="003A11C1">
        <w:t xml:space="preserve"> ožujka</w:t>
      </w:r>
      <w:r w:rsidR="001A1120">
        <w:t xml:space="preserve"> </w:t>
      </w:r>
      <w:r w:rsidR="00DC7D12">
        <w:t>201</w:t>
      </w:r>
      <w:r w:rsidR="00BA46EE">
        <w:t>6</w:t>
      </w:r>
      <w:r w:rsidR="001A1120">
        <w:t>.</w:t>
      </w:r>
    </w:p>
    <w:p w:rsidRDefault="00A84C1A" w:rsidP="00E91121" w:rsidR="001812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1812D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812D7" w:rsidP="00E91121" w:rsidR="001812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812D7" w:rsidP="00E91121" w:rsidR="001812D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812D7" w:rsidP="00E91121" w:rsidR="001812D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812D7" w:rsidP="00E91121" w:rsidR="001812D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46DA" w:rsidP="001812D7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1812D7" w:rsidP="00B81241" w:rsidR="001812D7">
      <w:pPr>
        <w:jc w:val="both"/>
      </w:pPr>
    </w:p>
    <w:p w:rsidRDefault="00B81241" w:rsidP="00B81241" w:rsidR="00B81241" w:rsidRPr="008E1A9C">
      <w:pPr>
        <w:jc w:val="both"/>
      </w:pPr>
      <w:r w:rsidRPr="008E1A9C">
        <w:t xml:space="preserve">DNA: </w:t>
      </w:r>
    </w:p>
    <w:p w:rsidRDefault="00B81241" w:rsidP="00B81241" w:rsidR="00B81241" w:rsidRPr="008E1A9C">
      <w:pPr>
        <w:jc w:val="both"/>
      </w:pPr>
      <w:r w:rsidRPr="008E1A9C">
        <w:t>-Stečajni upravitelj Goran Jedličko</w:t>
      </w:r>
    </w:p>
    <w:p w:rsidRDefault="00B81241" w:rsidP="00B81241" w:rsidR="00B81241" w:rsidRPr="008E1A9C">
      <w:pPr>
        <w:jc w:val="both"/>
      </w:pPr>
      <w:r w:rsidRPr="008E1A9C">
        <w:t>-Razlučni vjerovnik:</w:t>
      </w:r>
    </w:p>
    <w:p w:rsidRDefault="00B81241" w:rsidP="00B81241" w:rsidR="00B81241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B81241" w:rsidP="00B81241" w:rsidR="00B81241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B81241" w:rsidP="00B81241" w:rsidR="00B81241">
      <w:pPr>
        <w:rPr>
          <w:bCs/>
        </w:rPr>
      </w:pPr>
      <w:r w:rsidRPr="008E1A9C">
        <w:rPr>
          <w:bCs/>
        </w:rPr>
        <w:t xml:space="preserve">-  ŽDO Zagreb, </w:t>
      </w:r>
    </w:p>
    <w:p w:rsidRDefault="00B81241" w:rsidP="00B81241" w:rsidR="00B81241" w:rsidRPr="008E1A9C">
      <w:pPr>
        <w:jc w:val="both"/>
      </w:pPr>
      <w:r w:rsidRPr="008E1A9C">
        <w:t xml:space="preserve">- e oglasna ploča – </w:t>
      </w:r>
      <w:r w:rsidR="00EC3CCE">
        <w:t>15</w:t>
      </w:r>
      <w:r w:rsidRPr="008E1A9C">
        <w:t xml:space="preserve"> dana</w:t>
      </w:r>
    </w:p>
    <w:p w:rsidRDefault="00B81241" w:rsidP="00B81241" w:rsidR="00B81241" w:rsidRPr="008E1A9C">
      <w:pPr>
        <w:jc w:val="both"/>
      </w:pPr>
      <w:r w:rsidRPr="008E1A9C">
        <w:t>-spis</w:t>
      </w:r>
    </w:p>
    <w:sectPr w:rsidSect="00167C21" w:rsidR="00B81241" w:rsidRPr="008E1A9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E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12D7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1454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11C1"/>
    <w:rsid w:val="003B6F27"/>
    <w:rsid w:val="003E1A3E"/>
    <w:rsid w:val="003E6EE2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46EE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4391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E6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E6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6776A-9461-4EA6-8315-20790EFFA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1167</properties:Words>
  <properties:Characters>6389</properties:Characters>
  <properties:Lines>165</properties:Lines>
  <properties:Paragraphs>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2016-03-01T08:54:00Z</dcterms:created>
  <dc:creator>BISERKA CALIC</dc:creator>
  <cp:lastModifiedBy>Jadranka Zelić</cp:lastModifiedBy>
  <cp:lastPrinted>2016-03-01T08:58:00Z</cp:lastPrinted>
  <dcterms:modified xmlns:xsi="http://www.w3.org/2001/XMLSchema-instance" xsi:type="dcterms:W3CDTF">2016-03-01T09:17:00Z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